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f3ac6" w14:paraId="bef3ac6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B30883">
        <w:t>488</w:t>
      </w:r>
      <w:r w:rsidR="00BC2AA3">
        <w:t>/1</w:t>
      </w:r>
      <w:r w:rsidR="004A25E5">
        <w:t>6</w:t>
      </w:r>
      <w:r w:rsidR="00BC2AA3">
        <w:t>-</w:t>
      </w:r>
      <w:r w:rsidR="00B30883">
        <w:t>9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B30883">
        <w:t>ELEKTRO FORTIS d.o.o., Poličnik, Briševo 78, OIB: 74487899881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890974">
        <w:t>13.</w:t>
      </w:r>
      <w:r w:rsidR="00FD4BEF">
        <w:t xml:space="preserve"> siječnja 2017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B30883">
        <w:t>ELEKTRO FORTIS d.o.o., Poličnik, Briševo 78, OIB: 74487899881</w:t>
      </w:r>
      <w:r w:rsidRPr="006A62B7">
        <w:t xml:space="preserve">, stečajni postupak otvoren je dana </w:t>
      </w:r>
      <w:r w:rsidR="00890974">
        <w:t>13.</w:t>
      </w:r>
      <w:r w:rsidR="00FD4BEF">
        <w:t xml:space="preserve"> siječnja 2017.</w:t>
      </w:r>
      <w:r w:rsidRPr="006A62B7">
        <w:t xml:space="preserve"> u </w:t>
      </w:r>
      <w:r w:rsidR="00554370">
        <w:t>14,20 sati</w:t>
      </w:r>
      <w:r w:rsidRPr="006A62B7">
        <w:t xml:space="preserve"> kada je ovo rješenje o otvaranju stečajnog postupka istaknuto na </w:t>
      </w:r>
      <w:r>
        <w:t>e-</w:t>
      </w:r>
      <w:r w:rsidRPr="006A62B7">
        <w:t>oglasnoj ploči suda.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186D9B" w:rsidR="00590943" w:rsidRPr="00272170">
      <w:pPr>
        <w:ind w:hanging="705" w:left="705"/>
        <w:jc w:val="both"/>
      </w:pPr>
      <w:r>
        <w:t>II</w:t>
      </w:r>
      <w:r w:rsidRPr="006A62B7">
        <w:tab/>
      </w:r>
      <w:r w:rsidR="009F5A95" w:rsidRPr="009F5A95">
        <w:t>Antun Kovačević iz Zadra,</w:t>
      </w:r>
      <w:r w:rsidR="009F5A95">
        <w:rPr>
          <w:b/>
        </w:rPr>
        <w:t xml:space="preserve"> </w:t>
      </w:r>
      <w:r w:rsidR="009F5A95" w:rsidRPr="008E37E9">
        <w:t>P.D.G.Krambergera 13, OIB: 77489220307</w:t>
      </w:r>
      <w:r w:rsidRPr="001433E2">
        <w:rPr>
          <w:b/>
        </w:rPr>
        <w:t xml:space="preserve">, </w:t>
      </w:r>
      <w:r w:rsidRPr="00272170">
        <w:t>imenuje</w:t>
      </w:r>
      <w:r>
        <w:t xml:space="preserve"> </w:t>
      </w:r>
      <w:r w:rsidRPr="00272170">
        <w:t>se za stečajnog upravitelja.</w:t>
      </w:r>
    </w:p>
    <w:p w:rsidRDefault="00590943" w:rsidP="006A62B7" w:rsidR="00590943" w:rsidRPr="00272170">
      <w:pPr>
        <w:ind w:hanging="753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B30883">
        <w:t>ELEKTRO FORTIS d.o.o., Poličnik</w:t>
      </w:r>
      <w:r w:rsidR="00554370">
        <w:t>, Briševo 78, OIB: 74487899881.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3F68D8" w:rsidP="003F68D8" w:rsidR="003F68D8">
      <w:pPr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="00554370">
        <w:t xml:space="preserve">izgradnji </w:t>
      </w:r>
      <w:r w:rsidRPr="00A16FFE">
        <w:t>i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590943" w:rsidP="00825537" w:rsidR="00590943" w:rsidRPr="006A62B7">
      <w:pPr>
        <w:ind w:hanging="705" w:left="705"/>
        <w:jc w:val="center"/>
      </w:pPr>
    </w:p>
    <w:p w:rsidRDefault="00590943" w:rsidP="001144F4" w:rsidR="00590943">
      <w:pPr>
        <w:ind w:firstLine="705"/>
        <w:jc w:val="both"/>
      </w:pPr>
      <w:r w:rsidRPr="00CE76CB">
        <w:t xml:space="preserve">Postupajući </w:t>
      </w:r>
      <w:r w:rsidR="001433E2">
        <w:t>po prijedlogu Financijske agencije za otvaranje stečajnog postupka</w:t>
      </w:r>
      <w:r w:rsidRPr="00CE76CB">
        <w:t xml:space="preserve">, rješenjem ovog suda od </w:t>
      </w:r>
      <w:r w:rsidR="00FD4BEF">
        <w:t>5</w:t>
      </w:r>
      <w:r w:rsidR="00A83963">
        <w:t>. travnja</w:t>
      </w:r>
      <w:r w:rsidR="001433E2">
        <w:t xml:space="preserve"> 2016</w:t>
      </w:r>
      <w:r w:rsidRPr="00CE76CB">
        <w:t xml:space="preserve">. pokrenut je prethodni postupak nad dužnikom </w:t>
      </w:r>
      <w:r w:rsidR="00B30883">
        <w:t>ELEKTRO FORTIS d.o.o., Poličnik</w:t>
      </w:r>
      <w:r w:rsidR="00A83963">
        <w:t>.</w:t>
      </w:r>
    </w:p>
    <w:p w:rsidRDefault="00590943" w:rsidP="006A62B7" w:rsidR="001433E2">
      <w:pPr>
        <w:jc w:val="both"/>
      </w:pPr>
      <w:r w:rsidRPr="006A62B7">
        <w:t xml:space="preserve">          Rješenjem</w:t>
      </w:r>
      <w:r>
        <w:t xml:space="preserve"> ovog suda br. 1</w:t>
      </w:r>
      <w:r w:rsidR="00660058">
        <w:t xml:space="preserve"> </w:t>
      </w:r>
      <w:r>
        <w:t>St-</w:t>
      </w:r>
      <w:r w:rsidR="00B30883">
        <w:t>488</w:t>
      </w:r>
      <w:r>
        <w:t>/</w:t>
      </w:r>
      <w:r w:rsidR="001433E2">
        <w:t>16</w:t>
      </w:r>
      <w:r>
        <w:t>-</w:t>
      </w:r>
      <w:r w:rsidR="00B30883">
        <w:t>8</w:t>
      </w:r>
      <w:r w:rsidRPr="006A62B7">
        <w:t xml:space="preserve"> od </w:t>
      </w:r>
      <w:r>
        <w:t xml:space="preserve">dana </w:t>
      </w:r>
      <w:r w:rsidR="00B30883">
        <w:t>21</w:t>
      </w:r>
      <w:r w:rsidR="00A83963">
        <w:t xml:space="preserve">. </w:t>
      </w:r>
      <w:r w:rsidR="00B30883">
        <w:t>travnja</w:t>
      </w:r>
      <w:r w:rsidR="001433E2">
        <w:t xml:space="preserve"> 2016</w:t>
      </w:r>
      <w:r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  <w:r w:rsidR="008638A3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FD4BEF">
        <w:t>22</w:t>
      </w:r>
      <w:r w:rsidR="00B30883">
        <w:t>. travnja</w:t>
      </w:r>
      <w:r w:rsidRPr="001433E2">
        <w:t xml:space="preserve"> 2016., temeljem čega je rok za uplatu predujma istekao dana </w:t>
      </w:r>
      <w:r w:rsidR="00FD4BEF">
        <w:t>17. svibnja</w:t>
      </w:r>
      <w:r w:rsidRPr="001433E2">
        <w:t xml:space="preserve"> 2016. 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FD4BEF" w:rsidP="00FD4BEF" w:rsidR="00FD4BEF" w:rsidRPr="00881C70">
      <w:pPr>
        <w:ind w:firstLine="708"/>
        <w:jc w:val="both"/>
      </w:pPr>
      <w:r w:rsidRPr="00881C70">
        <w:t>Imenovanje stečajnog upravitelja izvršeno je automatskim odabirom.</w:t>
      </w:r>
    </w:p>
    <w:p w:rsidRDefault="00FD4BEF" w:rsidP="00FD4BEF" w:rsidR="00FD4BEF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FD4BEF" w:rsidP="00FD4BEF" w:rsidR="00FD4BEF">
      <w:pPr>
        <w:ind w:firstLine="708"/>
        <w:jc w:val="both"/>
      </w:pPr>
      <w:r>
        <w:t>Stoga je odlučeno kao u izreci.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890974">
        <w:t>13.</w:t>
      </w:r>
      <w:r w:rsidR="00FD4BEF">
        <w:t xml:space="preserve"> siječnja 2017.</w:t>
      </w:r>
      <w:r w:rsidRPr="006A62B7">
        <w:t xml:space="preserve">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</w:t>
      </w:r>
      <w:r w:rsidR="00FD4BEF">
        <w:t>13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6A8" w:rsidR="005326A8">
      <w:r>
        <w:separator/>
      </w:r>
    </w:p>
  </w:endnote>
  <w:endnote w:id="0" w:type="continuationSeparator">
    <w:p w:rsidRDefault="005326A8" w:rsidR="005326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6A8" w:rsidR="005326A8">
      <w:r>
        <w:separator/>
      </w:r>
    </w:p>
  </w:footnote>
  <w:footnote w:id="0" w:type="continuationSeparator">
    <w:p w:rsidRDefault="005326A8" w:rsidR="005326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0EC9" w:rsidR="006F0E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78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0EC9" w:rsidP="00825537" w:rsidR="006F0EC9" w:rsidRPr="006A62B7">
    <w:pPr>
      <w:pStyle w:val="Zaglavlje"/>
      <w:jc w:val="right"/>
    </w:pPr>
    <w:r w:rsidRPr="006A62B7">
      <w:t>Poslovni broj 1 St-</w:t>
    </w:r>
    <w:r w:rsidR="00B30883">
      <w:t>488</w:t>
    </w:r>
    <w:r w:rsidR="005C6279">
      <w:t>/1</w:t>
    </w:r>
    <w:r w:rsidR="004A25E5">
      <w:t>6</w:t>
    </w:r>
    <w:r w:rsidR="00A83963">
      <w:t>-</w:t>
    </w:r>
    <w:r w:rsidR="00B30883">
      <w:t>9</w:t>
    </w: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D7790"/>
    <w:rsid w:val="001144F4"/>
    <w:rsid w:val="00117181"/>
    <w:rsid w:val="00132DD9"/>
    <w:rsid w:val="001433E2"/>
    <w:rsid w:val="001441EB"/>
    <w:rsid w:val="001540AB"/>
    <w:rsid w:val="00186D9B"/>
    <w:rsid w:val="00215D49"/>
    <w:rsid w:val="00216EE2"/>
    <w:rsid w:val="00236C5C"/>
    <w:rsid w:val="00272170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A0F96"/>
    <w:rsid w:val="003F68D8"/>
    <w:rsid w:val="003F769A"/>
    <w:rsid w:val="00403476"/>
    <w:rsid w:val="00437E5E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326A8"/>
    <w:rsid w:val="00554370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420EF"/>
    <w:rsid w:val="00645C80"/>
    <w:rsid w:val="006478FA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352BE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0974"/>
    <w:rsid w:val="00893718"/>
    <w:rsid w:val="00896E93"/>
    <w:rsid w:val="008D17AE"/>
    <w:rsid w:val="008F0D7C"/>
    <w:rsid w:val="009C40AB"/>
    <w:rsid w:val="009D30D7"/>
    <w:rsid w:val="009D7018"/>
    <w:rsid w:val="009F1AC6"/>
    <w:rsid w:val="009F5A95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604A8"/>
    <w:rsid w:val="00B85A8A"/>
    <w:rsid w:val="00BA5150"/>
    <w:rsid w:val="00BB0D8F"/>
    <w:rsid w:val="00BC2AA3"/>
    <w:rsid w:val="00C35145"/>
    <w:rsid w:val="00C843A4"/>
    <w:rsid w:val="00CD2D99"/>
    <w:rsid w:val="00CE4609"/>
    <w:rsid w:val="00CE76CB"/>
    <w:rsid w:val="00CE7D3D"/>
    <w:rsid w:val="00D376EA"/>
    <w:rsid w:val="00D44545"/>
    <w:rsid w:val="00D6373B"/>
    <w:rsid w:val="00D67C25"/>
    <w:rsid w:val="00D7083B"/>
    <w:rsid w:val="00D83F1A"/>
    <w:rsid w:val="00DC0DCC"/>
    <w:rsid w:val="00E27A0D"/>
    <w:rsid w:val="00E37E40"/>
    <w:rsid w:val="00E64315"/>
    <w:rsid w:val="00E719C1"/>
    <w:rsid w:val="00E93CD4"/>
    <w:rsid w:val="00EA42B5"/>
    <w:rsid w:val="00EB36A0"/>
    <w:rsid w:val="00EF5BFE"/>
    <w:rsid w:val="00EF7C9A"/>
    <w:rsid w:val="00F06CC6"/>
    <w:rsid w:val="00F26669"/>
    <w:rsid w:val="00F730A1"/>
    <w:rsid w:val="00F85CB1"/>
    <w:rsid w:val="00FC2EE6"/>
    <w:rsid w:val="00FD4BEF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478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8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8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8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8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478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8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8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8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8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St-488/2016</izvorni_sadrzaj>
    <derivirana_varijabla naziv="DomainObject.Predmet.OznakaBroj_1">St-488/2016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FORTIS društvo s ograničenom  odgovornošću za trgovinu i usluge</izvorni_sadrzaj>
    <derivirana_varijabla naziv="DomainObject.Predmet.ProtustrankaFormated_1">  ELEKTRO FORTIS društvo s ograničenom  odgovornošću za trgovinu i usluge</derivirana_varijabla>
  </DomainObject.Predmet.ProtustrankaFormated>
  <DomainObject.Predmet.ProtustrankaFormatedOIB>
    <izvorni_sadrzaj>  ELEKTRO FORTIS društvo s ograničenom  odgovornošću za trgovinu i usluge, OIB 74487899881</izvorni_sadrzaj>
    <derivirana_varijabla naziv="DomainObject.Predmet.ProtustrankaFormatedOIB_1">  ELEKTRO FORTIS društvo s ograničenom  odgovornošću za trgovinu i usluge, OIB 74487899881</derivirana_varijabla>
  </DomainObject.Predmet.ProtustrankaFormatedOIB>
  <DomainObject.Predmet.ProtustrankaFormatedWithAdress>
    <izvorni_sadrzaj> ELEKTRO FORTIS društvo s ograničenom  odgovornošću za trgovinu i usluge, Briševo 78, 23241 Poličnik</izvorni_sadrzaj>
    <derivirana_varijabla naziv="DomainObject.Predmet.ProtustrankaFormatedWithAdress_1"> ELEKTRO FORTIS društvo s ograničenom  odgovornošću za trgovinu i usluge, Briševo 78, 23241 Poličnik</derivirana_varijabla>
  </DomainObject.Predmet.ProtustrankaFormatedWithAdress>
  <DomainObject.Predmet.ProtustrankaFormatedWithAdressOIB>
    <izvorni_sadrzaj> ELEKTRO FORTIS društvo s ograničenom  odgovornošću za trgovinu i usluge, OIB 74487899881, Briševo 78, 23241 Poličnik</izvorni_sadrzaj>
    <derivirana_varijabla naziv="DomainObject.Predmet.ProtustrankaFormatedWithAdressOIB_1"> ELEKTRO FORTIS društvo s ograničenom  odgovornošću za trgovinu i usluge, OIB 74487899881, Briševo 78, 23241 Poličnik</derivirana_varijabla>
  </DomainObject.Predmet.ProtustrankaFormatedWithAdressOIB>
  <DomainObject.Predmet.ProtustrankaWithAdress>
    <izvorni_sadrzaj>ELEKTRO FORTIS društvo s ograničenom  odgovornošću za trgovinu i usluge Briševo 78, 23241 Poličnik</izvorni_sadrzaj>
    <derivirana_varijabla naziv="DomainObject.Predmet.ProtustrankaWithAdress_1">ELEKTRO FORTIS društvo s ograničenom  odgovornošću za trgovinu i usluge Briševo 78, 23241 Poličnik</derivirana_varijabla>
  </DomainObject.Predmet.ProtustrankaWithAdress>
  <DomainObject.Predmet.ProtustrankaWithAdressOIB>
    <izvorni_sadrzaj>ELEKTRO FORTIS društvo s ograničenom  odgovornošću za trgovinu i usluge, OIB 74487899881, Briševo 78, 23241 Poličnik</izvorni_sadrzaj>
    <derivirana_varijabla naziv="DomainObject.Predmet.ProtustrankaWithAdressOIB_1">ELEKTRO FORTIS društvo s ograničenom  odgovornošću za trgovinu i usluge, OIB 74487899881, Briševo 78, 23241 Poličnik</derivirana_varijabla>
  </DomainObject.Predmet.ProtustrankaWithAdressOIB>
  <DomainObject.Predmet.ProtustrankaNazivFormated>
    <izvorni_sadrzaj>ELEKTRO FORTIS društvo s ograničenom  odgovornošću za trgovinu i usluge</izvorni_sadrzaj>
    <derivirana_varijabla naziv="DomainObject.Predmet.ProtustrankaNazivFormated_1">ELEKTRO FORTIS društvo s ograničenom  odgovornošću za trgovinu i usluge</derivirana_varijabla>
  </DomainObject.Predmet.ProtustrankaNazivFormated>
  <DomainObject.Predmet.ProtustrankaNazivFormatedOIB>
    <izvorni_sadrzaj>ELEKTRO FORTIS društvo s ograničenom  odgovornošću za trgovinu i usluge, OIB 74487899881</izvorni_sadrzaj>
    <derivirana_varijabla naziv="DomainObject.Predmet.ProtustrankaNazivFormatedOIB_1">ELEKTRO FORTIS društvo s ograničenom  odgovornošću za trgovinu i usluge, OIB 74487899881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47049.52</izvorni_sadrzaj>
    <derivirana_varijabla naziv="DomainObject.Predmet.TrenutnaVrijednost_1">47049.52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ELEKTRO FORTIS društvo s ograničenom  odgovornošću za trgovinu i usluge</item>
    </izvorni_sadrzaj>
    <derivirana_varijabla naziv="DomainObject.Predmet.ProtuStrankaListFormated_1">
      <item>ELEKTRO FORTIS društvo s ograničenom  odgovornošću za trgovinu i usluge</item>
    </derivirana_varijabla>
  </DomainObject.Predmet.ProtuStrankaListFormated>
  <DomainObject.Predmet.ProtuStrankaListFormatedOIB>
    <izvorni_sadrzaj>
      <item>ELEKTRO FORTIS društvo s ograničenom  odgovornošću za trgovinu i usluge, OIB 74487899881</item>
    </izvorni_sadrzaj>
    <derivirana_varijabla naziv="DomainObject.Predmet.ProtuStrankaListFormatedOIB_1">
      <item>ELEKTRO FORTIS društvo s ograničenom  odgovornošću za trgovinu i usluge, OIB 74487899881</item>
    </derivirana_varijabla>
  </DomainObject.Predmet.ProtuStrankaListFormatedOIB>
  <DomainObject.Predmet.ProtuStrankaListFormatedWithAdress>
    <izvorni_sadrzaj>
      <item>ELEKTRO FORTIS društvo s ograničenom  odgovornošću za trgovinu i usluge, Briševo 78, 23241 Poličnik</item>
    </izvorni_sadrzaj>
    <derivirana_varijabla naziv="DomainObject.Predmet.ProtuStrankaListFormatedWithAdress_1">
      <item>ELEKTRO FORTIS društvo s ograničenom  odgovornošću za trgovinu i usluge, Briševo 78, 23241 Poličnik</item>
    </derivirana_varijabla>
  </DomainObject.Predmet.ProtuStrankaListFormatedWithAdress>
  <DomainObject.Predmet.ProtuStrankaListFormatedWithAdressOIB>
    <izvorni_sadrzaj>
      <item>ELEKTRO FORTIS društvo s ograničenom  odgovornošću za trgovinu i usluge, OIB 74487899881, Briševo 78, 23241 Poličnik</item>
    </izvorni_sadrzaj>
    <derivirana_varijabla naziv="DomainObject.Predmet.ProtuStrankaListFormatedWithAdressOIB_1">
      <item>ELEKTRO FORTIS društvo s ograničenom  odgovornošću za trgovinu i usluge, OIB 74487899881, Briševo 78, 23241 Poličnik</item>
    </derivirana_varijabla>
  </DomainObject.Predmet.ProtuStrankaListFormatedWithAdressOIB>
  <DomainObject.Predmet.ProtuStrankaListNazivFormated>
    <izvorni_sadrzaj>
      <item>ELEKTRO FORTIS društvo s ograničenom  odgovornošću za trgovinu i usluge</item>
    </izvorni_sadrzaj>
    <derivirana_varijabla naziv="DomainObject.Predmet.ProtuStrankaListNazivFormated_1">
      <item>ELEKTRO FORTIS društvo s ograničenom  odgovornošću za trgovinu i usluge</item>
    </derivirana_varijabla>
  </DomainObject.Predmet.ProtuStrankaListNazivFormated>
  <DomainObject.Predmet.ProtuStrankaListNazivFormatedOIB>
    <izvorni_sadrzaj>
      <item>ELEKTRO FORTIS društvo s ograničenom  odgovornošću za trgovinu i usluge, OIB 74487899881</item>
    </izvorni_sadrzaj>
    <derivirana_varijabla naziv="DomainObject.Predmet.ProtuStrankaListNazivFormatedOIB_1">
      <item>ELEKTRO FORTIS društvo s ograničenom  odgovornošću za trgovinu i usluge, OIB 74487899881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ELEKTRO FORTIS društvo s ograničenom  odgovornošću za trgovinu i usluge</izvorni_sadrzaj>
    <derivirana_varijabla naziv="DomainObject.Predmet.ProtustrankaIDrugi_1">ELEKTRO FORTIS društvo s ograničenom 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ELEKTRO FORTIS društvo s ograničenom  odgovornošću za trgovinu i usluge, OIB 74487899881, Briševo 78, 23241 Poličnik</izvorni_sadrzaj>
    <derivirana_varijabla naziv="DomainObject.Predmet.ProtustrankaIDrugiAdressOIB_1">ELEKTRO FORTIS društvo s ograničenom  odgovornošću za trgovinu i usluge, OIB 74487899881, Briševo 78,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ELEKTRO FORTIS društvo s ograničenom  odgovornošću za trgovinu i usluge</item>
    </izvorni_sadrzaj>
    <derivirana_varijabla naziv="DomainObject.Predmet.SudioniciListNaziv_1">
      <item>FINA</item>
      <item>ELEKTRO FORTIS društvo s ograničenom  odgovornošću za trgovinu i usluge</item>
    </derivirana_varijabla>
  </DomainObject.Predmet.SudioniciListNaziv>
  <DomainObject.Predmet.SudioniciListAdressOIB>
    <izvorni_sadrzaj>
      <item>FINA, OIB 85821130368</item>
      <item>ELEKTRO FORTIS društvo s ograničenom  odgovornošću za trgovinu i usluge, OIB 74487899881, Briševo 78,23241 Poličnik</item>
    </izvorni_sadrzaj>
    <derivirana_varijabla naziv="DomainObject.Predmet.SudioniciListAdressOIB_1">
      <item>FINA, OIB 85821130368</item>
      <item>ELEKTRO FORTIS društvo s ograničenom  odgovornošću za trgovinu i usluge, OIB 74487899881, Briševo 78,23241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74487899881</item>
    </izvorni_sadrzaj>
    <derivirana_varijabla naziv="DomainObject.Predmet.SudioniciListNazivOIB_1">
      <item>, OIB 85821130368</item>
      <item>, OIB 74487899881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613</properties:Words>
  <properties:Characters>3243</properties:Characters>
  <properties:Lines>93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2016-12-16T09:16:00Z</dcterms:created>
  <dc:creator>Ardena Bajlo</dc:creator>
  <cp:lastModifiedBy>wsadmin</cp:lastModifiedBy>
  <cp:lastPrinted>2015-03-02T10:10:00Z</cp:lastPrinted>
  <dcterms:modified xmlns:xsi="http://www.w3.org/2001/XMLSchema-instance" xsi:type="dcterms:W3CDTF">2017-01-13T08:52:00Z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