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480f" w14:paraId="c77480f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995BAC">
        <w:t>ADRIA DOMUS društvo s ograničenom odgovornošću za građenje, promet nekretnina, trgovinu i usluge Ičići, Liburnijska ulica 22 ( MBS: 040243063 – OIB: 06444478568 )</w:t>
      </w:r>
      <w:r w:rsidR="00E708FB">
        <w:t xml:space="preserve"> </w:t>
      </w:r>
      <w:r w:rsidRPr="00947883">
        <w:t>koji se vodi pod posl. br. 7 St-</w:t>
      </w:r>
      <w:r w:rsidR="00995BAC">
        <w:t>329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995BAC" w:rsidP="00995BAC" w:rsidR="00995BAC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ADRIA DOMUS društvo s ograničenom odgovornošću za građenje, promet nekretnina, trgovinu i usluge Ičići, Liburnijska ulica 22 ( MBS: 040243063 – OIB: 06444478568 ).</w:t>
      </w:r>
    </w:p>
    <w:p w:rsidRDefault="00995BAC" w:rsidP="00995BAC" w:rsidR="00995BAC">
      <w:pPr>
        <w:jc w:val="both"/>
        <w:rPr>
          <w:rFonts w:eastAsia="MS Mincho"/>
        </w:rPr>
      </w:pPr>
    </w:p>
    <w:p w:rsidRDefault="00995BAC" w:rsidP="00995BAC" w:rsidR="00995BAC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Željko Ocelić ( OIB: 53930158617 ) iz Opatije, Antona Mihića 6</w:t>
      </w:r>
      <w:r>
        <w:rPr>
          <w:color w:val="000000"/>
        </w:rPr>
        <w:t>.</w:t>
      </w:r>
    </w:p>
    <w:p w:rsidRDefault="00995BAC" w:rsidP="00995BAC" w:rsidR="00995BAC">
      <w:pPr>
        <w:jc w:val="both"/>
      </w:pPr>
    </w:p>
    <w:p w:rsidRDefault="00995BAC" w:rsidP="00995BAC" w:rsidR="00995BAC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995BAC" w:rsidP="00995BAC" w:rsidR="00995BAC">
      <w:pPr>
        <w:jc w:val="both"/>
      </w:pPr>
    </w:p>
    <w:p w:rsidRDefault="00995BAC" w:rsidP="00995BAC" w:rsidR="00995BAC">
      <w:pPr>
        <w:jc w:val="both"/>
      </w:pPr>
      <w:r>
        <w:t>IV.</w:t>
      </w:r>
      <w:r>
        <w:tab/>
        <w:t>Z a k l j u č u j e   s e  stečajni postupak nad dužnikom ADRIA DOMUS  društvo s ograničenom odgovornošću za građenje, promet nekretnina, trgovinu i usluge Ičići, Liburnijska ulica 22 ( MBS: 040243063 – OIB: 06444478568 ).</w:t>
      </w:r>
    </w:p>
    <w:p w:rsidRDefault="00995BAC" w:rsidP="00995BAC" w:rsidR="00995BAC">
      <w:pPr>
        <w:jc w:val="both"/>
      </w:pPr>
    </w:p>
    <w:p w:rsidRDefault="00995BAC" w:rsidP="00995BAC" w:rsidR="00995BAC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995BAC" w:rsidP="00995BAC" w:rsidR="00995BAC">
      <w:pPr>
        <w:jc w:val="both"/>
      </w:pPr>
    </w:p>
    <w:p w:rsidRDefault="00995BAC" w:rsidP="00995BAC" w:rsidR="00995BAC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710E7A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44A" w:rsidR="00CE544A">
      <w:r>
        <w:separator/>
      </w:r>
    </w:p>
  </w:endnote>
  <w:endnote w:id="0" w:type="continuationSeparator">
    <w:p w:rsidRDefault="00CE544A" w:rsidR="00CE5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44A" w:rsidR="00CE544A">
      <w:r>
        <w:separator/>
      </w:r>
    </w:p>
  </w:footnote>
  <w:footnote w:id="0" w:type="continuationSeparator">
    <w:p w:rsidRDefault="00CE544A" w:rsidR="00CE54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995BAC">
      <w:t>329</w:t>
    </w:r>
    <w:r w:rsidRPr="00911ADC">
      <w:t>/</w:t>
    </w:r>
    <w:r w:rsidR="00FB4ECA">
      <w:t>13</w:t>
    </w:r>
    <w:r w:rsidRPr="00911ADC">
      <w:t>-</w:t>
    </w:r>
    <w:r w:rsidR="00995BA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544A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3083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A30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3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A30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3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St-329/2013</izvorni_sadrzaj>
    <derivirana_varijabla naziv="DomainObject.Predmet.OznakaBroj_1">St-329/2013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DOMUS d.o.o.  Ičići</izvorni_sadrzaj>
    <derivirana_varijabla naziv="DomainObject.Predmet.ProtustrankaFormated_1">  ADRIA DOMUS d.o.o.  Ičići</derivirana_varijabla>
  </DomainObject.Predmet.ProtustrankaFormated>
  <DomainObject.Predmet.ProtustrankaFormatedOIB>
    <izvorni_sadrzaj>  ADRIA DOMUS d.o.o.  Ičići, OIB 06444478568</izvorni_sadrzaj>
    <derivirana_varijabla naziv="DomainObject.Predmet.ProtustrankaFormatedOIB_1">  ADRIA DOMUS d.o.o.  Ičići, OIB 06444478568</derivirana_varijabla>
  </DomainObject.Predmet.ProtustrankaFormatedOIB>
  <DomainObject.Predmet.ProtustrankaFormatedWithAdress>
    <izvorni_sadrzaj> ADRIA DOMUS d.o.o.  Ičići, Liburnijska 22, 51 414 Ičići</izvorni_sadrzaj>
    <derivirana_varijabla naziv="DomainObject.Predmet.ProtustrankaFormatedWithAdress_1"> ADRIA DOMUS d.o.o.  Ičići, Liburnijska 22, 51 414 Ičići</derivirana_varijabla>
  </DomainObject.Predmet.ProtustrankaFormatedWithAdress>
  <DomainObject.Predmet.ProtustrankaFormatedWithAdressOIB>
    <izvorni_sadrzaj> ADRIA DOMUS d.o.o.  Ičići, OIB 06444478568, Liburnijska 22, 51 414 Ičići</izvorni_sadrzaj>
    <derivirana_varijabla naziv="DomainObject.Predmet.ProtustrankaFormatedWithAdressOIB_1"> ADRIA DOMUS d.o.o.  Ičići, OIB 06444478568, Liburnijska 22, 51 414 Ičići</derivirana_varijabla>
  </DomainObject.Predmet.ProtustrankaFormatedWithAdressOIB>
  <DomainObject.Predmet.ProtustrankaWithAdress>
    <izvorni_sadrzaj>ADRIA DOMUS d.o.o.  Ičići Liburnijska 22, 51 414 Ičići</izvorni_sadrzaj>
    <derivirana_varijabla naziv="DomainObject.Predmet.ProtustrankaWithAdress_1">ADRIA DOMUS d.o.o.  Ičići Liburnijska 22, 51 414 Ičići</derivirana_varijabla>
  </DomainObject.Predmet.ProtustrankaWithAdress>
  <DomainObject.Predmet.ProtustrankaWithAdressOIB>
    <izvorni_sadrzaj>ADRIA DOMUS d.o.o.  Ičići, OIB 06444478568, Liburnijska 22, 51 414 Ičići</izvorni_sadrzaj>
    <derivirana_varijabla naziv="DomainObject.Predmet.ProtustrankaWithAdressOIB_1">ADRIA DOMUS d.o.o.  Ičići, OIB 06444478568, Liburnijska 22, 51 414 Ičići</derivirana_varijabla>
  </DomainObject.Predmet.ProtustrankaWithAdressOIB>
  <DomainObject.Predmet.ProtustrankaNazivFormated>
    <izvorni_sadrzaj>ADRIA DOMUS d.o.o.  Ičići</izvorni_sadrzaj>
    <derivirana_varijabla naziv="DomainObject.Predmet.ProtustrankaNazivFormated_1">ADRIA DOMUS d.o.o.  Ičići</derivirana_varijabla>
  </DomainObject.Predmet.ProtustrankaNazivFormated>
  <DomainObject.Predmet.ProtustrankaNazivFormatedOIB>
    <izvorni_sadrzaj>ADRIA DOMUS d.o.o.  Ičići, OIB 06444478568</izvorni_sadrzaj>
    <derivirana_varijabla naziv="DomainObject.Predmet.ProtustrankaNazivFormatedOIB_1">ADRIA DOMUS d.o.o.  Ičići, OIB 06444478568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DOMUS d.o.o.  Ičići</item>
    </izvorni_sadrzaj>
    <derivirana_varijabla naziv="DomainObject.Predmet.ProtuStrankaListFormated_1">
      <item>ADRIA DOMUS d.o.o.  Ičići</item>
    </derivirana_varijabla>
  </DomainObject.Predmet.ProtuStrankaListFormated>
  <DomainObject.Predmet.ProtuStrankaListFormatedOIB>
    <izvorni_sadrzaj>
      <item>ADRIA DOMUS d.o.o.  Ičići, OIB 06444478568</item>
    </izvorni_sadrzaj>
    <derivirana_varijabla naziv="DomainObject.Predmet.ProtuStrankaListFormatedOIB_1">
      <item>ADRIA DOMUS d.o.o.  Ičići, OIB 06444478568</item>
    </derivirana_varijabla>
  </DomainObject.Predmet.ProtuStrankaListFormatedOIB>
  <DomainObject.Predmet.ProtuStrankaListFormatedWithAdress>
    <izvorni_sadrzaj>
      <item>ADRIA DOMUS d.o.o.  Ičići, Liburnijska 22, 51 414 Ičići</item>
    </izvorni_sadrzaj>
    <derivirana_varijabla naziv="DomainObject.Predmet.ProtuStrankaListFormatedWithAdress_1">
      <item>ADRIA DOMUS d.o.o.  Ičići, Liburnijska 22, 51 414 Ičići</item>
    </derivirana_varijabla>
  </DomainObject.Predmet.ProtuStrankaListFormatedWithAdress>
  <DomainObject.Predmet.ProtuStrankaListFormatedWithAdressOIB>
    <izvorni_sadrzaj>
      <item>ADRIA DOMUS d.o.o.  Ičići, OIB 06444478568, Liburnijska 22, 51 414 Ičići</item>
    </izvorni_sadrzaj>
    <derivirana_varijabla naziv="DomainObject.Predmet.ProtuStrankaListFormatedWithAdressOIB_1">
      <item>ADRIA DOMUS d.o.o.  Ičići, OIB 06444478568, Liburnijska 22, 51 414 Ičići</item>
    </derivirana_varijabla>
  </DomainObject.Predmet.ProtuStrankaListFormatedWithAdressOIB>
  <DomainObject.Predmet.ProtuStrankaListNazivFormated>
    <izvorni_sadrzaj>
      <item>ADRIA DOMUS d.o.o.  Ičići</item>
    </izvorni_sadrzaj>
    <derivirana_varijabla naziv="DomainObject.Predmet.ProtuStrankaListNazivFormated_1">
      <item>ADRIA DOMUS d.o.o.  Ičići</item>
    </derivirana_varijabla>
  </DomainObject.Predmet.ProtuStrankaListNazivFormated>
  <DomainObject.Predmet.ProtuStrankaListNazivFormatedOIB>
    <izvorni_sadrzaj>
      <item>ADRIA DOMUS d.o.o.  Ičići, OIB 06444478568</item>
    </izvorni_sadrzaj>
    <derivirana_varijabla naziv="DomainObject.Predmet.ProtuStrankaListNazivFormatedOIB_1">
      <item>ADRIA DOMUS d.o.o.  Ičići, OIB 06444478568</item>
    </derivirana_varijabla>
  </DomainObject.Predmet.ProtuStrankaListNazivFormatedOIB>
  <DomainObject.Predmet.OstaliListFormated>
    <izvorni_sadrzaj>
      <item>DAVOR DRNIĆ</item>
    </izvorni_sadrzaj>
    <derivirana_varijabla naziv="DomainObject.Predmet.OstaliListFormated_1">
      <item>DAVOR DRNIĆ</item>
    </derivirana_varijabla>
  </DomainObject.Predmet.OstaliListFormated>
  <DomainObject.Predmet.OstaliListFormatedOIB>
    <izvorni_sadrzaj>
      <item>DAVOR DRNIĆ, OIB 26206755058</item>
    </izvorni_sadrzaj>
    <derivirana_varijabla naziv="DomainObject.Predmet.OstaliListFormatedOIB_1">
      <item>DAVOR DRNIĆ, OIB 26206755058</item>
    </derivirana_varijabla>
  </DomainObject.Predmet.OstaliListFormatedOIB>
  <DomainObject.Predmet.OstaliListFormatedWithAdress>
    <izvorni_sadrzaj>
      <item>DAVOR DRNIĆ, OMLADINSKA ULICA 3, Ičići</item>
    </izvorni_sadrzaj>
    <derivirana_varijabla naziv="DomainObject.Predmet.OstaliListFormatedWithAdress_1">
      <item>DAVOR DRNIĆ, OMLADINSKA ULICA 3, Ičići</item>
    </derivirana_varijabla>
  </DomainObject.Predmet.OstaliListFormatedWithAdress>
  <DomainObject.Predmet.OstaliListFormatedWithAdressOIB>
    <izvorni_sadrzaj>
      <item>DAVOR DRNIĆ, OIB 26206755058, OMLADINSKA ULICA 3, Ičići</item>
    </izvorni_sadrzaj>
    <derivirana_varijabla naziv="DomainObject.Predmet.OstaliListFormatedWithAdressOIB_1">
      <item>DAVOR DRNIĆ, OIB 26206755058, OMLADINSKA ULICA 3, Ičići</item>
    </derivirana_varijabla>
  </DomainObject.Predmet.OstaliListFormatedWithAdressOIB>
  <DomainObject.Predmet.OstaliListNazivFormated>
    <izvorni_sadrzaj>
      <item>DAVOR DRNIĆ</item>
    </izvorni_sadrzaj>
    <derivirana_varijabla naziv="DomainObject.Predmet.OstaliListNazivFormated_1">
      <item>DAVOR DRNIĆ</item>
    </derivirana_varijabla>
  </DomainObject.Predmet.OstaliListNazivFormated>
  <DomainObject.Predmet.OstaliListNazivFormatedOIB>
    <izvorni_sadrzaj>
      <item>DAVOR DRNIĆ, OIB 26206755058</item>
    </izvorni_sadrzaj>
    <derivirana_varijabla naziv="DomainObject.Predmet.OstaliListNazivFormatedOIB_1">
      <item>DAVOR DRNIĆ, OIB 26206755058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DOMUS d.o.o.  Ičići</izvorni_sadrzaj>
    <derivirana_varijabla naziv="DomainObject.Predmet.ProtustrankaIDrugi_1">ADRIA DOMUS d.o.o.  Ičići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DOMUS d.o.o.  Ičići, OIB 06444478568, Liburnijska 22, 51 414 Ičići</izvorni_sadrzaj>
    <derivirana_varijabla naziv="DomainObject.Predmet.ProtustrankaIDrugiAdressOIB_1">ADRIA DOMUS d.o.o.  Ičići, OIB 06444478568, Liburnijska 22, 51 414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lipnja 2015.</izvorni_sadrzaj>
    <derivirana_varijabla naziv="DomainObject.Predmet.OdlukaRjesenje.DatumDonosenjaOdluke_1">23.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St-329/2013-11</izvorni_sadrzaj>
    <derivirana_varijabla naziv="DomainObject.Predmet.OdlukaRjesenje.Oznaka_1">St-329/2013-11</derivirana_varijabla>
  </DomainObject.Predmet.OdlukaRjesenje.Oznaka>
  <DomainObject.Predmet.SudioniciListNaziv>
    <izvorni_sadrzaj>
      <item>ADRIA DOMUS d.o.o.  Ičići</item>
      <item>FINA  Rijeka</item>
      <item>DAVOR DRNIĆ</item>
    </izvorni_sadrzaj>
    <derivirana_varijabla naziv="DomainObject.Predmet.SudioniciListNaziv_1">
      <item>ADRIA DOMUS d.o.o.  Ičići</item>
      <item>FINA  Rijeka</item>
      <item>DAVOR DRNIĆ</item>
    </derivirana_varijabla>
  </DomainObject.Predmet.SudioniciListNaziv>
  <DomainObject.Predmet.SudioniciListAdressOIB>
    <izvorni_sadrzaj>
      <item>ADRIA DOMUS d.o.o.  Ičići, OIB 06444478568, Liburnijska 22,51 414 Ičići</item>
      <item>FINA  Rijeka, OIB 85821130368, Frana Kurelca 8,51 000 Rijeka</item>
      <item>DAVOR DRNIĆ, OIB 26206755058, OMLADINSKA ULICA 3,Ičići</item>
    </izvorni_sadrzaj>
    <derivirana_varijabla naziv="DomainObject.Predmet.SudioniciListAdressOIB_1">
      <item>ADRIA DOMUS d.o.o.  Ičići, OIB 06444478568, Liburnijska 22,51 414 Ičići</item>
      <item>FINA  Rijeka, OIB 85821130368, Frana Kurelca 8,51 000 Rijeka</item>
      <item>DAVOR DRNIĆ, OIB 26206755058, OMLADINSKA ULICA 3,Ičići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06444478568</item>
      <item>, OIB 85821130368</item>
      <item>, OIB 26206755058</item>
    </izvorni_sadrzaj>
    <derivirana_varijabla naziv="DomainObject.Predmet.SudioniciListNazivOIB_1">
      <item>, OIB 06444478568</item>
      <item>, OIB 85821130368</item>
      <item>, OIB 26206755058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201</properties:Words>
  <properties:Characters>1026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2015-10-01T09:04:00Z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