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af47" w14:paraId="c66af47" w:rsidRDefault="009359D9" w:rsidP="00766180" w:rsidR="00766180">
      <w:pPr>
        <w:jc w:val="right"/>
        <w15:collapsed w:val="false"/>
      </w:pPr>
      <w:bookmarkStart w:name="_GoBack" w:id="0"/>
      <w:bookmarkEnd w:id="0"/>
      <w:r>
        <w:t>13 St-781/16-</w:t>
      </w:r>
      <w:r w:rsidR="002307C7">
        <w:t>25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/>
    <w:p w:rsidRDefault="00766180" w:rsidP="00766180" w:rsidR="00766180"/>
    <w:p w:rsidRDefault="0011383D" w:rsidP="00766180" w:rsidR="0011383D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0B33DC" w:rsidP="00766180" w:rsidR="00766180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9359D9">
        <w:rPr>
          <w:color w:val="000000"/>
        </w:rPr>
        <w:t>K. D. BONUM d.o.o. za trgovinu i usluge, u stečaju, Baranjsko Petrovo Selo, Kolodvorska 2/A, MBS: 030088575,  OIB: 87900935439</w:t>
      </w:r>
      <w:r>
        <w:t xml:space="preserve">,  dana </w:t>
      </w:r>
      <w:r w:rsidR="002307C7">
        <w:t xml:space="preserve">5. travnja </w:t>
      </w:r>
      <w:r>
        <w:t xml:space="preserve"> 2018. </w:t>
      </w:r>
    </w:p>
    <w:p w:rsidRDefault="00766180" w:rsidP="002307C7" w:rsidR="00766180">
      <w:pPr>
        <w:jc w:val="both"/>
      </w:pPr>
    </w:p>
    <w:p w:rsidRDefault="004754A2" w:rsidP="00766180" w:rsidR="004754A2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8125BC" w:rsidP="00187695" w:rsidR="008125BC">
      <w:pPr>
        <w:pStyle w:val="Tijeloteksta"/>
        <w:rPr>
          <w:b/>
          <w:bCs/>
        </w:rPr>
      </w:pPr>
    </w:p>
    <w:p w:rsidRDefault="007F6FAE" w:rsidP="00187695" w:rsidR="007F6FAE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0B33DC">
        <w:rPr>
          <w:bCs/>
        </w:rPr>
        <w:t xml:space="preserve"> </w:t>
      </w:r>
      <w:r w:rsidR="002307C7">
        <w:rPr>
          <w:color w:val="000000"/>
        </w:rPr>
        <w:t>K. D. BONUM d.o.o. za trgovinu i usluge, u stečaju, Baranjsko Petrovo Selo, Kolodvorska 2/A, MBS: 030088575,  OIB: 87900935439 i</w:t>
      </w:r>
      <w:r w:rsidR="00C62FF4">
        <w:rPr>
          <w:bCs/>
        </w:rPr>
        <w:t xml:space="preserve">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2307C7" w:rsidP="002307C7" w:rsidR="000828DC">
      <w:pPr>
        <w:pStyle w:val="Odlomakpopisa"/>
        <w:jc w:val="both"/>
      </w:pPr>
      <w:r>
        <w:t xml:space="preserve">kč.b.r. 315/2 u naravi oranica Ulica Kolodvorska, sa 559 m2 upisano u zk.ul. 161 k.o. Baranjsko Petrovo Selo. </w:t>
      </w:r>
    </w:p>
    <w:p w:rsidRDefault="000828DC" w:rsidP="000828DC" w:rsidR="000828DC">
      <w:pPr>
        <w:pStyle w:val="Odlomakpopisa"/>
        <w:jc w:val="both"/>
      </w:pPr>
    </w:p>
    <w:p w:rsidRDefault="002307C7" w:rsidP="000828DC" w:rsidR="00992D4A" w:rsidRPr="00992D4A">
      <w:pPr>
        <w:ind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upisano je razlučno pravo u korist razlučn</w:t>
      </w:r>
      <w:r w:rsidR="000828DC">
        <w:rPr>
          <w:color w:val="000000"/>
        </w:rPr>
        <w:t>o</w:t>
      </w:r>
      <w:r>
        <w:rPr>
          <w:color w:val="000000"/>
        </w:rPr>
        <w:t xml:space="preserve">g vjerovnika Republika Hrvatska poštanska Ministarstvo financija – Porezna uprava. 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A87753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A34BC5">
        <w:rPr>
          <w:bCs/>
        </w:rPr>
        <w:t xml:space="preserve">Osijeku </w:t>
      </w:r>
      <w:r w:rsidR="00A547C6">
        <w:rPr>
          <w:bCs/>
        </w:rPr>
        <w:t xml:space="preserve"> Zemljišno knjižni odjel </w:t>
      </w:r>
      <w:r w:rsidR="00A34BC5">
        <w:rPr>
          <w:bCs/>
        </w:rPr>
        <w:t>Beli Manastir.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A34BC5">
        <w:rPr>
          <w:bCs/>
        </w:rPr>
        <w:t>781</w:t>
      </w:r>
      <w:r w:rsidR="00A547C6">
        <w:rPr>
          <w:bCs/>
        </w:rPr>
        <w:t>/16-1</w:t>
      </w:r>
      <w:r w:rsidR="00A34BC5">
        <w:rPr>
          <w:bCs/>
        </w:rPr>
        <w:t>4 od 6. listopada 2018</w:t>
      </w:r>
      <w:r w:rsidR="00A547C6">
        <w:rPr>
          <w:bCs/>
        </w:rPr>
        <w:t>.</w:t>
      </w:r>
      <w:r w:rsidR="000319BF">
        <w:rPr>
          <w:bCs/>
        </w:rPr>
        <w:t xml:space="preserve"> otvo</w:t>
      </w:r>
      <w:r>
        <w:rPr>
          <w:bCs/>
        </w:rPr>
        <w:t>ren je stečajni postupak nad dužnikom</w:t>
      </w:r>
      <w:r w:rsidR="007F6FAE">
        <w:rPr>
          <w:bCs/>
        </w:rPr>
        <w:t xml:space="preserve"> </w:t>
      </w:r>
      <w:r w:rsidR="00A34BC5">
        <w:rPr>
          <w:color w:val="000000"/>
        </w:rPr>
        <w:t>K. D. BONUM d.o.o. za trgovinu i usluge, u stečaju, Baranjsko Petrovo Selo, Kolodvorska 2/A</w:t>
      </w:r>
      <w:r w:rsidR="007F6FAE">
        <w:rPr>
          <w:bCs/>
        </w:rPr>
        <w:t xml:space="preserve">, </w:t>
      </w:r>
      <w:r w:rsidR="007F6FAE">
        <w:t xml:space="preserve"> </w:t>
      </w:r>
      <w:r>
        <w:rPr>
          <w:bCs/>
        </w:rPr>
        <w:t>a stečajnu masu čine i nekretnine koje su predmet ove prodaje.</w:t>
      </w:r>
    </w:p>
    <w:p w:rsidRDefault="004754A2" w:rsidP="00187695" w:rsidR="004754A2">
      <w:pPr>
        <w:pStyle w:val="Tijeloteksta"/>
        <w:ind w:firstLine="705"/>
        <w:rPr>
          <w:bCs/>
        </w:rPr>
      </w:pPr>
    </w:p>
    <w:p w:rsidRDefault="00A34BC5" w:rsidP="004754A2" w:rsidR="004754A2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30306C" w:rsidP="0030306C" w:rsidR="0030306C">
      <w:pPr>
        <w:jc w:val="right"/>
      </w:pPr>
      <w:r>
        <w:t>13 St-781/16-25</w:t>
      </w: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30306C" w:rsidP="004754A2" w:rsidR="0030306C">
      <w:pPr>
        <w:pStyle w:val="Tijeloteksta"/>
        <w:ind w:firstLine="705"/>
        <w:jc w:val="center"/>
        <w:rPr>
          <w:bCs/>
        </w:rPr>
      </w:pP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A34BC5">
        <w:rPr>
          <w:bCs/>
        </w:rPr>
        <w:t xml:space="preserve">a upraviteljica podnijela </w:t>
      </w:r>
      <w:r w:rsidR="00286046">
        <w:rPr>
          <w:bCs/>
        </w:rPr>
        <w:t xml:space="preserve">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A87753">
        <w:t xml:space="preserve"> </w:t>
      </w:r>
      <w:r w:rsidR="00A34BC5">
        <w:t>5. travanj</w:t>
      </w:r>
      <w:r w:rsidR="00A87753">
        <w:t xml:space="preserve"> 2018.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30306C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30306C" w:rsidP="00187695" w:rsidR="0030306C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A87753">
        <w:t xml:space="preserve"> stečajn</w:t>
      </w:r>
      <w:r w:rsidR="00A34BC5">
        <w:t>a upraviteljica Snježana Sudarević</w:t>
      </w:r>
    </w:p>
    <w:p w:rsidRDefault="00187396" w:rsidP="004754A2" w:rsidR="00A547C6">
      <w:pPr>
        <w:pStyle w:val="Tijeloteksta"/>
      </w:pPr>
      <w:r>
        <w:t xml:space="preserve">2. </w:t>
      </w:r>
      <w:r w:rsidR="00D637B0">
        <w:t xml:space="preserve"> raz</w:t>
      </w:r>
      <w:r w:rsidR="002177A4">
        <w:t xml:space="preserve">lučni vjerovnik </w:t>
      </w:r>
      <w:r w:rsidR="00A87753">
        <w:t xml:space="preserve"> </w:t>
      </w:r>
      <w:r w:rsidR="004754A2">
        <w:t>Republika Hrvatska po ŽDO</w:t>
      </w:r>
      <w:r w:rsidR="00A34BC5">
        <w:t xml:space="preserve"> Osijek</w:t>
      </w:r>
    </w:p>
    <w:p w:rsidRDefault="00143D40" w:rsidP="00187396" w:rsidR="00286046">
      <w:pPr>
        <w:pStyle w:val="Tijeloteksta"/>
        <w:jc w:val="left"/>
        <w:rPr>
          <w:bCs/>
        </w:rPr>
      </w:pPr>
      <w:r>
        <w:t>3</w:t>
      </w:r>
      <w:r w:rsidR="00187396">
        <w:t xml:space="preserve">. </w:t>
      </w:r>
      <w:r w:rsidR="004754A2">
        <w:rPr>
          <w:bCs/>
        </w:rPr>
        <w:t xml:space="preserve">Općinski sud u </w:t>
      </w:r>
      <w:r w:rsidR="00A34BC5">
        <w:rPr>
          <w:bCs/>
        </w:rPr>
        <w:t>Osijeku Z</w:t>
      </w:r>
      <w:r w:rsidR="004754A2">
        <w:rPr>
          <w:bCs/>
        </w:rPr>
        <w:t xml:space="preserve">emljišno- knjižni odjel </w:t>
      </w:r>
      <w:r w:rsidR="00A34BC5">
        <w:rPr>
          <w:bCs/>
        </w:rPr>
        <w:t>Beli Manastir</w:t>
      </w:r>
    </w:p>
    <w:p w:rsidRDefault="00143D40" w:rsidP="00187396" w:rsidR="00E14B4C">
      <w:pPr>
        <w:pStyle w:val="Tijeloteksta"/>
        <w:jc w:val="left"/>
      </w:pPr>
      <w:r>
        <w:t>4</w:t>
      </w:r>
      <w:r w:rsidR="00A34BC5">
        <w:t>. Porezna uprava Beli Manastir</w:t>
      </w:r>
    </w:p>
    <w:p w:rsidRDefault="00143D40" w:rsidP="00187396" w:rsidR="00E14B4C">
      <w:pPr>
        <w:pStyle w:val="Tijeloteksta"/>
        <w:jc w:val="left"/>
      </w:pPr>
      <w:r>
        <w:t>5</w:t>
      </w:r>
      <w:r w:rsidR="00E14B4C">
        <w:t xml:space="preserve">. e-oglasna ploča </w:t>
      </w:r>
    </w:p>
    <w:p w:rsidRDefault="00143D40" w:rsidP="00D637B0" w:rsidR="000C20F1">
      <w:pPr>
        <w:pStyle w:val="Tijeloteksta"/>
        <w:jc w:val="left"/>
      </w:pPr>
      <w:r>
        <w:t>6</w:t>
      </w:r>
      <w:r w:rsidR="00E14B4C">
        <w:t xml:space="preserve">. </w:t>
      </w:r>
      <w:r w:rsidR="002A03A5">
        <w:t xml:space="preserve">kal. </w:t>
      </w:r>
      <w:r w:rsidR="0030306C">
        <w:t>5/5</w:t>
      </w:r>
    </w:p>
    <w:sectPr w:rsidSect="002307C7" w:rsidR="000C20F1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828DC"/>
    <w:rsid w:val="000B33DC"/>
    <w:rsid w:val="000C20F1"/>
    <w:rsid w:val="000C7806"/>
    <w:rsid w:val="000E414B"/>
    <w:rsid w:val="00101E37"/>
    <w:rsid w:val="00111495"/>
    <w:rsid w:val="0011383D"/>
    <w:rsid w:val="00143D40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307C7"/>
    <w:rsid w:val="002426F9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0306C"/>
    <w:rsid w:val="00313F98"/>
    <w:rsid w:val="00316B6A"/>
    <w:rsid w:val="00327B99"/>
    <w:rsid w:val="00340E2C"/>
    <w:rsid w:val="00343E51"/>
    <w:rsid w:val="003B5913"/>
    <w:rsid w:val="003D4598"/>
    <w:rsid w:val="003D678C"/>
    <w:rsid w:val="003E08E5"/>
    <w:rsid w:val="003E147C"/>
    <w:rsid w:val="003E6398"/>
    <w:rsid w:val="00404E6F"/>
    <w:rsid w:val="00437419"/>
    <w:rsid w:val="00463FE6"/>
    <w:rsid w:val="0046562D"/>
    <w:rsid w:val="004754A2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7F6FAE"/>
    <w:rsid w:val="00803FD1"/>
    <w:rsid w:val="0080666F"/>
    <w:rsid w:val="008125BC"/>
    <w:rsid w:val="00845777"/>
    <w:rsid w:val="00851173"/>
    <w:rsid w:val="00862144"/>
    <w:rsid w:val="008737C5"/>
    <w:rsid w:val="00883DA5"/>
    <w:rsid w:val="008963E0"/>
    <w:rsid w:val="008A0E57"/>
    <w:rsid w:val="008B7D05"/>
    <w:rsid w:val="008C40A5"/>
    <w:rsid w:val="008D6DA3"/>
    <w:rsid w:val="008F36EA"/>
    <w:rsid w:val="009001D6"/>
    <w:rsid w:val="00933356"/>
    <w:rsid w:val="009359D9"/>
    <w:rsid w:val="00936DF1"/>
    <w:rsid w:val="00946A82"/>
    <w:rsid w:val="0099066D"/>
    <w:rsid w:val="00992D4A"/>
    <w:rsid w:val="00994095"/>
    <w:rsid w:val="009973F4"/>
    <w:rsid w:val="009A2E83"/>
    <w:rsid w:val="009B1FB2"/>
    <w:rsid w:val="009B3D1F"/>
    <w:rsid w:val="009B64E6"/>
    <w:rsid w:val="009C13EB"/>
    <w:rsid w:val="009C2E99"/>
    <w:rsid w:val="009C6677"/>
    <w:rsid w:val="009D2FC5"/>
    <w:rsid w:val="009E7C2D"/>
    <w:rsid w:val="009F7FA4"/>
    <w:rsid w:val="00A025E8"/>
    <w:rsid w:val="00A07AC6"/>
    <w:rsid w:val="00A34BC5"/>
    <w:rsid w:val="00A402F9"/>
    <w:rsid w:val="00A547C6"/>
    <w:rsid w:val="00A770E7"/>
    <w:rsid w:val="00A87753"/>
    <w:rsid w:val="00AA023C"/>
    <w:rsid w:val="00AB56F9"/>
    <w:rsid w:val="00AE227B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K.D.BONUM d.o.o. za trgovinu i usluge</izvorni_sadrzaj>
    <derivirana_varijabla naziv="DomainObject.Predmet.ProtustrankaFormated_1">  K.D.BONUM d.o.o. za trgovinu i usluge</derivirana_varijabla>
  </DomainObject.Predmet.ProtustrankaFormated>
  <DomainObject.Predmet.ProtustrankaFormatedOIB>
    <izvorni_sadrzaj>  K.D.BONUM d.o.o. za trgovinu i usluge, OIB 87900935439</izvorni_sadrzaj>
    <derivirana_varijabla naziv="DomainObject.Predmet.ProtustrankaFormatedOIB_1">  K.D.BONUM d.o.o. za trgovinu i usluge, OIB 87900935439</derivirana_varijabla>
  </DomainObject.Predmet.ProtustrankaFormatedOIB>
  <DomainObject.Predmet.ProtustrankaFormatedWithAdress>
    <izvorni_sadrzaj> K.D.BONUM d.o.o. za trgovinu i usluge, Kolodvorska 2/A, 31322 Baranjsko Petrovo Selo</izvorni_sadrzaj>
    <derivirana_varijabla naziv="DomainObject.Predmet.ProtustrankaFormatedWithAdress_1"> K.D.BONUM d.o.o. za trgovinu i usluge, Kolodvorska 2/A, 31322 Baranjsko Petrovo Selo</derivirana_varijabla>
  </DomainObject.Predmet.ProtustrankaFormatedWithAdress>
  <DomainObject.Predmet.ProtustrankaFormatedWithAdressOIB>
    <izvorni_sadrzaj> K.D.BONUM d.o.o. za trgovinu i usluge, OIB 87900935439, Kolodvorska 2/A, 31322 Baranjsko Petrovo Selo</izvorni_sadrzaj>
    <derivirana_varijabla naziv="DomainObject.Predmet.ProtustrankaFormatedWithAdressOIB_1"> K.D.BONUM d.o.o. za trgovinu i usluge, OIB 87900935439, Kolodvorska 2/A, 31322 Baranjsko Petrovo Selo</derivirana_varijabla>
  </DomainObject.Predmet.ProtustrankaFormatedWithAdressOIB>
  <DomainObject.Predmet.ProtustrankaWithAdress>
    <izvorni_sadrzaj>K.D.BONUM d.o.o. za trgovinu i usluge Kolodvorska 2/A, 31322 Baranjsko Petrovo Selo</izvorni_sadrzaj>
    <derivirana_varijabla naziv="DomainObject.Predmet.ProtustrankaWithAdress_1">K.D.BONUM d.o.o. za trgovinu i usluge Kolodvorska 2/A, 31322 Baranjsko Petrovo Selo</derivirana_varijabla>
  </DomainObject.Predmet.ProtustrankaWithAdress>
  <DomainObject.Predmet.ProtustrankaWithAdressOIB>
    <izvorni_sadrzaj>K.D.BONUM d.o.o. za trgovinu i usluge, OIB 87900935439, Kolodvorska 2/A, 31322 Baranjsko Petrovo Selo</izvorni_sadrzaj>
    <derivirana_varijabla naziv="DomainObject.Predmet.ProtustrankaWithAdressOIB_1">K.D.BONUM d.o.o. za trgovinu i usluge, OIB 87900935439, Kolodvorska 2/A, 31322 Baranjsko Petrovo Selo</derivirana_varijabla>
  </DomainObject.Predmet.ProtustrankaWithAdressOIB>
  <DomainObject.Predmet.ProtustrankaNazivFormated>
    <izvorni_sadrzaj>K.D.BONUM d.o.o. za trgovinu i usluge</izvorni_sadrzaj>
    <derivirana_varijabla naziv="DomainObject.Predmet.ProtustrankaNazivFormated_1">K.D.BONUM d.o.o. za trgovinu i usluge</derivirana_varijabla>
  </DomainObject.Predmet.ProtustrankaNazivFormated>
  <DomainObject.Predmet.ProtustrankaNazivFormatedOIB>
    <izvorni_sadrzaj>K.D.BONUM d.o.o. za trgovinu i usluge, OIB 87900935439</izvorni_sadrzaj>
    <derivirana_varijabla naziv="DomainObject.Predmet.ProtustrankaNazivFormatedOIB_1">K.D.BONUM d.o.o. za trgovinu i usluge, OIB 87900935439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HRVATSKA, XX, 10000 Zagreb</izvorni_sadrzaj>
    <derivirana_varijabla naziv="DomainObject.Predmet.StrankaFormatedWithAdress_1"> REPUBLIKA HRVATSKA, XX, 10000 Zagreb</derivirana_varijabla>
  </DomainObject.Predmet.StrankaFormatedWithAdress>
  <DomainObject.Predmet.StrankaFormatedWithAdressOIB>
    <izvorni_sadrzaj> REPUBLIKA HRVATSKA, OIB 52634238587, XX, 10000 Zagreb</izvorni_sadrzaj>
    <derivirana_varijabla naziv="DomainObject.Predmet.StrankaFormatedWithAdressOIB_1"> REPUBLIKA HRVATSKA, OIB 52634238587, XX, 10000 Zagreb</derivirana_varijabla>
  </DomainObject.Predmet.StrankaFormatedWithAdressOIB>
  <DomainObject.Predmet.StrankaWithAdress>
    <izvorni_sadrzaj>REPUBLIKA HRVATSKA XX,10000 Zagreb</izvorni_sadrzaj>
    <derivirana_varijabla naziv="DomainObject.Predmet.StrankaWithAdress_1">REPUBLIKA HRVATSKA XX,10000 Zagreb</derivirana_varijabla>
  </DomainObject.Predmet.StrankaWithAdress>
  <DomainObject.Predmet.StrankaWithAdressOIB>
    <izvorni_sadrzaj>REPUBLIKA HRVATSKA, OIB 52634238587, XX,10000 Zagreb</izvorni_sadrzaj>
    <derivirana_varijabla naziv="DomainObject.Predmet.StrankaWithAdressOIB_1">REPUBLIKA HRVATSKA, OIB 52634238587, XX,10000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HRVATSKA, XX, 10000 Zagreb</item>
    </izvorni_sadrzaj>
    <derivirana_varijabla naziv="DomainObject.Predmet.StrankaListFormatedWithAdress_1">
      <item>REPUBLIKA HRVATSKA, XX, 10000 Zagreb</item>
    </derivirana_varijabla>
  </DomainObject.Predmet.StrankaListFormatedWithAdress>
  <DomainObject.Predmet.StrankaListFormatedWithAdressOIB>
    <izvorni_sadrzaj>
      <item>REPUBLIKA HRVATSKA, OIB 52634238587, XX, 10000 Zagreb</item>
    </izvorni_sadrzaj>
    <derivirana_varijabla naziv="DomainObject.Predmet.StrankaListFormatedWithAdressOIB_1">
      <item>REPUBLIKA HRVATSKA, OIB 52634238587, XX, 10000 Zagreb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K.D.BONUM d.o.o. za trgovinu i usluge</item>
    </izvorni_sadrzaj>
    <derivirana_varijabla naziv="DomainObject.Predmet.ProtuStrankaListFormated_1">
      <item>K.D.BONUM d.o.o. za trgovinu i usluge</item>
    </derivirana_varijabla>
  </DomainObject.Predmet.ProtuStrankaListFormated>
  <DomainObject.Predmet.ProtuStrankaListFormatedOIB>
    <izvorni_sadrzaj>
      <item>K.D.BONUM d.o.o. za trgovinu i usluge, OIB 87900935439</item>
    </izvorni_sadrzaj>
    <derivirana_varijabla naziv="DomainObject.Predmet.ProtuStrankaListFormatedOIB_1">
      <item>K.D.BONUM d.o.o. za trgovinu i usluge, OIB 87900935439</item>
    </derivirana_varijabla>
  </DomainObject.Predmet.ProtuStrankaListFormatedOIB>
  <DomainObject.Predmet.ProtuStrankaListFormatedWithAdress>
    <izvorni_sadrzaj>
      <item>K.D.BONUM d.o.o. za trgovinu i usluge, Kolodvorska 2/A, 31322 Baranjsko Petrovo Selo</item>
    </izvorni_sadrzaj>
    <derivirana_varijabla naziv="DomainObject.Predmet.ProtuStrankaListFormatedWithAdress_1">
      <item>K.D.BONUM d.o.o. za trgovinu i usluge, Kolodvorska 2/A, 31322 Baranjsko Petrovo Selo</item>
    </derivirana_varijabla>
  </DomainObject.Predmet.ProtuStrankaListFormatedWithAdress>
  <DomainObject.Predmet.ProtuStrankaListFormatedWithAdressOIB>
    <izvorni_sadrzaj>
      <item>K.D.BONUM d.o.o. za trgovinu i usluge, OIB 87900935439, Kolodvorska 2/A, 31322 Baranjsko Petrovo Selo</item>
    </izvorni_sadrzaj>
    <derivirana_varijabla naziv="DomainObject.Predmet.ProtuStrankaListFormatedWithAdressOIB_1">
      <item>K.D.BONUM d.o.o. za trgovinu i usluge, OIB 87900935439, Kolodvorska 2/A, 31322 Baranjsko Petrovo Selo</item>
    </derivirana_varijabla>
  </DomainObject.Predmet.ProtuStrankaListFormatedWithAdressOIB>
  <DomainObject.Predmet.ProtuStrankaListNazivFormated>
    <izvorni_sadrzaj>
      <item>K.D.BONUM d.o.o. za trgovinu i usluge</item>
    </izvorni_sadrzaj>
    <derivirana_varijabla naziv="DomainObject.Predmet.ProtuStrankaListNazivFormated_1">
      <item>K.D.BONUM d.o.o. za trgovinu i usluge</item>
    </derivirana_varijabla>
  </DomainObject.Predmet.ProtuStrankaListNazivFormated>
  <DomainObject.Predmet.ProtuStrankaListNazivFormatedOIB>
    <izvorni_sadrzaj>
      <item>K.D.BONUM d.o.o. za trgovinu i usluge, OIB 87900935439</item>
    </izvorni_sadrzaj>
    <derivirana_varijabla naziv="DomainObject.Predmet.ProtuStrankaListNazivFormatedOIB_1">
      <item>K.D.BONUM d.o.o. za trgovinu i usluge, OIB 87900935439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K.D.BONUM d.o.o. za trgovinu i usluge</izvorni_sadrzaj>
    <derivirana_varijabla naziv="DomainObject.Predmet.ProtustrankaIDrugi_1">K.D.BONUM d.o.o. za trgovinu i usluge</derivirana_varijabla>
  </DomainObject.Predmet.ProtustrankaIDrugi>
  <DomainObject.Predmet.StrankaIDrugiAdressOIB>
    <izvorni_sadrzaj>REPUBLIKA HRVATSKA, OIB 52634238587, XX, 10000 Zagreb</izvorni_sadrzaj>
    <derivirana_varijabla naziv="DomainObject.Predmet.StrankaIDrugiAdressOIB_1">REPUBLIKA HRVATSKA, OIB 52634238587, XX, 10000 Zagreb</derivirana_varijabla>
  </DomainObject.Predmet.StrankaIDrugiAdressOIB>
  <DomainObject.Predmet.ProtustrankaIDrugiAdressOIB>
    <izvorni_sadrzaj>K.D.BONUM d.o.o. za trgovinu i usluge, OIB 87900935439, Kolodvorska 2/A, 31322 Baranjsko Petrovo Selo</izvorni_sadrzaj>
    <derivirana_varijabla naziv="DomainObject.Predmet.ProtustrankaIDrugiAdressOIB_1">K.D.BONUM d.o.o. za trgovinu i usluge, OIB 87900935439, Kolodvorska 2/A, 31322 Baranjsko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K.D.BONUM d.o.o. za trgovinu i usluge</item>
      <item>REPUBLIKA HRVATSKA</item>
      <item>ŽDO U OSIJEKU</item>
    </izvorni_sadrzaj>
    <derivirana_varijabla naziv="DomainObject.Predmet.SudioniciListNaziv_1">
      <item>K.D.BONUM d.o.o. za trgovinu i usluge</item>
      <item>REPUBLIKA HRVATSKA</item>
      <item>ŽDO U OSIJEKU</item>
    </derivirana_varijabla>
  </DomainObject.Predmet.SudioniciListNaziv>
  <DomainObject.Predmet.SudioniciListAdressOIB>
    <izvorni_sadrzaj>
      <item>K.D.BONUM d.o.o. za trgovinu i usluge, OIB 87900935439, Kolodvorska 2/A,31322 Baranjsko Petrovo Selo</item>
      <item>REPUBLIKA HRVATSKA, OIB 52634238587, XX,10000 Zagreb</item>
      <item>ŽDO U OSIJEKU</item>
    </izvorni_sadrzaj>
    <derivirana_varijabla naziv="DomainObject.Predmet.SudioniciListAdressOIB_1">
      <item>K.D.BONUM d.o.o. za trgovinu i usluge, OIB 87900935439, Kolodvorska 2/A,31322 Baranjsko Petrovo Selo</item>
      <item>REPUBLIKA HRVATSKA, OIB 52634238587, XX,10000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87900935439</item>
      <item>, OIB 52634238587</item>
      <item>, OIB null</item>
    </izvorni_sadrzaj>
    <derivirana_varijabla naziv="DomainObject.Predmet.SudioniciListNazivOIB_1">
      <item>, OIB 87900935439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700FB-5294-407A-A601-502A4E9B5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2217</properties:Characters>
  <properties:Lines>89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2018-04-05T06:56:00Z</dcterms:created>
  <dc:creator>hermanj</dc:creator>
  <cp:lastModifiedBy>Maja Kocijan</cp:lastModifiedBy>
  <cp:lastPrinted>2018-04-05T07:03:00Z</cp:lastPrinted>
  <dcterms:modified xmlns:xsi="http://www.w3.org/2001/XMLSchema-instance" xsi:type="dcterms:W3CDTF">2018-04-05T07:05:00Z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