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2a73" w14:paraId="be62a73" w:rsidRDefault="002B6635" w:rsidP="002B6635" w:rsidR="002B6635" w:rsidRPr="00F1439C">
      <w:pPr>
        <w15:collapsed w:val="false"/>
      </w:pPr>
      <w:bookmarkStart w:name="_GoBack" w:id="0"/>
      <w:bookmarkEnd w:id="0"/>
      <w:r w:rsidRPr="00F1439C">
        <w:t xml:space="preserve">               </w:t>
      </w:r>
      <w:r w:rsidR="003E6C65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E417DE" w:rsidP="002B6635" w:rsidR="002B6635" w:rsidRPr="00F1439C">
      <w:pPr>
        <w:tabs>
          <w:tab w:pos="231" w:val="left"/>
        </w:tabs>
      </w:pPr>
      <w:r>
        <w:t xml:space="preserve">   </w:t>
      </w:r>
      <w:r w:rsidR="002B6635" w:rsidRPr="00F1439C">
        <w:t>REPUBLIKA HRVATSKA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E417DE" w:rsidR="002B6635" w:rsidRPr="00F1439C">
      <w:pPr>
        <w:ind w:firstLine="708"/>
      </w:pPr>
      <w:r>
        <w:t>Pazin, Dršćevka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Temeljem čl. 1</w:t>
      </w:r>
      <w:r w:rsidR="002B6635" w:rsidRPr="00F1439C">
        <w:t>24</w:t>
      </w:r>
      <w:r w:rsidRPr="00F1439C">
        <w:t xml:space="preserve">. st. 1. i 2. </w:t>
      </w:r>
      <w:smartTag w:element="zakoni" w:uri="http://www.java.hr/xml/smarttags/zakoni">
        <w:r w:rsidRPr="00F1439C">
          <w:t>Ovršnog zakona</w:t>
        </w:r>
      </w:smartTag>
      <w:r w:rsidRPr="00F1439C">
        <w:t xml:space="preserve">, pozivate se na ročište za diobu kupovnine u stečajnom postupku nad </w:t>
      </w:r>
      <w:r w:rsidR="009B2A56" w:rsidRPr="009B2A56">
        <w:t>FOLAN d.o.o. u stečaju Pula, Prilaz Puljskih Španjolskih boraca 4, OIB: 86619734573</w:t>
      </w:r>
      <w:r w:rsidR="002B6635" w:rsidRPr="00F1439C">
        <w:t xml:space="preserve">, </w:t>
      </w:r>
      <w:r w:rsidRPr="00F1439C">
        <w:t>koje će se održati kod ovog suda</w:t>
      </w:r>
    </w:p>
    <w:p w:rsidRDefault="0070590F" w:rsidP="00343E78" w:rsidR="00343E78" w:rsidRPr="00F1439C">
      <w:pPr>
        <w:jc w:val="both"/>
      </w:pPr>
      <w:r>
        <w:t xml:space="preserve">            </w:t>
      </w:r>
    </w:p>
    <w:p w:rsidRDefault="00692DF9" w:rsidP="00343E78" w:rsidR="00343E78" w:rsidRPr="00F1439C">
      <w:pPr>
        <w:jc w:val="center"/>
      </w:pPr>
      <w:r>
        <w:t>2</w:t>
      </w:r>
      <w:r w:rsidR="009B2A56">
        <w:t>2</w:t>
      </w:r>
      <w:r w:rsidR="005B44F0" w:rsidRPr="00F1439C">
        <w:t xml:space="preserve">. </w:t>
      </w:r>
      <w:r>
        <w:t>veljače</w:t>
      </w:r>
      <w:r w:rsidR="005B44F0" w:rsidRPr="00F1439C">
        <w:t xml:space="preserve"> 201</w:t>
      </w:r>
      <w:r>
        <w:t>8</w:t>
      </w:r>
      <w:r w:rsidR="005B44F0" w:rsidRPr="00F1439C">
        <w:t>.</w:t>
      </w:r>
      <w:r w:rsidR="00343E78" w:rsidRPr="00F1439C">
        <w:t xml:space="preserve"> u </w:t>
      </w:r>
      <w:r w:rsidR="009B2A56">
        <w:t>10</w:t>
      </w:r>
      <w:r w:rsidR="0070590F">
        <w:t>:</w:t>
      </w:r>
      <w:r w:rsidR="009B2A56">
        <w:t>0</w:t>
      </w:r>
      <w:r w:rsidR="008E602F" w:rsidRPr="00F1439C">
        <w:t>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Dršćevka 1, soba broj 1.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Stranka, odnosno sudionik može imenovati punomoćnika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9B2A56">
        <w:t>8</w:t>
      </w:r>
      <w:r w:rsidR="005B44F0" w:rsidRPr="00F1439C">
        <w:t xml:space="preserve">. </w:t>
      </w:r>
      <w:r w:rsidR="009B2A56">
        <w:t>veljače</w:t>
      </w:r>
      <w:r w:rsidR="00F1439C" w:rsidRPr="00F1439C">
        <w:t xml:space="preserve"> </w:t>
      </w:r>
      <w:r w:rsidR="005B44F0" w:rsidRPr="00F1439C">
        <w:t>201</w:t>
      </w:r>
      <w:r w:rsidR="00692DF9">
        <w:t>8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 </w:t>
      </w:r>
      <w:r w:rsidRPr="00F1439C">
        <w:t xml:space="preserve">  Ivan Dujić</w:t>
      </w:r>
      <w:r w:rsidR="003E6C65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A53A24" w:rsidP="00A53A24" w:rsidR="00A53A24">
      <w:pPr>
        <w:jc w:val="both"/>
      </w:pPr>
      <w:r>
        <w:t>DNA:</w:t>
      </w:r>
    </w:p>
    <w:p w:rsidRDefault="00A53A24" w:rsidP="00A53A24" w:rsidR="00A53A24">
      <w:pPr>
        <w:jc w:val="both"/>
      </w:pPr>
      <w:r>
        <w:t>- e-Oglasna ploča suda - 8 dana</w:t>
      </w:r>
    </w:p>
    <w:p w:rsidRDefault="009B2A56" w:rsidP="009B2A56" w:rsidR="009B2A56">
      <w:pPr>
        <w:jc w:val="both"/>
      </w:pPr>
      <w:r>
        <w:t>- stečajnom upravitelju Draženu Vidmanu iz Ivanca,V. Nazora 77</w:t>
      </w:r>
    </w:p>
    <w:p w:rsidRDefault="009B2A56" w:rsidP="009B2A56" w:rsidR="009B2A56">
      <w:pPr>
        <w:jc w:val="both"/>
      </w:pPr>
      <w:r>
        <w:t xml:space="preserve">- Boris Vretenar,  Labin, Gondolići 20c </w:t>
      </w:r>
    </w:p>
    <w:p w:rsidRDefault="009B2A56" w:rsidP="009B2A56" w:rsidR="00F1439C" w:rsidRPr="00F1439C">
      <w:pPr>
        <w:jc w:val="both"/>
      </w:pPr>
      <w:r>
        <w:t>- Republika Hrvatska, po ŽDO Pula</w:t>
      </w:r>
    </w:p>
    <w:sectPr w:rsidSect="005B44F0" w:rsidR="00F1439C" w:rsidRPr="00F1439C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1F8F" w:rsidP="00C60648" w:rsidR="005F1F8F">
      <w:r>
        <w:separator/>
      </w:r>
    </w:p>
  </w:endnote>
  <w:endnote w:id="0" w:type="continuationSeparator">
    <w:p w:rsidRDefault="005F1F8F" w:rsidP="00C60648" w:rsidR="005F1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1F8F" w:rsidP="00C60648" w:rsidR="005F1F8F">
      <w:r>
        <w:separator/>
      </w:r>
    </w:p>
  </w:footnote>
  <w:footnote w:id="0" w:type="continuationSeparator">
    <w:p w:rsidRDefault="005F1F8F" w:rsidP="00C60648" w:rsidR="005F1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837" w:rsidP="000A7837" w:rsidR="00C60648" w:rsidRPr="000A7837">
    <w:pPr>
      <w:pStyle w:val="Zaglavlje"/>
    </w:pPr>
    <w:r>
      <w:tab/>
    </w:r>
    <w:r>
      <w:tab/>
    </w:r>
    <w:r w:rsidR="009B2A56">
      <w:t>10 St-665/2016-78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358D7"/>
    <w:rsid w:val="000A7837"/>
    <w:rsid w:val="0018524D"/>
    <w:rsid w:val="001C65C4"/>
    <w:rsid w:val="001D7FEF"/>
    <w:rsid w:val="00202458"/>
    <w:rsid w:val="00250E5B"/>
    <w:rsid w:val="002640FE"/>
    <w:rsid w:val="0029744C"/>
    <w:rsid w:val="002B6635"/>
    <w:rsid w:val="002D5F7A"/>
    <w:rsid w:val="0032234E"/>
    <w:rsid w:val="00343E78"/>
    <w:rsid w:val="00355F8C"/>
    <w:rsid w:val="003D135C"/>
    <w:rsid w:val="003E6C65"/>
    <w:rsid w:val="00455752"/>
    <w:rsid w:val="00455EB8"/>
    <w:rsid w:val="005B44F0"/>
    <w:rsid w:val="005C144C"/>
    <w:rsid w:val="005D274A"/>
    <w:rsid w:val="005F1F8F"/>
    <w:rsid w:val="00670253"/>
    <w:rsid w:val="00673420"/>
    <w:rsid w:val="00692DF9"/>
    <w:rsid w:val="006A5E5B"/>
    <w:rsid w:val="0070590F"/>
    <w:rsid w:val="00792D5F"/>
    <w:rsid w:val="0085204F"/>
    <w:rsid w:val="008B0B74"/>
    <w:rsid w:val="008E602F"/>
    <w:rsid w:val="009B2A56"/>
    <w:rsid w:val="00A53A24"/>
    <w:rsid w:val="00BA3F36"/>
    <w:rsid w:val="00BD6347"/>
    <w:rsid w:val="00C11B58"/>
    <w:rsid w:val="00C23C39"/>
    <w:rsid w:val="00C60648"/>
    <w:rsid w:val="00C60A39"/>
    <w:rsid w:val="00CF1206"/>
    <w:rsid w:val="00DE51E6"/>
    <w:rsid w:val="00E37E55"/>
    <w:rsid w:val="00E417DE"/>
    <w:rsid w:val="00EF1BB0"/>
    <w:rsid w:val="00F1439C"/>
    <w:rsid w:val="00F71ABD"/>
    <w:rsid w:val="00F735EA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6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C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C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C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C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ročište za diobu kupovnine</izvorni_sadrzaj>
    <derivirana_varijabla naziv="DomainObject.Primjedba_1">poziv na ročište za diobu kupovnine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ZELENI REGISTRATOR</izvorni_sadrzaj>
    <derivirana_varijabla naziv="DomainObject.Predmet.Opis_1">prileži ZELENI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FOLAN d.o.o. PULA</izvorni_sadrzaj>
    <derivirana_varijabla naziv="DomainObject.Predmet.ProtustrankaFormated_1">  FOLAN d.o.o. PULA</derivirana_varijabla>
  </DomainObject.Predmet.ProtustrankaFormated>
  <DomainObject.Predmet.ProtustrankaFormatedOIB>
    <izvorni_sadrzaj>  FOLAN d.o.o. PULA, OIB 86619734573</izvorni_sadrzaj>
    <derivirana_varijabla naziv="DomainObject.Predmet.ProtustrankaFormatedOIB_1">  FOLAN d.o.o. PULA, OIB 86619734573</derivirana_varijabla>
  </DomainObject.Predmet.ProtustrankaFormatedOIB>
  <DomainObject.Predmet.ProtustrankaFormatedWithAdress>
    <izvorni_sadrzaj> FOLAN d.o.o. PULA, Prilaz Puljskih Španjolskih boraca 4, 52100 Pula</izvorni_sadrzaj>
    <derivirana_varijabla naziv="DomainObject.Predmet.ProtustrankaFormatedWithAdress_1"> FOLAN d.o.o. PULA, Prilaz Puljskih Španjolskih boraca 4, 52100 Pula</derivirana_varijabla>
  </DomainObject.Predmet.ProtustrankaFormatedWithAdress>
  <DomainObject.Predmet.ProtustrankaFormatedWithAdressOIB>
    <izvorni_sadrzaj> FOLAN d.o.o. PULA, OIB 86619734573, Prilaz Puljskih Španjolskih boraca 4, 52100 Pula</izvorni_sadrzaj>
    <derivirana_varijabla naziv="DomainObject.Predmet.ProtustrankaFormatedWithAdressOIB_1"> FOLAN d.o.o. PULA, OIB 86619734573, Prilaz Puljskih Španjolskih boraca 4, 52100 Pula</derivirana_varijabla>
  </DomainObject.Predmet.ProtustrankaFormatedWithAdressOIB>
  <DomainObject.Predmet.ProtustrankaWithAdress>
    <izvorni_sadrzaj>FOLAN d.o.o. PULA Prilaz Puljskih Španjolskih boraca 4, 52100 Pula</izvorni_sadrzaj>
    <derivirana_varijabla naziv="DomainObject.Predmet.ProtustrankaWithAdress_1">FOLAN d.o.o. PULA Prilaz Puljskih Španjolskih boraca 4, 52100 Pula</derivirana_varijabla>
  </DomainObject.Predmet.ProtustrankaWithAdress>
  <DomainObject.Predmet.ProtustrankaWithAdressOIB>
    <izvorni_sadrzaj>FOLAN d.o.o. PULA, OIB 86619734573, Prilaz Puljskih Španjolskih boraca 4, 52100 Pula</izvorni_sadrzaj>
    <derivirana_varijabla naziv="DomainObject.Predmet.ProtustrankaWithAdressOIB_1">FOLAN d.o.o. PULA, OIB 86619734573, Prilaz Puljskih Španjolskih boraca 4, 52100 Pula</derivirana_varijabla>
  </DomainObject.Predmet.ProtustrankaWithAdressOIB>
  <DomainObject.Predmet.ProtustrankaNazivFormated>
    <izvorni_sadrzaj>FOLAN d.o.o. PULA</izvorni_sadrzaj>
    <derivirana_varijabla naziv="DomainObject.Predmet.ProtustrankaNazivFormated_1">FOLAN d.o.o. PULA</derivirana_varijabla>
  </DomainObject.Predmet.ProtustrankaNazivFormated>
  <DomainObject.Predmet.ProtustrankaNazivFormatedOIB>
    <izvorni_sadrzaj>FOLAN d.o.o. PULA, OIB 86619734573</izvorni_sadrzaj>
    <derivirana_varijabla naziv="DomainObject.Predmet.ProtustrankaNazivFormatedOIB_1">FOLAN d.o.o. PULA, OIB 86619734573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125042.36</izvorni_sadrzaj>
    <derivirana_varijabla naziv="DomainObject.Predmet.TrenutnaVrijednost_1">125042.36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FOLAN d.o.o. PULA</item>
    </izvorni_sadrzaj>
    <derivirana_varijabla naziv="DomainObject.Predmet.ProtuStrankaListFormated_1">
      <item>FOLAN d.o.o. PULA</item>
    </derivirana_varijabla>
  </DomainObject.Predmet.ProtuStrankaListFormated>
  <DomainObject.Predmet.ProtuStrankaListFormatedOIB>
    <izvorni_sadrzaj>
      <item>FOLAN d.o.o. PULA, OIB 86619734573</item>
    </izvorni_sadrzaj>
    <derivirana_varijabla naziv="DomainObject.Predmet.ProtuStrankaListFormatedOIB_1">
      <item>FOLAN d.o.o. PULA, OIB 86619734573</item>
    </derivirana_varijabla>
  </DomainObject.Predmet.ProtuStrankaListFormatedOIB>
  <DomainObject.Predmet.ProtuStrankaListFormatedWithAdress>
    <izvorni_sadrzaj>
      <item>FOLAN d.o.o. PULA, Prilaz Puljskih Španjolskih boraca 4, 52100 Pula</item>
    </izvorni_sadrzaj>
    <derivirana_varijabla naziv="DomainObject.Predmet.ProtuStrankaListFormatedWithAdress_1">
      <item>FOLAN d.o.o. PULA, Prilaz Puljskih Španjolskih boraca 4, 52100 Pula</item>
    </derivirana_varijabla>
  </DomainObject.Predmet.ProtuStrankaListFormatedWithAdress>
  <DomainObject.Predmet.ProtuStrankaListFormatedWithAdressOIB>
    <izvorni_sadrzaj>
      <item>FOLAN d.o.o. PULA, OIB 86619734573, Prilaz Puljskih Španjolskih boraca 4, 52100 Pula</item>
    </izvorni_sadrzaj>
    <derivirana_varijabla naziv="DomainObject.Predmet.ProtuStrankaListFormatedWithAdressOIB_1">
      <item>FOLAN d.o.o. PULA, OIB 86619734573, Prilaz Puljskih Španjolskih boraca 4, 52100 Pula</item>
    </derivirana_varijabla>
  </DomainObject.Predmet.ProtuStrankaListFormatedWithAdressOIB>
  <DomainObject.Predmet.ProtuStrankaListNazivFormated>
    <izvorni_sadrzaj>
      <item>FOLAN d.o.o. PULA</item>
    </izvorni_sadrzaj>
    <derivirana_varijabla naziv="DomainObject.Predmet.ProtuStrankaListNazivFormated_1">
      <item>FOLAN d.o.o. PULA</item>
    </derivirana_varijabla>
  </DomainObject.Predmet.ProtuStrankaListNazivFormated>
  <DomainObject.Predmet.ProtuStrankaListNazivFormatedOIB>
    <izvorni_sadrzaj>
      <item>FOLAN d.o.o. PULA, OIB 86619734573</item>
    </izvorni_sadrzaj>
    <derivirana_varijabla naziv="DomainObject.Predmet.ProtuStrankaListNazivFormatedOIB_1">
      <item>FOLAN d.o.o. PULA, OIB 86619734573</item>
    </derivirana_varijabla>
  </DomainObject.Predmet.ProtuStrankaListNazivFormatedOIB>
  <DomainObject.Predmet.OstaliListFormated>
    <izvorni_sadrzaj>
      <item>odvj. Igor Vretenar</item>
    </izvorni_sadrzaj>
    <derivirana_varijabla naziv="DomainObject.Predmet.OstaliListFormated_1">
      <item>odvj. Igor Vretenar</item>
    </derivirana_varijabla>
  </DomainObject.Predmet.OstaliListFormated>
  <DomainObject.Predmet.OstaliListFormatedOIB>
    <izvorni_sadrzaj>
      <item>odvj. Igor Vretenar</item>
    </izvorni_sadrzaj>
    <derivirana_varijabla naziv="DomainObject.Predmet.OstaliListFormatedOIB_1">
      <item>odvj. Igor Vretenar</item>
    </derivirana_varijabla>
  </DomainObject.Predmet.OstaliListFormatedOIB>
  <DomainObject.Predmet.OstaliListFormatedWithAdress>
    <izvorni_sadrzaj>
      <item>odvj. Igor Vretenar, Sv. katarine 6, 52220 Labin</item>
    </izvorni_sadrzaj>
    <derivirana_varijabla naziv="DomainObject.Predmet.OstaliListFormatedWithAdress_1">
      <item>odvj. Igor Vretenar, Sv. katarine 6, 52220 Labin</item>
    </derivirana_varijabla>
  </DomainObject.Predmet.OstaliListFormatedWithAdress>
  <DomainObject.Predmet.OstaliListFormatedWithAdressOIB>
    <izvorni_sadrzaj>
      <item>odvj. Igor Vretenar, Sv. katarine 6, 52220 Labin</item>
    </izvorni_sadrzaj>
    <derivirana_varijabla naziv="DomainObject.Predmet.OstaliListFormatedWithAdressOIB_1">
      <item>odvj. Igor Vretenar, Sv. katarine 6, 52220 Labin</item>
    </derivirana_varijabla>
  </DomainObject.Predmet.OstaliListFormatedWithAdressOIB>
  <DomainObject.Predmet.OstaliListNazivFormated>
    <izvorni_sadrzaj>
      <item>odvj. Igor Vretenar</item>
    </izvorni_sadrzaj>
    <derivirana_varijabla naziv="DomainObject.Predmet.OstaliListNazivFormated_1">
      <item>odvj. Igor Vretenar</item>
    </derivirana_varijabla>
  </DomainObject.Predmet.OstaliListNazivFormated>
  <DomainObject.Predmet.OstaliListNazivFormatedOIB>
    <izvorni_sadrzaj>
      <item>odvj. Igor Vretenar</item>
    </izvorni_sadrzaj>
    <derivirana_varijabla naziv="DomainObject.Predmet.OstaliListNazivFormatedOIB_1">
      <item>odvj. Igor Vretenar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FOLAN d.o.o. PULA</izvorni_sadrzaj>
    <derivirana_varijabla naziv="DomainObject.Predmet.ProtustrankaIDrugi_1">FOLAN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FOLAN d.o.o. PULA, OIB 86619734573, Prilaz Puljskih Španjolskih boraca 4, 52100 Pula</izvorni_sadrzaj>
    <derivirana_varijabla naziv="DomainObject.Predmet.ProtustrankaIDrugiAdressOIB_1">FOLAN d.o.o. PULA, OIB 86619734573, Prilaz Puljskih Španjolskih boraca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FOLAN d.o.o. PULA</item>
      <item>odvj. Igor Vretenar</item>
    </izvorni_sadrzaj>
    <derivirana_varijabla naziv="DomainObject.Predmet.SudioniciListNaziv_1">
      <item>FINANCIJSKA AGENCIJA, RC RIJEKA, PODRUŽNICA PULA, PULA</item>
      <item>FOLAN d.o.o. PULA</item>
      <item>odvj. Igor Vretenar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FOLAN d.o.o. PULA, OIB 86619734573, Prilaz Puljskih Španjolskih boraca 4,52100 Pula</item>
      <item>odvj. Igor Vretenar, Sv. katarine 6,52220 Labin</item>
    </izvorni_sadrzaj>
    <derivirana_varijabla naziv="DomainObject.Predmet.SudioniciListAdressOIB_1">
      <item>FINANCIJSKA AGENCIJA, RC RIJEKA, PODRUŽNICA PULA, PULA, OIB 85821130368, Ulica grada Vukovara 70,10000 Zagreb</item>
      <item>FOLAN d.o.o. PULA, OIB 86619734573, Prilaz Puljskih Španjolskih boraca 4,52100 Pula</item>
      <item>odvj. Igor Vretenar, Sv.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86619734573</item>
      <item>, OIB null</item>
    </izvorni_sadrzaj>
    <derivirana_varijabla naziv="DomainObject.Predmet.SudioniciListNazivOIB_1">
      <item>, OIB 85821130368</item>
      <item>, OIB 86619734573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187</properties:Words>
  <properties:Characters>950</properties:Characters>
  <properties:Lines>38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2018-02-08T13:32:00Z</dcterms:created>
  <dc:creator>drabar</dc:creator>
  <cp:lastModifiedBy>Sanja Lakošeljac</cp:lastModifiedBy>
  <cp:lastPrinted>2010-09-17T07:20:00Z</cp:lastPrinted>
  <dcterms:modified xmlns:xsi="http://www.w3.org/2001/XMLSchema-instance" xsi:type="dcterms:W3CDTF">2018-02-08T13:33:00Z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