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74eee" w14:paraId="ca74eee" w:rsidRDefault="00D851BC" w:rsidP="00D851BC" w:rsidR="00D851BC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D851BC" w:rsidP="00D851BC" w:rsidR="00D851B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D851BC" w:rsidP="00D851BC" w:rsidR="00D851BC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D851BC" w:rsidP="00D851BC" w:rsidR="00D851BC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D851BC" w:rsidP="00D851BC" w:rsidR="00D851BC">
      <w:pPr>
        <w:spacing w:after="0"/>
        <w:rPr>
          <w:rFonts w:cs="Times New Roman"/>
        </w:rPr>
      </w:pPr>
    </w:p>
    <w:p w:rsidRDefault="00D851BC" w:rsidP="00D851BC" w:rsidR="00D851BC">
      <w:pPr>
        <w:spacing w:after="0"/>
        <w:rPr>
          <w:rFonts w:cs="Times New Roman"/>
        </w:rPr>
      </w:pPr>
    </w:p>
    <w:p w:rsidRDefault="00D851BC" w:rsidP="00D851BC" w:rsidR="00D851BC">
      <w:pPr>
        <w:spacing w:after="0"/>
        <w:rPr>
          <w:rFonts w:cs="Times New Roman"/>
        </w:rPr>
      </w:pPr>
    </w:p>
    <w:p w:rsidRDefault="00D851BC" w:rsidP="00D851BC" w:rsidR="00D851BC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D851BC" w:rsidP="00D851BC" w:rsidR="00D851BC">
      <w:pPr>
        <w:spacing w:after="0"/>
        <w:jc w:val="both"/>
        <w:rPr>
          <w:rFonts w:cs="Times New Roman"/>
        </w:rPr>
      </w:pPr>
    </w:p>
    <w:p w:rsidRDefault="00D851BC" w:rsidP="00D851BC" w:rsidR="00D851BC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D851BC" w:rsidP="00D851BC" w:rsidR="00D851BC">
      <w:pPr>
        <w:spacing w:after="0"/>
        <w:rPr>
          <w:rFonts w:cs="Times New Roman"/>
        </w:rPr>
      </w:pPr>
    </w:p>
    <w:p w:rsidRDefault="00D851BC" w:rsidP="00D851BC" w:rsidR="00D851BC">
      <w:pPr>
        <w:spacing w:after="0"/>
        <w:rPr>
          <w:rFonts w:cs="Times New Roman"/>
        </w:rPr>
      </w:pPr>
    </w:p>
    <w:p w:rsidRDefault="00D851BC" w:rsidP="00D851BC" w:rsidR="00D851B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FALGO j.d.o.o. za trgovinu i usluge, OIB: 55997394401 sa sjedištem u Ulica Marcela </w:t>
      </w:r>
      <w:proofErr w:type="spellStart"/>
      <w:r>
        <w:rPr>
          <w:rFonts w:cs="Times New Roman"/>
        </w:rPr>
        <w:t>Kiepacha</w:t>
      </w:r>
      <w:proofErr w:type="spellEnd"/>
      <w:r>
        <w:rPr>
          <w:rFonts w:cs="Times New Roman"/>
        </w:rPr>
        <w:t xml:space="preserve"> 73, Križevci, dana 16. listopada 2018.</w:t>
      </w:r>
    </w:p>
    <w:p w:rsidRDefault="00D851BC" w:rsidP="00D851BC" w:rsidR="00D851BC">
      <w:pPr>
        <w:spacing w:after="0"/>
        <w:jc w:val="both"/>
        <w:rPr>
          <w:rFonts w:cs="Times New Roman"/>
        </w:rPr>
      </w:pPr>
    </w:p>
    <w:p w:rsidRDefault="00D851BC" w:rsidP="00D851BC" w:rsidR="00D851BC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D851BC" w:rsidP="00D851BC" w:rsidR="00D851BC">
      <w:pPr>
        <w:spacing w:after="0"/>
        <w:jc w:val="center"/>
        <w:rPr>
          <w:rFonts w:cs="Times New Roman"/>
        </w:rPr>
      </w:pPr>
    </w:p>
    <w:p w:rsidRDefault="00D851BC" w:rsidP="00D851BC" w:rsidR="00D851BC">
      <w:pPr>
        <w:spacing w:after="0"/>
        <w:rPr>
          <w:rFonts w:cs="Times New Roman"/>
        </w:rPr>
      </w:pPr>
    </w:p>
    <w:p w:rsidRDefault="00D851BC" w:rsidP="00D851BC" w:rsidR="00D851B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FALGO j.d.o.o. za trgovinu i usluge, OIB: 55997394401 sa sjedištem u Ulica Marcela </w:t>
      </w:r>
      <w:proofErr w:type="spellStart"/>
      <w:r>
        <w:rPr>
          <w:rFonts w:cs="Times New Roman"/>
        </w:rPr>
        <w:t>Kiepacha</w:t>
      </w:r>
      <w:proofErr w:type="spellEnd"/>
      <w:r>
        <w:rPr>
          <w:rFonts w:cs="Times New Roman"/>
        </w:rPr>
        <w:t xml:space="preserve"> 73, Križevci, s danom 16. listopada 2018. u 14,00 sati.</w:t>
      </w:r>
    </w:p>
    <w:p w:rsidRDefault="00D851BC" w:rsidP="00D851BC" w:rsidR="00D851BC">
      <w:pPr>
        <w:spacing w:after="0"/>
        <w:jc w:val="both"/>
        <w:rPr>
          <w:rFonts w:cs="Times New Roman"/>
        </w:rPr>
      </w:pPr>
    </w:p>
    <w:p w:rsidRDefault="00D851BC" w:rsidP="00D851BC" w:rsidR="00D851B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FALGO j.d.o.o. za trgovinu i usluge, OIB: 55997394401 sa sjedištem u Ulica Marcela </w:t>
      </w:r>
      <w:proofErr w:type="spellStart"/>
      <w:r>
        <w:rPr>
          <w:rFonts w:cs="Times New Roman"/>
        </w:rPr>
        <w:t>Kiepacha</w:t>
      </w:r>
      <w:proofErr w:type="spellEnd"/>
      <w:r>
        <w:rPr>
          <w:rFonts w:cs="Times New Roman"/>
        </w:rPr>
        <w:t xml:space="preserve"> 73, Križevci.</w:t>
      </w:r>
    </w:p>
    <w:p w:rsidRDefault="00D851BC" w:rsidP="00D851BC" w:rsidR="00D851BC">
      <w:pPr>
        <w:spacing w:after="0"/>
        <w:jc w:val="both"/>
        <w:rPr>
          <w:rFonts w:cs="Times New Roman"/>
        </w:rPr>
      </w:pPr>
    </w:p>
    <w:p w:rsidRDefault="00D851BC" w:rsidP="00D851BC" w:rsidR="00D851B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Veljko </w:t>
      </w:r>
      <w:proofErr w:type="spellStart"/>
      <w:r>
        <w:rPr>
          <w:rFonts w:cs="Times New Roman"/>
        </w:rPr>
        <w:t>Sredanović</w:t>
      </w:r>
      <w:proofErr w:type="spellEnd"/>
      <w:r>
        <w:rPr>
          <w:rFonts w:cs="Times New Roman"/>
        </w:rPr>
        <w:t>, OIB: 26042027491, ZAVNOH-a 25, Čakovec</w:t>
      </w:r>
    </w:p>
    <w:p w:rsidRDefault="00D851BC" w:rsidP="00D851BC" w:rsidR="00D851BC">
      <w:pPr>
        <w:spacing w:after="0"/>
        <w:jc w:val="both"/>
        <w:rPr>
          <w:rFonts w:cs="Times New Roman"/>
          <w:color w:val="FF0000"/>
        </w:rPr>
      </w:pPr>
    </w:p>
    <w:p w:rsidRDefault="00D851BC" w:rsidP="00D851BC" w:rsidR="00D851B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D851BC" w:rsidP="00D851BC" w:rsidR="00D851BC">
      <w:pPr>
        <w:spacing w:after="0"/>
        <w:jc w:val="both"/>
        <w:rPr>
          <w:rFonts w:cs="Times New Roman"/>
        </w:rPr>
      </w:pPr>
    </w:p>
    <w:p w:rsidRDefault="00D851BC" w:rsidP="00D851BC" w:rsidR="00D851B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FALGO j.d.o.o. za trgovinu i usluge, OIB: 55997394401 sa sjedištem u Ulica Marcela </w:t>
      </w:r>
      <w:proofErr w:type="spellStart"/>
      <w:r>
        <w:rPr>
          <w:rFonts w:cs="Times New Roman"/>
        </w:rPr>
        <w:t>Kiepacha</w:t>
      </w:r>
      <w:proofErr w:type="spellEnd"/>
      <w:r>
        <w:rPr>
          <w:rFonts w:cs="Times New Roman"/>
        </w:rPr>
        <w:t xml:space="preserve"> 73, Križevci, bit će brisan iz sudskog registra.</w:t>
      </w:r>
    </w:p>
    <w:p w:rsidRDefault="00D851BC" w:rsidP="00D851BC" w:rsidR="00D851BC">
      <w:pPr>
        <w:spacing w:after="0"/>
        <w:rPr>
          <w:rFonts w:cs="Times New Roman"/>
        </w:rPr>
      </w:pPr>
    </w:p>
    <w:p w:rsidRDefault="00D851BC" w:rsidP="00D851BC" w:rsidR="00D851BC">
      <w:pPr>
        <w:spacing w:after="0"/>
        <w:rPr>
          <w:rFonts w:cs="Times New Roman"/>
        </w:rPr>
      </w:pPr>
    </w:p>
    <w:p w:rsidRDefault="00D851BC" w:rsidP="00D851BC" w:rsidR="00D851BC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D851BC" w:rsidP="00D851BC" w:rsidR="00D851BC">
      <w:pPr>
        <w:spacing w:after="0"/>
        <w:jc w:val="both"/>
        <w:rPr>
          <w:rFonts w:cs="Times New Roman"/>
        </w:rPr>
      </w:pPr>
    </w:p>
    <w:p w:rsidRDefault="00D851BC" w:rsidP="00D851BC" w:rsidR="00D851BC">
      <w:pPr>
        <w:spacing w:after="0"/>
        <w:jc w:val="both"/>
        <w:rPr>
          <w:rFonts w:cs="Times New Roman"/>
          <w:color w:val="FF0000"/>
        </w:rPr>
      </w:pPr>
    </w:p>
    <w:p w:rsidRDefault="00D851BC" w:rsidP="00D851BC" w:rsidR="00D851B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20. srpnja 2018.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</w:t>
      </w:r>
      <w:r>
        <w:rPr>
          <w:rFonts w:cs="Times New Roman"/>
        </w:rPr>
        <w:lastRenderedPageBreak/>
        <w:t xml:space="preserve">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D851BC" w:rsidP="00D851BC" w:rsidR="00D851BC">
      <w:pPr>
        <w:spacing w:after="0"/>
        <w:rPr>
          <w:rFonts w:cs="Times New Roman"/>
        </w:rPr>
      </w:pPr>
    </w:p>
    <w:p w:rsidRDefault="00D851BC" w:rsidP="00D851BC" w:rsidR="00D851B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D851BC" w:rsidP="00D851BC" w:rsidR="00D851BC">
      <w:pPr>
        <w:spacing w:after="0"/>
        <w:rPr>
          <w:rFonts w:cs="Times New Roman"/>
        </w:rPr>
      </w:pPr>
    </w:p>
    <w:p w:rsidRDefault="00D851BC" w:rsidP="00D851BC" w:rsidR="00D851BC">
      <w:pPr>
        <w:spacing w:after="0"/>
        <w:rPr>
          <w:rFonts w:cs="Times New Roman"/>
        </w:rPr>
      </w:pPr>
    </w:p>
    <w:p w:rsidRDefault="00D851BC" w:rsidP="00D851BC" w:rsidR="00D851BC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16. listopada 2018.</w:t>
      </w:r>
    </w:p>
    <w:p w:rsidRDefault="00D851BC" w:rsidP="00D851BC" w:rsidR="00D851BC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D851BC" w:rsidP="00D851BC" w:rsidR="00D851BC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D851BC" w:rsidP="00D851BC" w:rsidR="00D851BC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D851BC" w:rsidP="00D851BC" w:rsidR="00D851BC">
      <w:pPr>
        <w:spacing w:after="0"/>
        <w:rPr>
          <w:rFonts w:cs="Times New Roman"/>
        </w:rPr>
      </w:pPr>
    </w:p>
    <w:p w:rsidRDefault="00D851BC" w:rsidP="00D851BC" w:rsidR="00D851BC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  <w:r w:rsidR="00C70C2E">
        <w:rPr>
          <w:rFonts w:cs="Times New Roman"/>
        </w:rPr>
        <w:t>, v.r.</w:t>
      </w:r>
    </w:p>
    <w:p w:rsidRDefault="00C70C2E" w:rsidP="00D851BC" w:rsidR="00C70C2E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– ovlašteni službenik</w:t>
      </w:r>
    </w:p>
    <w:p w:rsidRDefault="00D851BC" w:rsidP="00D851BC" w:rsidR="00D851BC">
      <w:pPr>
        <w:spacing w:after="0"/>
        <w:rPr>
          <w:rFonts w:cs="Times New Roman"/>
        </w:rPr>
      </w:pPr>
    </w:p>
    <w:p w:rsidRDefault="00D851BC" w:rsidP="00D851BC" w:rsidR="00D851BC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D851BC" w:rsidP="00D851BC" w:rsidR="00D851BC">
      <w:pPr>
        <w:spacing w:after="0"/>
        <w:rPr>
          <w:rFonts w:cs="Times New Roman"/>
        </w:rPr>
      </w:pPr>
      <w:r>
        <w:rPr>
          <w:rFonts w:cs="Times New Roman"/>
        </w:rPr>
        <w:tab/>
        <w:t>Uputa o pravnom lijeku:</w:t>
      </w:r>
    </w:p>
    <w:p w:rsidRDefault="00D851BC" w:rsidP="00D851BC" w:rsidR="00D851B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ovoga rješenja može se podnijeti žalba u roku od osam dana nakon isteka osam dana od njegove objave na e-oglasnoj ploči suda, pisano u četiri primjerka.</w:t>
      </w:r>
    </w:p>
    <w:p w:rsidRDefault="00D851BC" w:rsidP="00D851BC" w:rsidR="00D851B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O žalbi protiv rješenja sudskog savjetnika odlučuje sudac pojedinac toga suda.</w:t>
      </w:r>
    </w:p>
    <w:p w:rsidRDefault="00D851BC" w:rsidP="00D851BC" w:rsidR="00D851B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O žalbi protiv odluke suca donesene u prvom stupnju odlučuje Visoki trgovački sud.</w:t>
      </w:r>
    </w:p>
    <w:p w:rsidRDefault="00D851BC" w:rsidP="00D851BC" w:rsidR="00D851B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851BC" w:rsidP="00D851BC" w:rsidR="00D851BC">
      <w:pPr>
        <w:spacing w:after="0"/>
        <w:rPr>
          <w:rFonts w:cs="Times New Roman"/>
        </w:rPr>
      </w:pPr>
    </w:p>
    <w:p w:rsidRDefault="00D851BC" w:rsidP="00D851BC" w:rsidR="00D851BC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D851BC" w:rsidP="00D851BC" w:rsidR="00D851BC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D851BC" w:rsidP="00D851BC" w:rsidR="00D851BC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D851BC" w:rsidP="00D851BC" w:rsidR="00D851BC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FALGO j.d.o.o. za trgovinu i usluge, OIB: 55997394401 sa sjedištem u Ulica Marcela </w:t>
      </w:r>
      <w:proofErr w:type="spellStart"/>
      <w:r>
        <w:rPr>
          <w:rFonts w:cs="Times New Roman"/>
        </w:rPr>
        <w:t>Kiepacha</w:t>
      </w:r>
      <w:proofErr w:type="spellEnd"/>
      <w:r>
        <w:rPr>
          <w:rFonts w:cs="Times New Roman"/>
        </w:rPr>
        <w:t xml:space="preserve"> 73, Križevci </w:t>
      </w:r>
    </w:p>
    <w:p w:rsidRDefault="00D851BC" w:rsidP="00D851BC" w:rsidR="00D851BC" w:rsidRPr="00D851BC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Alen </w:t>
      </w:r>
      <w:proofErr w:type="spellStart"/>
      <w:r>
        <w:rPr>
          <w:rFonts w:cs="Times New Roman"/>
        </w:rPr>
        <w:t>Fagnjen</w:t>
      </w:r>
      <w:proofErr w:type="spellEnd"/>
      <w:r>
        <w:rPr>
          <w:rFonts w:cs="Times New Roman"/>
        </w:rPr>
        <w:t xml:space="preserve">, Križevci, Ulica Marcela </w:t>
      </w:r>
      <w:proofErr w:type="spellStart"/>
      <w:r>
        <w:rPr>
          <w:rFonts w:cs="Times New Roman"/>
        </w:rPr>
        <w:t>Kiepacha</w:t>
      </w:r>
      <w:proofErr w:type="spellEnd"/>
      <w:r>
        <w:rPr>
          <w:rFonts w:cs="Times New Roman"/>
        </w:rPr>
        <w:t xml:space="preserve"> 73</w:t>
      </w:r>
    </w:p>
    <w:p w:rsidRDefault="00D851BC" w:rsidP="00D851BC" w:rsidR="00D851BC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D851BC" w:rsidP="00D851BC" w:rsidR="00D851BC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Ministarstvo financija, Porezna uprava,  Ispostava Koprivnica</w:t>
      </w:r>
    </w:p>
    <w:p w:rsidRDefault="00D851BC" w:rsidP="00D851BC" w:rsidR="00D851BC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>
        <w:rPr>
          <w:rFonts w:cs="Times New Roman"/>
          <w:color w:themeColor="text1" w:val="000000"/>
        </w:rPr>
        <w:t xml:space="preserve">Veljko </w:t>
      </w:r>
      <w:proofErr w:type="spellStart"/>
      <w:r>
        <w:rPr>
          <w:rFonts w:cs="Times New Roman"/>
          <w:color w:themeColor="text1" w:val="000000"/>
        </w:rPr>
        <w:t>Sredanović</w:t>
      </w:r>
      <w:proofErr w:type="spellEnd"/>
      <w:r>
        <w:rPr>
          <w:rFonts w:cs="Times New Roman"/>
          <w:color w:themeColor="text1" w:val="000000"/>
        </w:rPr>
        <w:t>, ZAVNOH-a 25, Čakovec</w:t>
      </w:r>
    </w:p>
    <w:p w:rsidRDefault="00D851BC" w:rsidP="00D851BC" w:rsidR="00D851BC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D851BC" w:rsidP="00D851BC" w:rsidR="00D851BC">
      <w:pPr>
        <w:spacing w:after="0"/>
        <w:rPr>
          <w:rFonts w:cs="Times New Roman"/>
        </w:rPr>
      </w:pPr>
    </w:p>
    <w:p w:rsidRDefault="00D851BC" w:rsidP="00D851BC" w:rsidR="00D851BC">
      <w:pPr>
        <w:spacing w:after="0"/>
        <w:rPr>
          <w:rFonts w:cs="Times New Roman"/>
        </w:rPr>
      </w:pPr>
    </w:p>
    <w:p w:rsidRDefault="00D851BC" w:rsidP="00D851BC" w:rsidR="00D851BC">
      <w:pPr>
        <w:spacing w:after="0"/>
        <w:rPr>
          <w:rFonts w:cs="Times New Roman"/>
        </w:rPr>
      </w:pPr>
    </w:p>
    <w:p w:rsidRDefault="00D851BC" w:rsidP="00D851BC" w:rsidR="00D851BC">
      <w:pPr>
        <w:rPr>
          <w:rFonts w:cs="Times New Roman"/>
        </w:rPr>
      </w:pPr>
    </w:p>
    <w:p w:rsidRDefault="00AE649C" w:rsidP="00D851BC" w:rsidR="00AE649C" w:rsidRPr="00D851BC"/>
    <w:sectPr w:rsidSect="0032366B" w:rsidR="00AE649C" w:rsidRPr="00D851B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C2E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2A9D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51BC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65BE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3A9D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851B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851B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684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St-268/2018-4</izvorni_sadrzaj>
    <derivirana_varijabla naziv="DomainObject.Oznaka_1">St-268/2018-4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listopada 2018.</izvorni_sadrzaj>
    <derivirana_varijabla naziv="DomainObject.Predmet.DatumRjesavanja_1">16.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St-268/2018</izvorni_sadrzaj>
    <derivirana_varijabla naziv="DomainObject.Predmet.OznakaBroj_1">St-268/2018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36795528732</izvorni_sadrzaj>
    <derivirana_varijabla naziv="DomainObject.Predmet.PredmetRijesio.Oib_1">36795528732</derivirana_varijabla>
  </DomainObject.Predmet.PredmetRijesio.Oib>
  <DomainObject.Predmet.PredmetRijesio.Prezime>
    <izvorni_sadrzaj>Starčević</izvorni_sadrzaj>
    <derivirana_varijabla naziv="DomainObject.Predmet.PredmetRijesio.Prezime_1">Starčević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FALGO jednostavno društvo s ograničenom odgovornošću za trgovinu i usluge zastupanog po punomoćniku Alen Fagnjen</izvorni_sadrzaj>
    <derivirana_varijabla naziv="DomainObject.Predmet.ProtustrankaFormated_1">  FALGO jednostavno društvo s ograničenom odgovornošću za trgovinu i usluge zastupanog po punomoćniku Alen Fagnjen</derivirana_varijabla>
  </DomainObject.Predmet.ProtustrankaFormated>
  <DomainObject.Predmet.ProtustrankaFormatedOIB>
    <izvorni_sadrzaj>  FALGO jednostavno društvo s ograničenom odgovornošću za trgovinu i usluge, OIB 55997394401 zastupanog po punomoćniku Alen Fagnjen</izvorni_sadrzaj>
    <derivirana_varijabla naziv="DomainObject.Predmet.ProtustrankaFormatedOIB_1">  FALGO jednostavno društvo s ograničenom odgovornošću za trgovinu i usluge, OIB 55997394401 zastupanog po punomoćniku Alen Fagnjen</derivirana_varijabla>
  </DomainObject.Predmet.ProtustrankaFormatedOIB>
  <DomainObject.Predmet.ProtustrankaFormatedWithAdress>
    <izvorni_sadrzaj> FALGO jednostavno društvo s ograničenom odgovornošću za trgovinu i usluge, Ulica Marcela Kiepacha 73, 48260 Križevci zastupanog po punomoćniku Alen Fagnjen</izvorni_sadrzaj>
    <derivirana_varijabla naziv="DomainObject.Predmet.ProtustrankaFormatedWithAdress_1"> FALGO jednostavno društvo s ograničenom odgovornošću za trgovinu i usluge, Ulica Marcela Kiepacha 73, 48260 Križevci zastupanog po punomoćniku Alen Fagnjen</derivirana_varijabla>
  </DomainObject.Predmet.ProtustrankaFormatedWithAdress>
  <DomainObject.Predmet.ProtustrankaFormatedWithAdressOIB>
    <izvorni_sadrzaj> FALGO jednostavno društvo s ograničenom odgovornošću za trgovinu i usluge, OIB 55997394401, Ulica Marcela Kiepacha 73, 48260 Križevci zastupanog po punomoćniku Alen Fagnjen</izvorni_sadrzaj>
    <derivirana_varijabla naziv="DomainObject.Predmet.ProtustrankaFormatedWithAdressOIB_1"> FALGO jednostavno društvo s ograničenom odgovornošću za trgovinu i usluge, OIB 55997394401, Ulica Marcela Kiepacha 73, 48260 Križevci zastupanog po punomoćniku Alen Fagnjen</derivirana_varijabla>
  </DomainObject.Predmet.ProtustrankaFormatedWithAdressOIB>
  <DomainObject.Predmet.ProtustrankaWithAdress>
    <izvorni_sadrzaj>FALGO jednostavno društvo s ograničenom odgovornošću za trgovinu i usluge Ulica Marcela Kiepacha 73, 48260 Križevci</izvorni_sadrzaj>
    <derivirana_varijabla naziv="DomainObject.Predmet.ProtustrankaWithAdress_1">FALGO jednostavno društvo s ograničenom odgovornošću za trgovinu i usluge Ulica Marcela Kiepacha 73, 48260 Križevci</derivirana_varijabla>
  </DomainObject.Predmet.ProtustrankaWithAdress>
  <DomainObject.Predmet.ProtustrankaWithAdressOIB>
    <izvorni_sadrzaj>FALGO jednostavno društvo s ograničenom odgovornošću za trgovinu i usluge, OIB 55997394401, Ulica Marcela Kiepacha 73, 48260 Križevci</izvorni_sadrzaj>
    <derivirana_varijabla naziv="DomainObject.Predmet.ProtustrankaWithAdressOIB_1">FALGO jednostavno društvo s ograničenom odgovornošću za trgovinu i usluge, OIB 55997394401, Ulica Marcela Kiepacha 73, 48260 Križevci</derivirana_varijabla>
  </DomainObject.Predmet.ProtustrankaWithAdressOIB>
  <DomainObject.Predmet.ProtustrankaNazivFormated>
    <izvorni_sadrzaj>FALGO jednostavno društvo s ograničenom odgovornošću za trgovinu i usluge</izvorni_sadrzaj>
    <derivirana_varijabla naziv="DomainObject.Predmet.ProtustrankaNazivFormated_1">FALGO jednostavno društvo s ograničenom odgovornošću za trgovinu i usluge</derivirana_varijabla>
  </DomainObject.Predmet.ProtustrankaNazivFormated>
  <DomainObject.Predmet.ProtustrankaNazivFormatedOIB>
    <izvorni_sadrzaj>FALGO jednostavno društvo s ograničenom odgovornošću za trgovinu i usluge, OIB 55997394401</izvorni_sadrzaj>
    <derivirana_varijabla naziv="DomainObject.Predmet.ProtustrankaNazivFormatedOIB_1">FALGO jednostavno društvo s ograničenom odgovornošću za trgovinu i usluge, OIB 55997394401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22890.01</izvorni_sadrzaj>
    <derivirana_varijabla naziv="DomainObject.Predmet.TrenutnaVrijednost_1">22890.01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FALGO jednostavno društvo s ograničenom odgovornošću za trgovinu i usluge zastupanog po punomoćniku Alen Fagnjen</item>
    </izvorni_sadrzaj>
    <derivirana_varijabla naziv="DomainObject.Predmet.ProtuStrankaListFormated_1">
      <item>FALGO jednostavno društvo s ograničenom odgovornošću za trgovinu i usluge zastupanog po punomoćniku Alen Fagnjen</item>
    </derivirana_varijabla>
  </DomainObject.Predmet.ProtuStrankaListFormated>
  <DomainObject.Predmet.ProtuStrankaListFormatedOIB>
    <izvorni_sadrzaj>
      <item>FALGO jednostavno društvo s ograničenom odgovornošću za trgovinu i usluge, OIB 55997394401 zastupanog po punomoćniku Alen Fagnjen</item>
    </izvorni_sadrzaj>
    <derivirana_varijabla naziv="DomainObject.Predmet.ProtuStrankaListFormatedOIB_1">
      <item>FALGO jednostavno društvo s ograničenom odgovornošću za trgovinu i usluge, OIB 55997394401 zastupanog po punomoćniku Alen Fagnjen</item>
    </derivirana_varijabla>
  </DomainObject.Predmet.ProtuStrankaListFormatedOIB>
  <DomainObject.Predmet.ProtuStrankaListFormatedWithAdress>
    <izvorni_sadrzaj>
      <item>FALGO jednostavno društvo s ograničenom odgovornošću za trgovinu i usluge, Ulica Marcela Kiepacha 73, 48260 Križevci zastupanog po punomoćniku Alen Fagnjen</item>
    </izvorni_sadrzaj>
    <derivirana_varijabla naziv="DomainObject.Predmet.ProtuStrankaListFormatedWithAdress_1">
      <item>FALGO jednostavno društvo s ograničenom odgovornošću za trgovinu i usluge, Ulica Marcela Kiepacha 73, 48260 Križevci zastupanog po punomoćniku Alen Fagnjen</item>
    </derivirana_varijabla>
  </DomainObject.Predmet.ProtuStrankaListFormatedWithAdress>
  <DomainObject.Predmet.ProtuStrankaListFormatedWithAdressOIB>
    <izvorni_sadrzaj>
      <item>FALGO jednostavno društvo s ograničenom odgovornošću za trgovinu i usluge, OIB 55997394401, Ulica Marcela Kiepacha 73, 48260 Križevci zastupanog po punomoćniku Alen Fagnjen</item>
    </izvorni_sadrzaj>
    <derivirana_varijabla naziv="DomainObject.Predmet.ProtuStrankaListFormatedWithAdressOIB_1">
      <item>FALGO jednostavno društvo s ograničenom odgovornošću za trgovinu i usluge, OIB 55997394401, Ulica Marcela Kiepacha 73, 48260 Križevci zastupanog po punomoćniku Alen Fagnjen</item>
    </derivirana_varijabla>
  </DomainObject.Predmet.ProtuStrankaListFormatedWithAdressOIB>
  <DomainObject.Predmet.ProtuStrankaListNazivFormated>
    <izvorni_sadrzaj>
      <item>FALGO jednostavno društvo s ograničenom odgovornošću za trgovinu i usluge</item>
    </izvorni_sadrzaj>
    <derivirana_varijabla naziv="DomainObject.Predmet.ProtuStrankaListNazivFormated_1">
      <item>FALGO jednostavno društvo s ograničenom odgovornošću za trgovinu i usluge</item>
    </derivirana_varijabla>
  </DomainObject.Predmet.ProtuStrankaListNazivFormated>
  <DomainObject.Predmet.ProtuStrankaListNazivFormatedOIB>
    <izvorni_sadrzaj>
      <item>FALGO jednostavno društvo s ograničenom odgovornošću za trgovinu i usluge, OIB 55997394401</item>
    </izvorni_sadrzaj>
    <derivirana_varijabla naziv="DomainObject.Predmet.ProtuStrankaListNazivFormatedOIB_1">
      <item>FALGO jednostavno društvo s ograničenom odgovornošću za trgovinu i usluge, OIB 55997394401</item>
    </derivirana_varijabla>
  </DomainObject.Predmet.ProtuStrankaListNazivFormatedOIB>
  <DomainObject.Predmet.OstaliListFormated>
    <izvorni_sadrzaj>
      <item>Alen Fagnjen punomoćnik sudionika u postupku FALGO jednostavno društvo s ograničenom odgovornošću za trgovinu i usluge</item>
      <item>Sudski registar</item>
    </izvorni_sadrzaj>
    <derivirana_varijabla naziv="DomainObject.Predmet.OstaliListFormated_1">
      <item>Alen Fagnjen punomoćnik sudionika u postupku FALGO jednostavno društvo s ograničenom odgovornošću za trgovinu i usluge</item>
      <item>Sudski registar</item>
    </derivirana_varijabla>
  </DomainObject.Predmet.OstaliListFormated>
  <DomainObject.Predmet.OstaliListFormatedOIB>
    <izvorni_sadrzaj>
      <item>Alen Fagnjen, OIB 68149915913 punomoćnik sudionika u postupku FALGO jednostavno društvo s ograničenom odgovornošću za trgovinu i usluge</item>
      <item>Sudski registar</item>
    </izvorni_sadrzaj>
    <derivirana_varijabla naziv="DomainObject.Predmet.OstaliListFormatedOIB_1">
      <item>Alen Fagnjen, OIB 68149915913 punomoćnik sudionika u postupku FALGO jednostavno društvo s ograničenom odgovornošću za trgovinu i usluge</item>
      <item>Sudski registar</item>
    </derivirana_varijabla>
  </DomainObject.Predmet.OstaliListFormatedOIB>
  <DomainObject.Predmet.OstaliListFormatedWithAdress>
    <izvorni_sadrzaj>
      <item>Alen Fagnjen, Ulica Marcela Kiepacha 73, 48260 Križevci punomoćnik sudionika u postupku FALGO jednostavno društvo s ograničenom odgovornošću za trgovinu i usluge</item>
      <item>Sudski registar</item>
    </izvorni_sadrzaj>
    <derivirana_varijabla naziv="DomainObject.Predmet.OstaliListFormatedWithAdress_1">
      <item>Alen Fagnjen, Ulica Marcela Kiepacha 73, 48260 Križevci punomoćnik sudionika u postupku FALGO jednostavno društvo s ograničenom odgovornošću za trgovinu i usluge</item>
      <item>Sudski registar</item>
    </derivirana_varijabla>
  </DomainObject.Predmet.OstaliListFormatedWithAdress>
  <DomainObject.Predmet.OstaliListFormatedWithAdressOIB>
    <izvorni_sadrzaj>
      <item>Alen Fagnjen, OIB 68149915913, Ulica Marcela Kiepacha 73, 48260 Križevci punomoćnik sudionika u postupku FALGO jednostavno društvo s ograničenom odgovornošću za trgovinu i usluge</item>
      <item>Sudski registar</item>
    </izvorni_sadrzaj>
    <derivirana_varijabla naziv="DomainObject.Predmet.OstaliListFormatedWithAdressOIB_1">
      <item>Alen Fagnjen, OIB 68149915913, Ulica Marcela Kiepacha 73, 48260 Križevci punomoćnik sudionika u postupku FALGO jednostavno društvo s ograničenom odgovornošću za trgovinu i usluge</item>
      <item>Sudski registar</item>
    </derivirana_varijabla>
  </DomainObject.Predmet.OstaliListFormatedWithAdressOIB>
  <DomainObject.Predmet.OstaliListNazivFormated>
    <izvorni_sadrzaj>
      <item>Alen Fagnjen</item>
      <item>Sudski registar</item>
    </izvorni_sadrzaj>
    <derivirana_varijabla naziv="DomainObject.Predmet.OstaliListNazivFormated_1">
      <item>Alen Fagnjen</item>
      <item>Sudski registar</item>
    </derivirana_varijabla>
  </DomainObject.Predmet.OstaliListNazivFormated>
  <DomainObject.Predmet.OstaliListNazivFormatedOIB>
    <izvorni_sadrzaj>
      <item>Alen Fagnjen, OIB 68149915913</item>
      <item>Sudski registar</item>
    </izvorni_sadrzaj>
    <derivirana_varijabla naziv="DomainObject.Predmet.OstaliListNazivFormatedOIB_1">
      <item>Alen Fagnjen, OIB 68149915913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St-268/2018-4</izvorni_sadrzaj>
    <derivirana_varijabla naziv="DomainObject.PoslovniBrojDokumenta_1">St-268/2018-4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FALGO jednostavno društvo s ograničenom odgovornošću za trgovinu i usluge</izvorni_sadrzaj>
    <derivirana_varijabla naziv="DomainObject.Predmet.ProtustrankaIDrugi_1">FALGO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FALGO jednostavno društvo s ograničenom odgovornošću za trgovinu i usluge, OIB 55997394401, Ulica Marcela Kiepacha 73, 48260 Križevci</izvorni_sadrzaj>
    <derivirana_varijabla naziv="DomainObject.Predmet.ProtustrankaIDrugiAdressOIB_1">FALGO jednostavno društvo s ograničenom odgovornošću za trgovinu i usluge, OIB 55997394401, Ulica Marcela Kiepacha 73,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listopada 2018.</izvorni_sadrzaj>
    <derivirana_varijabla naziv="DomainObject.Predmet.OdlukaRjesenje.DatumDonosenjaOdluke_1">16.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St-268/2018-4</izvorni_sadrzaj>
    <derivirana_varijabla naziv="DomainObject.Predmet.OdlukaRjesenje.Oznaka_1">St-268/2018-4</derivirana_varijabla>
  </DomainObject.Predmet.OdlukaRjesenje.Oznaka>
  <DomainObject.Predmet.SudioniciListNaziv>
    <izvorni_sadrzaj>
      <item>Financijska agencija</item>
      <item>FALGO jednostavno društvo s ograničenom odgovornošću za trgovinu i usluge</item>
      <item>Alen Fagnjen</item>
      <item>Sudski registar</item>
    </izvorni_sadrzaj>
    <derivirana_varijabla naziv="DomainObject.Predmet.SudioniciListNaziv_1">
      <item>Financijska agencija</item>
      <item>FALGO jednostavno društvo s ograničenom odgovornošću za trgovinu i usluge</item>
      <item>Alen Fagnjen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FALGO jednostavno društvo s ograničenom odgovornošću za trgovinu i usluge, OIB 55997394401, Ulica Marcela Kiepacha 73,48260 Križevci</item>
      <item>Alen Fagnjen, OIB 68149915913, Ulica Marcela Kiepacha 73,48260 Križevci</item>
      <item>Sudski registar</item>
    </izvorni_sadrzaj>
    <derivirana_varijabla naziv="DomainObject.Predmet.SudioniciListAdressOIB_1">
      <item>Financijska agencija, OIB 85821130368, Ulica grada Vukovara 70,10000 Zagreb</item>
      <item>FALGO jednostavno društvo s ograničenom odgovornošću za trgovinu i usluge, OIB 55997394401, Ulica Marcela Kiepacha 73,48260 Križevci</item>
      <item>Alen Fagnjen, OIB 68149915913, Ulica Marcela Kiepacha 73,48260 Križevci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B78F1D-20CF-46DA-9166-3C450D85D9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2971</properties:Characters>
  <properties:Lines>90</properties:Lines>
  <properties:Paragraphs>33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2018-10-16T12:59:00Z</cp:lastPrinted>
  <dcterms:modified xmlns:xsi="http://www.w3.org/2001/XMLSchema-instance" xsi:type="dcterms:W3CDTF">2018-10-16T12:59:00Z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St-268/2018-4 / Odluka - Rješenje o otvaranju i zaključenju skraćenog stečajnog postupka (odluka_St-268_2018-4.docx)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