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3a41" w14:paraId="a813a4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C10E8">
        <w:t>532</w:t>
      </w:r>
      <w:r w:rsidR="00615D63">
        <w:t>/</w:t>
      </w:r>
      <w:r w:rsidR="006C7081">
        <w:t>16</w:t>
      </w:r>
      <w:r w:rsidR="00615D63">
        <w:t>-</w:t>
      </w:r>
      <w:r w:rsidR="008C10E8">
        <w:t>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C10E8">
        <w:t>TORNADO TRANSPORT</w:t>
      </w:r>
      <w:r w:rsidR="008C10E8" w:rsidRPr="0086514F">
        <w:t xml:space="preserve"> d.o.o., </w:t>
      </w:r>
      <w:proofErr w:type="spellStart"/>
      <w:r w:rsidR="008C10E8">
        <w:t>Turanj</w:t>
      </w:r>
      <w:proofErr w:type="spellEnd"/>
      <w:r w:rsidR="008C10E8" w:rsidRPr="0086514F">
        <w:t xml:space="preserve">, </w:t>
      </w:r>
      <w:proofErr w:type="spellStart"/>
      <w:r w:rsidR="008C10E8">
        <w:t>Turanj</w:t>
      </w:r>
      <w:proofErr w:type="spellEnd"/>
      <w:r w:rsidR="008C10E8">
        <w:t xml:space="preserve"> 527</w:t>
      </w:r>
      <w:r w:rsidR="008C10E8" w:rsidRPr="0086514F">
        <w:t xml:space="preserve">, OIB: </w:t>
      </w:r>
      <w:r w:rsidR="008C10E8">
        <w:t>83400690550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05133E">
        <w:t>2</w:t>
      </w:r>
      <w:r w:rsidR="008C10E8">
        <w:t>8</w:t>
      </w:r>
      <w:r w:rsidR="00123157">
        <w:t>. rujna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23157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E73C48">
        <w:t>e</w:t>
      </w:r>
      <w:r w:rsidRPr="003573CC">
        <w:t xml:space="preserve"> upravitelj</w:t>
      </w:r>
      <w:r w:rsidR="00E73C48">
        <w:t xml:space="preserve">ice </w:t>
      </w:r>
      <w:r w:rsidR="008C10E8">
        <w:t>Sandre Gregorić Jelinek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73C48">
        <w:t>3</w:t>
      </w:r>
      <w:r w:rsidR="00123157" w:rsidRPr="00123157">
        <w:t>.000,00</w:t>
      </w:r>
      <w:r w:rsidR="008F72C0" w:rsidRPr="00123157">
        <w:t xml:space="preserve"> </w:t>
      </w:r>
      <w:r w:rsidR="00215A8F" w:rsidRPr="00123157">
        <w:t xml:space="preserve"> </w:t>
      </w:r>
      <w:r w:rsidR="00176680" w:rsidRPr="00123157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123157" w:rsidP="00123157" w:rsidR="00123157">
      <w:pPr>
        <w:pStyle w:val="Odlomakpopisa"/>
        <w:numPr>
          <w:ilvl w:val="0"/>
          <w:numId w:val="3"/>
        </w:numPr>
        <w:ind w:firstLine="705" w:left="0"/>
        <w:jc w:val="both"/>
      </w:pPr>
      <w:r>
        <w:t xml:space="preserve">Nalaže se stečajnom dužniku </w:t>
      </w:r>
      <w:r w:rsidR="008C10E8">
        <w:t>TORNADO TRANSPORT</w:t>
      </w:r>
      <w:r w:rsidR="008C10E8" w:rsidRPr="0086514F">
        <w:t xml:space="preserve"> d.o.o., </w:t>
      </w:r>
      <w:proofErr w:type="spellStart"/>
      <w:r w:rsidR="008C10E8">
        <w:t>Turanj</w:t>
      </w:r>
      <w:proofErr w:type="spellEnd"/>
      <w:r w:rsidR="008C10E8" w:rsidRPr="0086514F">
        <w:t xml:space="preserve">, </w:t>
      </w:r>
      <w:proofErr w:type="spellStart"/>
      <w:r w:rsidR="008C10E8">
        <w:t>Turanj</w:t>
      </w:r>
      <w:proofErr w:type="spellEnd"/>
      <w:r w:rsidR="008C10E8">
        <w:t xml:space="preserve"> 527</w:t>
      </w:r>
      <w:r w:rsidR="008C10E8" w:rsidRPr="0086514F">
        <w:t xml:space="preserve">, OIB: </w:t>
      </w:r>
      <w:r w:rsidR="008C10E8">
        <w:t>83400690550</w:t>
      </w:r>
      <w:r w:rsidR="00E73C48">
        <w:t xml:space="preserve"> isplatiti nagradu stečajnoj upraviteljici </w:t>
      </w:r>
      <w:r w:rsidR="008C10E8">
        <w:t>Sandri Gregorić Jelinek</w:t>
      </w:r>
      <w:r>
        <w:t>, OIB:</w:t>
      </w:r>
      <w:r w:rsidR="00E73C48">
        <w:t xml:space="preserve"> </w:t>
      </w:r>
      <w:r w:rsidR="008C10E8" w:rsidRPr="008C10E8">
        <w:t>76527594917</w:t>
      </w:r>
      <w:r w:rsidR="008C10E8">
        <w:rPr>
          <w:b/>
        </w:rPr>
        <w:t xml:space="preserve"> </w:t>
      </w:r>
      <w:r w:rsidR="00E73C48">
        <w:t>u iznosu od 3</w:t>
      </w:r>
      <w:r>
        <w:t>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C10E8">
        <w:t>29. kolovoza</w:t>
      </w:r>
      <w:r w:rsidR="00AD34EC">
        <w:t xml:space="preserve"> 201</w:t>
      </w:r>
      <w:r w:rsidR="008F72C0">
        <w:t>6</w:t>
      </w:r>
      <w:r w:rsidRPr="0064286F">
        <w:t>. godine imenovan</w:t>
      </w:r>
      <w:r w:rsidR="00E73C48">
        <w:t>a</w:t>
      </w:r>
      <w:r w:rsidRPr="0064286F">
        <w:t xml:space="preserve"> je stečajn</w:t>
      </w:r>
      <w:r w:rsidR="00E73C48">
        <w:t>a</w:t>
      </w:r>
      <w:r>
        <w:t xml:space="preserve"> upravitelj</w:t>
      </w:r>
      <w:r w:rsidR="00E73C48">
        <w:t>ica</w:t>
      </w:r>
      <w:r>
        <w:t xml:space="preserve"> </w:t>
      </w:r>
      <w:r w:rsidRPr="0064286F">
        <w:t>koj</w:t>
      </w:r>
      <w:r w:rsidR="00E73C48">
        <w:t>a</w:t>
      </w:r>
      <w:r w:rsidRPr="0064286F">
        <w:t xml:space="preserve"> je dana</w:t>
      </w:r>
      <w:r>
        <w:t xml:space="preserve"> </w:t>
      </w:r>
      <w:r w:rsidR="008C10E8">
        <w:t>21</w:t>
      </w:r>
      <w:r w:rsidR="00E73C48">
        <w:t>. rujna</w:t>
      </w:r>
      <w:r w:rsidR="00AD34EC">
        <w:t xml:space="preserve"> </w:t>
      </w:r>
      <w:r w:rsidR="008F72C0">
        <w:t>2016</w:t>
      </w:r>
      <w:r>
        <w:t>.</w:t>
      </w:r>
      <w:r w:rsidRPr="0064286F">
        <w:t xml:space="preserve"> godine dostavi</w:t>
      </w:r>
      <w:r w:rsidR="00E73C48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23157" w:rsidP="00123157" w:rsidR="00123157" w:rsidRPr="00BF5D5E">
      <w:pPr>
        <w:ind w:firstLine="705"/>
        <w:jc w:val="both"/>
      </w:pPr>
      <w:r>
        <w:t>Odredbom čl. 128. st. 9. Stečajnog zakona (Narodne novine 71/15) propisano je da će se postupak obustaviti ukoliko dužnik do završetka prethodnog postupak postane sposoban za plaćanje, slijedom čega je rješenjem ovog suda 1 St-</w:t>
      </w:r>
      <w:r w:rsidR="008C10E8">
        <w:t>532/16-17</w:t>
      </w:r>
      <w:r>
        <w:t xml:space="preserve"> od </w:t>
      </w:r>
      <w:r w:rsidR="008C10E8">
        <w:t>28</w:t>
      </w:r>
      <w:r>
        <w:t xml:space="preserve">. rujna 2016. postupak nad </w:t>
      </w:r>
      <w:r w:rsidR="008C10E8">
        <w:t>TORNADO TRANSPORT</w:t>
      </w:r>
      <w:r w:rsidR="008C10E8" w:rsidRPr="0086514F">
        <w:t xml:space="preserve"> d.o.o., </w:t>
      </w:r>
      <w:proofErr w:type="spellStart"/>
      <w:r w:rsidR="008C10E8">
        <w:t>Turanj</w:t>
      </w:r>
      <w:proofErr w:type="spellEnd"/>
      <w:r w:rsidR="008C10E8">
        <w:t xml:space="preserve"> </w:t>
      </w:r>
      <w:r>
        <w:t xml:space="preserve">obustavljen. Istom odredbom je propisano 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privremenoj stečajnoj upraviteljici nagradu.  </w:t>
      </w:r>
      <w:r w:rsidR="008C10E8">
        <w:t xml:space="preserve"> </w:t>
      </w:r>
    </w:p>
    <w:p w:rsidRDefault="00123157" w:rsidP="00123157" w:rsidR="00123157" w:rsidRPr="00BF5D5E">
      <w:pPr>
        <w:ind w:firstLine="705"/>
        <w:jc w:val="both"/>
      </w:pPr>
      <w:r w:rsidRPr="00BF5D5E">
        <w:t>Stoga je odlučeno kao u izreci.</w:t>
      </w:r>
    </w:p>
    <w:p w:rsidRDefault="00123157" w:rsidP="00123157" w:rsidR="00123157">
      <w:pPr>
        <w:jc w:val="center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C10E8">
        <w:t>28</w:t>
      </w:r>
      <w:r w:rsidR="00123157">
        <w:t xml:space="preserve">. rujna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8C10E8" w:rsidR="00E154FE">
      <w:pPr>
        <w:jc w:val="right"/>
      </w:pPr>
      <w:r>
        <w:t>Sudac</w:t>
      </w:r>
    </w:p>
    <w:p w:rsidRDefault="00E154FE" w:rsidP="008C10E8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123157" w:rsidP="00123157" w:rsidR="00123157" w:rsidRPr="003573CC">
      <w:pPr>
        <w:pStyle w:val="Odlomakpopisa"/>
        <w:numPr>
          <w:ilvl w:val="0"/>
          <w:numId w:val="2"/>
        </w:numPr>
      </w:pPr>
      <w:r>
        <w:t>stečajnom dužniku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F3DB2"/>
    <w:rsid w:val="00123157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C10E8"/>
    <w:rsid w:val="008F72C0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D00C4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E73C48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0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0C4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0C4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0C4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0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0C4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0C4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0C4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317</properties:Words>
  <properties:Characters>1666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2016-09-28T05:26:00Z</dcterms:created>
  <dc:creator>abajlo</dc:creator>
  <cp:lastModifiedBy>Martina Kalmeta</cp:lastModifiedBy>
  <cp:lastPrinted>2016-09-09T10:55:00Z</cp:lastPrinted>
  <dcterms:modified xmlns:xsi="http://www.w3.org/2001/XMLSchema-instance" xsi:type="dcterms:W3CDTF">2016-09-30T07:44:00Z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