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7f0a" w14:paraId="c617f0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4612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1A1197" w:rsidR="001A1197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1A1197">
        <w:rPr>
          <w:sz w:val="22"/>
          <w:szCs w:val="22"/>
        </w:rPr>
        <w:t xml:space="preserve"> </w:t>
      </w:r>
    </w:p>
    <w:p w:rsidRDefault="00387A13" w:rsidP="00387A13" w:rsidR="00387A13" w:rsidRPr="00814199">
      <w:pPr>
        <w:ind w:firstLine="708" w:left="5664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B72C63">
        <w:rPr>
          <w:rFonts w:eastAsia="Calibri"/>
          <w:lang w:eastAsia="en-US"/>
        </w:rPr>
        <w:t>2611</w:t>
      </w:r>
      <w:r>
        <w:rPr>
          <w:rFonts w:eastAsia="Calibri"/>
          <w:lang w:eastAsia="en-US"/>
        </w:rPr>
        <w:t>/2016-7</w:t>
      </w:r>
    </w:p>
    <w:p w:rsidRDefault="00387A13" w:rsidP="00387A13" w:rsidR="00387A13" w:rsidRPr="00814199">
      <w:pPr>
        <w:rPr>
          <w:rFonts w:eastAsia="Calibri"/>
          <w:lang w:eastAsia="en-US"/>
        </w:rPr>
      </w:pPr>
    </w:p>
    <w:p w:rsidRDefault="00387A13" w:rsidP="00387A13" w:rsidR="00387A13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R E P U B L I K </w:t>
      </w:r>
      <w:r>
        <w:rPr>
          <w:rFonts w:eastAsia="Calibri"/>
          <w:lang w:eastAsia="en-US"/>
        </w:rPr>
        <w:t>A</w:t>
      </w:r>
      <w:r w:rsidRPr="00814199">
        <w:rPr>
          <w:rFonts w:eastAsia="Calibri"/>
          <w:lang w:eastAsia="en-US"/>
        </w:rPr>
        <w:t xml:space="preserve">  H R V A T S K </w:t>
      </w:r>
      <w:r>
        <w:rPr>
          <w:rFonts w:eastAsia="Calibri"/>
          <w:lang w:eastAsia="en-US"/>
        </w:rPr>
        <w:t>A</w:t>
      </w:r>
    </w:p>
    <w:p w:rsidRDefault="00387A13" w:rsidP="00387A13" w:rsidR="00387A13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387A13" w:rsidP="00387A13" w:rsidR="00387A13" w:rsidRPr="00814199">
      <w:pPr>
        <w:rPr>
          <w:rFonts w:eastAsia="Calibri"/>
          <w:lang w:eastAsia="en-US"/>
        </w:rPr>
      </w:pPr>
    </w:p>
    <w:p w:rsidRDefault="00387A13" w:rsidP="00387A13" w:rsidR="00387A13">
      <w:pPr>
        <w:ind w:firstLine="708"/>
        <w:jc w:val="both"/>
      </w:pPr>
      <w:r>
        <w:t xml:space="preserve">Trgovački sud u Osijeku, po sucu mr.sc. Mirjani Baran, u stečajnom predmetu povodom zahtjeva </w:t>
      </w:r>
      <w:r w:rsidR="00B72C63">
        <w:t>Financijske agencije Regionalni centar Zagreb, Podružnica ZAGREB, Trg svibanjskih žrtava 1995. broj 1, za pokretanje skraćenog stečajnog postupka  nad dužnikom UDRUGA ZA PROMICANJE KULTURNO - GOSPODARSKE SURADNJE EVROAZIJSKOG KONTINENTA "EVROAZIJA", OIB: 55428176380, registarski broj: 21011457, dana 7. ožujka 2017. donio je</w:t>
      </w:r>
    </w:p>
    <w:p w:rsidRDefault="00B72C63" w:rsidP="00387A13" w:rsidR="00B72C63" w:rsidRPr="00E460BA">
      <w:pPr>
        <w:ind w:firstLine="708"/>
        <w:jc w:val="both"/>
      </w:pPr>
    </w:p>
    <w:p w:rsidRDefault="001A1197" w:rsidP="001A1197" w:rsidR="001A1197" w:rsidRPr="009523A7">
      <w:pPr>
        <w:jc w:val="center"/>
      </w:pPr>
      <w:r w:rsidRPr="009523A7">
        <w:t>r i j e š i o   j e</w:t>
      </w:r>
    </w:p>
    <w:p w:rsidRDefault="001A1197" w:rsidP="001A1197" w:rsidR="001A1197" w:rsidRPr="009523A7">
      <w:pPr>
        <w:jc w:val="center"/>
        <w:rPr>
          <w:b/>
        </w:rPr>
      </w:pPr>
    </w:p>
    <w:p w:rsidRDefault="001A1197" w:rsidP="00387A13" w:rsidR="00B72C63">
      <w:pPr>
        <w:ind w:firstLine="1416"/>
        <w:jc w:val="both"/>
      </w:pPr>
      <w:r w:rsidRPr="009523A7">
        <w:t xml:space="preserve">Ispravlja se </w:t>
      </w:r>
      <w:r w:rsidR="0064181F">
        <w:t>rješenje</w:t>
      </w:r>
      <w:r w:rsidRPr="009523A7">
        <w:t xml:space="preserve"> Trgovačkog su</w:t>
      </w:r>
      <w:r>
        <w:t xml:space="preserve">da u Osijeku poslovni broj 10 </w:t>
      </w:r>
      <w:r w:rsidR="0064181F">
        <w:t>St-</w:t>
      </w:r>
      <w:r w:rsidR="00B72C63">
        <w:t>2611</w:t>
      </w:r>
      <w:r w:rsidR="0064181F">
        <w:t>/2016</w:t>
      </w:r>
      <w:r>
        <w:t>-</w:t>
      </w:r>
      <w:r w:rsidR="00B72C63">
        <w:t>4</w:t>
      </w:r>
      <w:r w:rsidR="0064181F">
        <w:t xml:space="preserve"> </w:t>
      </w:r>
      <w:r w:rsidRPr="009523A7">
        <w:t xml:space="preserve">od </w:t>
      </w:r>
      <w:r w:rsidR="00B72C63">
        <w:t>22. veljače</w:t>
      </w:r>
      <w:r w:rsidR="00446120">
        <w:t xml:space="preserve"> 201</w:t>
      </w:r>
      <w:r w:rsidR="00B72C63">
        <w:t>7</w:t>
      </w:r>
      <w:r>
        <w:t xml:space="preserve">. </w:t>
      </w:r>
      <w:r w:rsidRPr="009523A7">
        <w:t xml:space="preserve">tako da </w:t>
      </w:r>
      <w:r>
        <w:t xml:space="preserve">se ispravlja </w:t>
      </w:r>
      <w:r w:rsidR="00B72C63">
        <w:t>broj predmeta pa umjesto "</w:t>
      </w:r>
      <w:r w:rsidR="00351953">
        <w:t>10 St-2536/</w:t>
      </w:r>
      <w:r w:rsidR="00B72C63">
        <w:t>16-4" treba stajati "10 St-2611/16-4". te se ispravlja naziv dužnika tako da umjesto naziva "</w:t>
      </w:r>
      <w:r w:rsidR="00B72C63" w:rsidRPr="00B72C63">
        <w:t xml:space="preserve"> </w:t>
      </w:r>
      <w:r w:rsidR="00B72C63">
        <w:t>UDRUGA ZA PROMICANJE GOSPODARSKE SURADNJE EVROAZIJSKOG KONTINENTA "EVROAZIJA", treba stajati "UDRUGA ZA PROMICANJE KULTURNO - GOSPODARSKE SURADNJE EVROAZIJSKOG KONTINENTA "EVROAZIJA" tako da rješenje sada glasi:</w:t>
      </w:r>
    </w:p>
    <w:p w:rsidRDefault="00B72C63" w:rsidP="00387A13" w:rsidR="00B72C63">
      <w:pPr>
        <w:ind w:firstLine="1416"/>
        <w:jc w:val="both"/>
      </w:pPr>
    </w:p>
    <w:p w:rsidRDefault="00B72C63" w:rsidP="00B72C63" w:rsidR="00B72C63">
      <w:pPr>
        <w:ind w:firstLine="708"/>
        <w:jc w:val="both"/>
      </w:pPr>
      <w:r>
        <w:t xml:space="preserve">"Trgovački sud u Osijeku, po sucu mr. sc. Mirjani Baran, u stečajnom predmetu povodom zahtjeva Financijske agencije Regionalni centar Zagreb, Podružnica ZAGREB, Trg svibanjskih žrtava 1995. broj 1, za pokretanje skraćenog stečajnog postupka  nad dužnikom UDRUGA ZA PROMICANJE KULTURNO - GOSPODARSKE SURADNJE EVROAZIJSKOG KONTINENTA "EVROAZIJA", OIB: 55428176380, registarski broj: 21011457, dana 22. veljače 2017. godine, </w:t>
      </w:r>
    </w:p>
    <w:p w:rsidRDefault="00B72C63" w:rsidP="00B72C63" w:rsidR="00B72C63"/>
    <w:p w:rsidRDefault="00B72C63" w:rsidP="00B72C63" w:rsidR="00B72C63"/>
    <w:p w:rsidRDefault="00B72C63" w:rsidP="00B72C63" w:rsidR="00B72C63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B72C63" w:rsidP="00B72C63" w:rsidR="00B72C63">
      <w:pPr>
        <w:ind w:left="360"/>
        <w:jc w:val="both"/>
      </w:pPr>
    </w:p>
    <w:p w:rsidRDefault="00B72C63" w:rsidP="00B72C63" w:rsidR="00B72C63" w:rsidRPr="00D6035C">
      <w:pPr>
        <w:pStyle w:val="Odlomakpopisa"/>
        <w:numPr>
          <w:ilvl w:val="0"/>
          <w:numId w:val="8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>
        <w:rPr>
          <w:bCs/>
        </w:rPr>
        <w:t xml:space="preserve">dužnikom </w:t>
      </w:r>
      <w:r>
        <w:t>UDRUGA ZA PROMICANJE KULTURNO - GOSPODARSKE SURADNJE EVROAZIJSKOG KONTINENTA "EVROAZIJA", OIB: 55428176380, registarski broj: 21011457,</w:t>
      </w:r>
    </w:p>
    <w:p w:rsidRDefault="00B72C63" w:rsidP="00B72C63" w:rsidR="00B72C63" w:rsidRPr="00D6035C">
      <w:pPr>
        <w:pStyle w:val="Odlomakpopisa"/>
        <w:numPr>
          <w:ilvl w:val="0"/>
          <w:numId w:val="8"/>
        </w:numPr>
        <w:jc w:val="both"/>
        <w:rPr>
          <w:bCs/>
        </w:rPr>
      </w:pPr>
      <w:r>
        <w:t>Za stečajnog upravitelja imenuje se NADA RELJIĆ, OIB:  63776354688, Slavonski Brod, Naselje A. Hebranga 7/9.</w:t>
      </w:r>
    </w:p>
    <w:p w:rsidRDefault="00B72C63" w:rsidP="00B72C63" w:rsidR="00B72C63" w:rsidRPr="00B72C63">
      <w:pPr>
        <w:pStyle w:val="Odlomakpopisa"/>
        <w:numPr>
          <w:ilvl w:val="0"/>
          <w:numId w:val="8"/>
        </w:numPr>
        <w:jc w:val="both"/>
        <w:rPr>
          <w:bCs/>
        </w:rPr>
      </w:pPr>
      <w:r w:rsidRPr="00B72C63">
        <w:rPr>
          <w:bCs/>
        </w:rPr>
        <w:t xml:space="preserve">ZAKLJUČUJE SE stečajni postupak nad dužnikom </w:t>
      </w:r>
      <w:r>
        <w:t>UDRUGA ZA PROMICANJE KULTURNO - GOSPODARSKE SURADNJE EVROAZIJSKOG KONTINENTA "EVROAZIJA", OIB: 55428176380, registarski broj: 21011457,</w:t>
      </w:r>
    </w:p>
    <w:p w:rsidRDefault="00B72C63" w:rsidP="00B72C63" w:rsidR="00B72C63" w:rsidRPr="00B72C63">
      <w:pPr>
        <w:pStyle w:val="Odlomakpopisa"/>
        <w:numPr>
          <w:ilvl w:val="0"/>
          <w:numId w:val="8"/>
        </w:numPr>
        <w:jc w:val="both"/>
        <w:rPr>
          <w:bCs/>
        </w:rPr>
      </w:pPr>
      <w:r w:rsidRPr="00B72C63">
        <w:rPr>
          <w:bCs/>
        </w:rPr>
        <w:t>Ovo rješenje objavit će se na mrežnoj stranici e-Oglasna ploča sudova i dostaviti  registru nadležnom za dužnika.</w:t>
      </w:r>
    </w:p>
    <w:p w:rsidRDefault="00B72C63" w:rsidP="00B72C63" w:rsidR="00B72C63">
      <w:pPr>
        <w:pStyle w:val="Tijeloteksta"/>
        <w:rPr>
          <w:b/>
          <w:bCs/>
        </w:rPr>
      </w:pPr>
    </w:p>
    <w:p w:rsidRDefault="00B72C63" w:rsidP="00B72C63" w:rsidR="00B72C63">
      <w:pPr>
        <w:pStyle w:val="Tijeloteksta"/>
        <w:rPr>
          <w:b/>
          <w:bCs/>
        </w:rPr>
      </w:pPr>
    </w:p>
    <w:p w:rsidRDefault="00B72C63" w:rsidP="00B72C63" w:rsidR="00B72C63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B72C63" w:rsidP="00B72C63" w:rsidR="00B72C63">
      <w:pPr>
        <w:pStyle w:val="Tijeloteksta"/>
        <w:jc w:val="center"/>
        <w:rPr>
          <w:b/>
          <w:bCs/>
        </w:rPr>
      </w:pPr>
    </w:p>
    <w:p w:rsidRDefault="00B72C63" w:rsidP="00B72C63" w:rsidR="00B72C63">
      <w:pPr>
        <w:jc w:val="both"/>
      </w:pPr>
      <w:r>
        <w:t xml:space="preserve">           </w:t>
      </w:r>
      <w:r>
        <w:tab/>
      </w:r>
      <w:r>
        <w:tab/>
        <w:t>Financijska agencija Regionalni centar Regionalni centar Zagreb, podnijela je dana 7. rujna 2016. zahtjev broj Klasa: 110-07/16-01/04, Ur. broj: 04-06-16-11717 Trgovačkom sudu u Zagrebu za provedbu skraćenog stečajnog postupka nad dužnikom UDRUGA ZA PROMICANJE KULTURNO - GOSPODARSKE SURADNJE EVROAZIJSKOG KONTINENTA "EVROAZIJA", OIB: 55428176380, registarski broj: 21011457,</w:t>
      </w:r>
    </w:p>
    <w:p w:rsidRDefault="00B72C63" w:rsidP="00B72C63" w:rsidR="00B72C63">
      <w:pPr>
        <w:jc w:val="both"/>
        <w:rPr>
          <w:b/>
          <w:bCs/>
        </w:rPr>
      </w:pPr>
    </w:p>
    <w:p w:rsidRDefault="00B72C63" w:rsidP="00B72C63" w:rsidR="00B72C63">
      <w:pPr>
        <w:pStyle w:val="Tijeloteksta"/>
        <w:ind w:firstLine="1416"/>
      </w:pPr>
      <w:r>
        <w:t xml:space="preserve">Trgovački sud u Osijeku je dana 28. studenog 2016. objavio oglas na mrežnoj stranici e-Oglasna ploča sudova pod posl. brojem St-2611/2016-3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72C63" w:rsidP="00351953" w:rsidR="00B72C63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  <w:r w:rsidR="00351953">
        <w:t>"</w:t>
      </w:r>
    </w:p>
    <w:p w:rsidRDefault="00B72C63" w:rsidP="00387A13" w:rsidR="00B72C63">
      <w:pPr>
        <w:ind w:firstLine="1416"/>
        <w:jc w:val="both"/>
      </w:pPr>
    </w:p>
    <w:p w:rsidRDefault="00B72C63" w:rsidP="0064181F" w:rsidR="0064181F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64181F" w:rsidP="0064181F" w:rsidR="0064181F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387A13" w:rsidP="00387A13" w:rsidR="00387A13" w:rsidRPr="009523A7">
      <w:pPr>
        <w:jc w:val="both"/>
      </w:pPr>
    </w:p>
    <w:p w:rsidRDefault="00387A13" w:rsidP="00387A13" w:rsidR="00387A13">
      <w:pPr>
        <w:jc w:val="both"/>
      </w:pPr>
      <w:r w:rsidRPr="009523A7">
        <w:tab/>
      </w:r>
      <w:r w:rsidRPr="009523A7">
        <w:tab/>
        <w:t xml:space="preserve">Sud je u </w:t>
      </w:r>
      <w:r>
        <w:t xml:space="preserve">rješenju </w:t>
      </w:r>
      <w:r w:rsidRPr="009523A7">
        <w:t xml:space="preserve">broj </w:t>
      </w:r>
      <w:r>
        <w:t>10 St-</w:t>
      </w:r>
      <w:r w:rsidR="00351953">
        <w:t>2611/</w:t>
      </w:r>
      <w:r>
        <w:t>16-</w:t>
      </w:r>
      <w:r w:rsidR="00351953">
        <w:t>4</w:t>
      </w:r>
      <w:r>
        <w:t xml:space="preserve"> </w:t>
      </w:r>
      <w:r w:rsidRPr="009523A7">
        <w:t xml:space="preserve"> od </w:t>
      </w:r>
      <w:r w:rsidR="00351953">
        <w:t>22. veljače</w:t>
      </w:r>
      <w:r>
        <w:t xml:space="preserve"> 2016</w:t>
      </w:r>
      <w:r w:rsidR="00351953">
        <w:t>7</w:t>
      </w:r>
      <w:r w:rsidRPr="009523A7">
        <w:t>.</w:t>
      </w:r>
      <w:r>
        <w:t xml:space="preserve"> </w:t>
      </w:r>
      <w:r w:rsidR="00351953">
        <w:t>pogrešno na prvom listu rješenja označio broj spisa te je u rješenju pogrešno naveo naziv dužnika.</w:t>
      </w:r>
    </w:p>
    <w:p w:rsidRDefault="00387A13" w:rsidP="00387A13" w:rsidR="00387A13" w:rsidRPr="009523A7">
      <w:pPr>
        <w:jc w:val="both"/>
      </w:pPr>
    </w:p>
    <w:p w:rsidRDefault="00387A13" w:rsidP="00387A13" w:rsidR="00387A13">
      <w:pPr>
        <w:jc w:val="both"/>
      </w:pPr>
      <w:r w:rsidRPr="009523A7">
        <w:tab/>
      </w:r>
      <w:r w:rsidRPr="009523A7">
        <w:tab/>
        <w:t>Kako proizlazi da je u pitanju pogreška u pisanju, to je sud u smislu odredbe članka 342. Zakona o parničnom postupku (Narodne novine broj 53/91, 91/92, 112/99, 88/01, 117/03, 88/05, 2/07, 84/08, 96/08</w:t>
      </w:r>
      <w:r>
        <w:t xml:space="preserve"> i 123/08, dalje: ZPP) ispravio predmetno rješenje.</w:t>
      </w:r>
    </w:p>
    <w:p w:rsidRDefault="00387A13" w:rsidP="00387A13" w:rsidR="00387A13" w:rsidRPr="009523A7">
      <w:pPr>
        <w:jc w:val="both"/>
      </w:pPr>
    </w:p>
    <w:p w:rsidRDefault="00387A13" w:rsidP="00387A13" w:rsidR="0064181F" w:rsidRPr="009F5B7A">
      <w:pPr>
        <w:jc w:val="both"/>
      </w:pPr>
      <w:r w:rsidRPr="009523A7">
        <w:tab/>
      </w:r>
      <w:r w:rsidRPr="009523A7">
        <w:tab/>
        <w:t>Slijedom izloženoga riješeno je kao u izreci.</w:t>
      </w:r>
    </w:p>
    <w:p w:rsidRDefault="0064181F" w:rsidP="0064181F" w:rsidR="0064181F" w:rsidRPr="009F5B7A">
      <w:pPr>
        <w:pStyle w:val="Tijeloteksta"/>
        <w:jc w:val="left"/>
      </w:pPr>
    </w:p>
    <w:p w:rsidRDefault="001A1197" w:rsidP="001A1197" w:rsidR="001A1197" w:rsidRPr="009523A7">
      <w:pPr>
        <w:jc w:val="center"/>
      </w:pPr>
      <w:r w:rsidRPr="009523A7">
        <w:t xml:space="preserve">U Osijeku, </w:t>
      </w:r>
      <w:r w:rsidR="00351953">
        <w:t>7. ožujka 2017</w:t>
      </w:r>
      <w:r>
        <w:t>.</w:t>
      </w:r>
    </w:p>
    <w:p w:rsidRDefault="001A1197" w:rsidP="001A1197" w:rsidR="001A1197" w:rsidRPr="009523A7">
      <w:pPr>
        <w:jc w:val="center"/>
      </w:pPr>
    </w:p>
    <w:p w:rsidRDefault="001A1197" w:rsidP="001A1197" w:rsidR="001A1197" w:rsidRPr="00EF7BBF">
      <w:pPr>
        <w:jc w:val="both"/>
      </w:pPr>
      <w:r>
        <w:t xml:space="preserve">      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7BBF">
        <w:t xml:space="preserve">      S u d a c</w:t>
      </w:r>
    </w:p>
    <w:p w:rsidRDefault="001A1197" w:rsidP="001A1197" w:rsidR="001A1197" w:rsidRPr="00EF7BBF">
      <w:pPr>
        <w:jc w:val="both"/>
      </w:pPr>
    </w:p>
    <w:p w:rsidRDefault="001A1197" w:rsidP="001A1197" w:rsidR="001A1197">
      <w:pPr>
        <w:jc w:val="both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EF7BBF">
        <w:t xml:space="preserve"> mr. sc. MIRJANA BARAN</w:t>
      </w:r>
    </w:p>
    <w:p w:rsidRDefault="00351953" w:rsidP="001A1197" w:rsidR="00351953">
      <w:pPr>
        <w:jc w:val="both"/>
      </w:pPr>
    </w:p>
    <w:p w:rsidRDefault="0064181F" w:rsidP="001A1197" w:rsidR="0064181F" w:rsidRPr="00EF7BBF">
      <w:pPr>
        <w:jc w:val="both"/>
        <w:rPr>
          <w:b/>
        </w:rPr>
      </w:pPr>
    </w:p>
    <w:p w:rsidRDefault="001A1197" w:rsidP="001A1197" w:rsidR="001A1197" w:rsidRPr="009523A7">
      <w:pPr>
        <w:jc w:val="both"/>
      </w:pPr>
    </w:p>
    <w:p w:rsidRDefault="001A1197" w:rsidP="001A1197" w:rsidR="001A1197" w:rsidRPr="00E4198A">
      <w:pPr>
        <w:jc w:val="both"/>
      </w:pPr>
      <w:r w:rsidRPr="00E4198A">
        <w:t>POUKA O PRAVNOM LIJEKU:</w:t>
      </w:r>
    </w:p>
    <w:p w:rsidRDefault="001A1197" w:rsidP="001A1197" w:rsidR="001A1197">
      <w:pPr>
        <w:jc w:val="both"/>
      </w:pPr>
      <w:r w:rsidRPr="00E4198A">
        <w:t xml:space="preserve">Protiv ovog rješenja nezadovoljna stranka može uložiti žalbu Visokom trgovačkom sudu RH u Zagrebu u roku od 8 dana pisano u 4 primjerka putem ovog suda. </w:t>
      </w: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941F5" w:rsidP="009B1F38" w:rsidR="009C1B55" w:rsidRPr="00175F45">
      <w:pPr>
        <w:ind w:firstLine="708" w:left="4956"/>
        <w:jc w:val="both"/>
      </w:pPr>
      <w:r>
        <w:t xml:space="preserve"> </w:t>
      </w:r>
    </w:p>
    <w:p w:rsidRDefault="0064181F" w:rsidP="0064181F" w:rsidR="0064181F" w:rsidRPr="009F5B7A">
      <w:pPr>
        <w:pStyle w:val="Tijeloteksta"/>
        <w:jc w:val="left"/>
      </w:pPr>
      <w:r w:rsidRPr="009F5B7A">
        <w:t>DNA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Predlagatelj na posl. br.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Dužnik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Stečajni upravitelj</w:t>
      </w:r>
    </w:p>
    <w:p w:rsidRDefault="0064181F" w:rsidP="0064181F" w:rsidR="0064181F">
      <w:pPr>
        <w:pStyle w:val="Tijeloteksta"/>
        <w:numPr>
          <w:ilvl w:val="0"/>
          <w:numId w:val="9"/>
        </w:numPr>
        <w:jc w:val="left"/>
      </w:pPr>
      <w:r w:rsidRPr="009F5B7A">
        <w:t>e-Oglasna ploča</w:t>
      </w:r>
    </w:p>
    <w:p w:rsidRDefault="00351953" w:rsidP="0064181F" w:rsidR="00351953" w:rsidRPr="009F5B7A">
      <w:pPr>
        <w:pStyle w:val="Tijeloteksta"/>
        <w:numPr>
          <w:ilvl w:val="0"/>
          <w:numId w:val="9"/>
        </w:numPr>
        <w:jc w:val="left"/>
      </w:pPr>
      <w:r>
        <w:t>ured državne uprave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 xml:space="preserve">K. </w:t>
      </w:r>
      <w:r w:rsidR="00351953">
        <w:t>15/4</w:t>
      </w:r>
    </w:p>
    <w:p w:rsidRDefault="00E23272" w:rsidP="001A1197" w:rsidR="00E23272" w:rsidRPr="00B82754">
      <w:pPr>
        <w:ind w:firstLine="720" w:left="5760"/>
        <w:jc w:val="both"/>
        <w:rPr>
          <w:sz w:val="22"/>
          <w:szCs w:val="22"/>
        </w:rPr>
      </w:pPr>
    </w:p>
    <w:sectPr w:rsidSect="003667BA" w:rsidR="00E23272" w:rsidRPr="00B82754">
      <w:headerReference w:type="default" r:id="rId10"/>
      <w:pgSz w:h="16838" w:w="11906"/>
      <w:pgMar w:gutter="0" w:footer="708" w:header="708" w:left="1701" w:bottom="1417" w:right="1416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572" w:rsidP="00E23272" w:rsidR="00546572">
      <w:r>
        <w:separator/>
      </w:r>
    </w:p>
  </w:endnote>
  <w:endnote w:id="0" w:type="continuationSeparator">
    <w:p w:rsidRDefault="00546572" w:rsidP="00E23272" w:rsidR="005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572" w:rsidP="00E23272" w:rsidR="00546572">
      <w:r>
        <w:separator/>
      </w:r>
    </w:p>
  </w:footnote>
  <w:footnote w:id="0" w:type="continuationSeparator">
    <w:p w:rsidRDefault="00546572" w:rsidP="00E23272" w:rsidR="00546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5085994"/>
      <w:docPartObj>
        <w:docPartGallery w:val="Page Numbers (Top of Page)"/>
        <w:docPartUnique/>
      </w:docPartObj>
    </w:sdtPr>
    <w:sdtEndPr/>
    <w:sdtContent>
      <w:p w:rsidRDefault="00351953" w:rsidR="003519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C11">
          <w:rPr>
            <w:noProof/>
          </w:rPr>
          <w:t>3</w:t>
        </w:r>
        <w:r>
          <w:fldChar w:fldCharType="end"/>
        </w:r>
      </w:p>
    </w:sdtContent>
  </w:sdt>
  <w:p w:rsidRDefault="00351953" w:rsidR="003667BA">
    <w:pPr>
      <w:pStyle w:val="Zaglavlje"/>
    </w:pPr>
    <w:r>
      <w:tab/>
    </w:r>
    <w:r>
      <w:tab/>
      <w:t>10 St-2611/2016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A4079"/>
    <w:multiLevelType w:val="hybridMultilevel"/>
    <w:tmpl w:val="D7D46528"/>
    <w:lvl w:tplc="42F62B06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5CE25A6"/>
    <w:multiLevelType w:val="hybridMultilevel"/>
    <w:tmpl w:val="952C4DFE"/>
    <w:lvl w:tplc="C6762C3E" w:ilvl="0">
      <w:start w:val="2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795587A"/>
    <w:multiLevelType w:val="hybridMultilevel"/>
    <w:tmpl w:val="3D28A0FE"/>
    <w:lvl w:tplc="78DC021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31450D6"/>
    <w:multiLevelType w:val="hybridMultilevel"/>
    <w:tmpl w:val="24B81B1A"/>
    <w:lvl w:tplc="0536274E" w:ilvl="0">
      <w:start w:val="1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37B721FF"/>
    <w:multiLevelType w:val="hybridMultilevel"/>
    <w:tmpl w:val="97ECC8B2"/>
    <w:lvl w:tplc="E916AF04" w:ilvl="0">
      <w:start w:val="10"/>
      <w:numFmt w:val="bullet"/>
      <w:lvlText w:val="-"/>
      <w:lvlJc w:val="left"/>
      <w:pPr>
        <w:tabs>
          <w:tab w:pos="2160" w:val="num"/>
        </w:tabs>
        <w:ind w:hanging="720" w:left="216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57121495"/>
    <w:multiLevelType w:val="hybridMultilevel"/>
    <w:tmpl w:val="8886F314"/>
    <w:lvl w:tplc="FA620B10" w:ilvl="0">
      <w:start w:val="1"/>
      <w:numFmt w:val="upperRoman"/>
      <w:lvlText w:val="%1."/>
      <w:lvlJc w:val="left"/>
      <w:pPr>
        <w:ind w:hanging="720" w:left="1997"/>
      </w:pPr>
      <w:rPr>
        <w:rFonts w:cs="Times New Roman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49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A1197"/>
    <w:rsid w:val="00333EEE"/>
    <w:rsid w:val="00351953"/>
    <w:rsid w:val="003667BA"/>
    <w:rsid w:val="00387A13"/>
    <w:rsid w:val="00446120"/>
    <w:rsid w:val="004D0C11"/>
    <w:rsid w:val="00546572"/>
    <w:rsid w:val="0064181F"/>
    <w:rsid w:val="006941F5"/>
    <w:rsid w:val="00996234"/>
    <w:rsid w:val="009B1F38"/>
    <w:rsid w:val="009C1B55"/>
    <w:rsid w:val="009C6568"/>
    <w:rsid w:val="00B72C63"/>
    <w:rsid w:val="00B82754"/>
    <w:rsid w:val="00C33084"/>
    <w:rsid w:val="00D21A2C"/>
    <w:rsid w:val="00DE0702"/>
    <w:rsid w:val="00E23272"/>
    <w:rsid w:val="00F2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C65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23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D0C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0C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C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C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C65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23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D0C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0C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C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C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St-2611/2016</izvorni_sadrzaj>
    <derivirana_varijabla naziv="DomainObject.Predmet.OznakaBroj_1">St-2611/2016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 Zakon o sudovima</izvorni_sadrzaj>
    <derivirana_varijabla naziv="DomainObject.Predmet.PrimjedbaSuca_1">ČL. 11 Zakon o sudovima</derivirana_varijabla>
  </DomainObject.Predmet.PrimjedbaSuca>
  <DomainObject.Predmet.ProtustrankaFormated>
    <izvorni_sadrzaj>  UDRUGA ZA PROMICANJE KULTURNO-GOSPODARSKE SURADNJE EVROAZIJSKOG KONTINENTA ''EVROAZIJA''</izvorni_sadrzaj>
    <derivirana_varijabla naziv="DomainObject.Predmet.ProtustrankaFormated_1">  UDRUGA ZA PROMICANJE KULTURNO-GOSPODARSKE SURADNJE EVROAZIJSKOG KONTINENTA ''EVROAZIJA''</derivirana_varijabla>
  </DomainObject.Predmet.ProtustrankaFormated>
  <DomainObject.Predmet.ProtustrankaFormatedOIB>
    <izvorni_sadrzaj>  UDRUGA ZA PROMICANJE KULTURNO-GOSPODARSKE SURADNJE EVROAZIJSKOG KONTINENTA ''EVROAZIJA'', OIB 55428176380</izvorni_sadrzaj>
    <derivirana_varijabla naziv="DomainObject.Predmet.ProtustrankaFormatedOIB_1">  UDRUGA ZA PROMICANJE KULTURNO-GOSPODARSKE SURADNJE EVROAZIJSKOG KONTINENTA ''EVROAZIJA'', OIB 55428176380</derivirana_varijabla>
  </DomainObject.Predmet.ProtustrankaFormatedOIB>
  <DomainObject.Predmet.ProtustrankaFormatedWithAdress>
    <izvorni_sadrzaj> UDRUGA ZA PROMICANJE KULTURNO-GOSPODARSKE SURADNJE EVROAZIJSKOG KONTINENTA ''EVROAZIJA'', Gajeva 4, 10000 Zagreb</izvorni_sadrzaj>
    <derivirana_varijabla naziv="DomainObject.Predmet.ProtustrankaFormatedWithAdress_1"> UDRUGA ZA PROMICANJE KULTURNO-GOSPODARSKE SURADNJE EVROAZIJSKOG KONTINENTA ''EVROAZIJA'', Gajeva 4, 10000 Zagreb</derivirana_varijabla>
  </DomainObject.Predmet.ProtustrankaFormatedWithAdress>
  <DomainObject.Predmet.ProtustrankaFormatedWithAdressOIB>
    <izvorni_sadrzaj> UDRUGA ZA PROMICANJE KULTURNO-GOSPODARSKE SURADNJE EVROAZIJSKOG KONTINENTA ''EVROAZIJA'', OIB 55428176380, Gajeva 4, 10000 Zagreb</izvorni_sadrzaj>
    <derivirana_varijabla naziv="DomainObject.Predmet.ProtustrankaFormatedWithAdressOIB_1"> UDRUGA ZA PROMICANJE KULTURNO-GOSPODARSKE SURADNJE EVROAZIJSKOG KONTINENTA ''EVROAZIJA'', OIB 55428176380, Gajeva 4, 10000 Zagreb</derivirana_varijabla>
  </DomainObject.Predmet.ProtustrankaFormatedWithAdressOIB>
  <DomainObject.Predmet.ProtustrankaWithAdress>
    <izvorni_sadrzaj>UDRUGA ZA PROMICANJE KULTURNO-GOSPODARSKE SURADNJE EVROAZIJSKOG KONTINENTA ''EVROAZIJA'' Gajeva 4, 10000 Zagreb</izvorni_sadrzaj>
    <derivirana_varijabla naziv="DomainObject.Predmet.ProtustrankaWithAdress_1">UDRUGA ZA PROMICANJE KULTURNO-GOSPODARSKE SURADNJE EVROAZIJSKOG KONTINENTA ''EVROAZIJA'' Gajeva 4, 10000 Zagreb</derivirana_varijabla>
  </DomainObject.Predmet.ProtustrankaWithAdress>
  <DomainObject.Predmet.ProtustrankaWithAdressOIB>
    <izvorni_sadrzaj>UDRUGA ZA PROMICANJE KULTURNO-GOSPODARSKE SURADNJE EVROAZIJSKOG KONTINENTA ''EVROAZIJA'', OIB 55428176380, Gajeva 4, 10000 Zagreb</izvorni_sadrzaj>
    <derivirana_varijabla naziv="DomainObject.Predmet.ProtustrankaWithAdressOIB_1">UDRUGA ZA PROMICANJE KULTURNO-GOSPODARSKE SURADNJE EVROAZIJSKOG KONTINENTA ''EVROAZIJA'', OIB 55428176380, Gajeva 4, 10000 Zagreb</derivirana_varijabla>
  </DomainObject.Predmet.ProtustrankaWithAdressOIB>
  <DomainObject.Predmet.ProtustrankaNazivFormated>
    <izvorni_sadrzaj>UDRUGA ZA PROMICANJE KULTURNO-GOSPODARSKE SURADNJE EVROAZIJSKOG KONTINENTA ''EVROAZIJA''</izvorni_sadrzaj>
    <derivirana_varijabla naziv="DomainObject.Predmet.ProtustrankaNazivFormated_1">UDRUGA ZA PROMICANJE KULTURNO-GOSPODARSKE SURADNJE EVROAZIJSKOG KONTINENTA ''EVROAZIJA''</derivirana_varijabla>
  </DomainObject.Predmet.ProtustrankaNazivFormated>
  <DomainObject.Predmet.ProtustrankaNazivFormatedOIB>
    <izvorni_sadrzaj>UDRUGA ZA PROMICANJE KULTURNO-GOSPODARSKE SURADNJE EVROAZIJSKOG KONTINENTA ''EVROAZIJA'', OIB 55428176380</izvorni_sadrzaj>
    <derivirana_varijabla naziv="DomainObject.Predmet.ProtustrankaNazivFormatedOIB_1">UDRUGA ZA PROMICANJE KULTURNO-GOSPODARSKE SURADNJE EVROAZIJSKOG KONTINENTA ''EVROAZIJA'', OIB 55428176380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KULTURNO-GOSPODARSKE SURADNJE EVROAZIJSKOG KONTINENTA ''EVROAZIJA''</item>
    </izvorni_sadrzaj>
    <derivirana_varijabla naziv="DomainObject.Predmet.ProtuStrankaListFormated_1">
      <item>UDRUGA ZA PROMICANJE KULTURNO-GOSPODARSKE SURADNJE EVROAZIJSKOG KONTINENTA ''EVROAZIJA''</item>
    </derivirana_varijabla>
  </DomainObject.Predmet.ProtuStrankaListFormated>
  <DomainObject.Predmet.ProtuStrankaListFormatedOIB>
    <izvorni_sadrzaj>
      <item>UDRUGA ZA PROMICANJE KULTURNO-GOSPODARSKE SURADNJE EVROAZIJSKOG KONTINENTA ''EVROAZIJA'', OIB 55428176380</item>
    </izvorni_sadrzaj>
    <derivirana_varijabla naziv="DomainObject.Predmet.ProtuStrankaListFormatedOIB_1">
      <item>UDRUGA ZA PROMICANJE KULTURNO-GOSPODARSKE SURADNJE EVROAZIJSKOG KONTINENTA ''EVROAZIJA'', OIB 55428176380</item>
    </derivirana_varijabla>
  </DomainObject.Predmet.ProtuStrankaListFormatedOIB>
  <DomainObject.Predmet.ProtuStrankaListFormatedWithAdress>
    <izvorni_sadrzaj>
      <item>UDRUGA ZA PROMICANJE KULTURNO-GOSPODARSKE SURADNJE EVROAZIJSKOG KONTINENTA ''EVROAZIJA'', Gajeva 4, 10000 Zagreb</item>
    </izvorni_sadrzaj>
    <derivirana_varijabla naziv="DomainObject.Predmet.ProtuStrankaListFormatedWithAdress_1">
      <item>UDRUGA ZA PROMICANJE KULTURNO-GOSPODARSKE SURADNJE EVROAZIJSKOG KONTINENTA ''EVROAZIJA'', Gajeva 4, 10000 Zagreb</item>
    </derivirana_varijabla>
  </DomainObject.Predmet.ProtuStrankaListFormatedWithAdress>
  <DomainObject.Predmet.ProtuStrankaListFormatedWithAdressOIB>
    <izvorni_sadrzaj>
      <item>UDRUGA ZA PROMICANJE KULTURNO-GOSPODARSKE SURADNJE EVROAZIJSKOG KONTINENTA ''EVROAZIJA'', OIB 55428176380, Gajeva 4, 10000 Zagreb</item>
    </izvorni_sadrzaj>
    <derivirana_varijabla naziv="DomainObject.Predmet.ProtuStrankaListFormatedWithAdressOIB_1">
      <item>UDRUGA ZA PROMICANJE KULTURNO-GOSPODARSKE SURADNJE EVROAZIJSKOG KONTINENTA ''EVROAZIJA'', OIB 55428176380, Gajeva 4, 10000 Zagreb</item>
    </derivirana_varijabla>
  </DomainObject.Predmet.ProtuStrankaListFormatedWithAdressOIB>
  <DomainObject.Predmet.ProtuStrankaListNazivFormated>
    <izvorni_sadrzaj>
      <item>UDRUGA ZA PROMICANJE KULTURNO-GOSPODARSKE SURADNJE EVROAZIJSKOG KONTINENTA ''EVROAZIJA''</item>
    </izvorni_sadrzaj>
    <derivirana_varijabla naziv="DomainObject.Predmet.ProtuStrankaListNazivFormated_1">
      <item>UDRUGA ZA PROMICANJE KULTURNO-GOSPODARSKE SURADNJE EVROAZIJSKOG KONTINENTA ''EVROAZIJA''</item>
    </derivirana_varijabla>
  </DomainObject.Predmet.ProtuStrankaListNazivFormated>
  <DomainObject.Predmet.ProtuStrankaListNazivFormatedOIB>
    <izvorni_sadrzaj>
      <item>UDRUGA ZA PROMICANJE KULTURNO-GOSPODARSKE SURADNJE EVROAZIJSKOG KONTINENTA ''EVROAZIJA'', OIB 55428176380</item>
    </izvorni_sadrzaj>
    <derivirana_varijabla naziv="DomainObject.Predmet.ProtuStrankaListNazivFormatedOIB_1">
      <item>UDRUGA ZA PROMICANJE KULTURNO-GOSPODARSKE SURADNJE EVROAZIJSKOG KONTINENTA ''EVROAZIJA'', OIB 55428176380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KULTURNO-GOSPODARSKE SURADNJE EVROAZIJSKOG KONTINENTA ''EVROAZIJA''</izvorni_sadrzaj>
    <derivirana_varijabla naziv="DomainObject.Predmet.ProtustrankaIDrugi_1">UDRUGA ZA PROMICANJE KULTURNO-GOSPODARSKE SURADNJE EVROAZIJSKOG KONTINENTA ''EVROAZIJA''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KULTURNO-GOSPODARSKE SURADNJE EVROAZIJSKOG KONTINENTA ''EVROAZIJA'', OIB 55428176380, Gajeva 4, 10000 Zagreb</izvorni_sadrzaj>
    <derivirana_varijabla naziv="DomainObject.Predmet.ProtustrankaIDrugiAdressOIB_1">UDRUGA ZA PROMICANJE KULTURNO-GOSPODARSKE SURADNJE EVROAZIJSKOG KONTINENTA ''EVROAZIJA'', OIB 55428176380, Gajeva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St-2611/2016-4</izvorni_sadrzaj>
    <derivirana_varijabla naziv="DomainObject.Predmet.OdlukaRjesenje.Oznaka_1">St-2611/2016-4</derivirana_varijabla>
  </DomainObject.Predmet.OdlukaRjesenje.Oznaka>
  <DomainObject.Predmet.SudioniciListNaziv>
    <izvorni_sadrzaj>
      <item>UDRUGA ZA PROMICANJE KULTURNO-GOSPODARSKE SURADNJE EVROAZIJSKOG KONTINENTA ''EVROAZIJA''</item>
      <item>FINA Regionalni centar Zagreb</item>
    </izvorni_sadrzaj>
    <derivirana_varijabla naziv="DomainObject.Predmet.SudioniciListNaziv_1">
      <item>UDRUGA ZA PROMICANJE KULTURNO-GOSPODARSKE SURADNJE EVROAZIJSKOG KONTINENTA ''EVROAZIJA''</item>
      <item>FINA Regionalni centar Zagreb</item>
    </derivirana_varijabla>
  </DomainObject.Predmet.SudioniciListNaziv>
  <DomainObject.Predmet.SudioniciListAdressOIB>
    <izvorni_sadrzaj>
      <item>UDRUGA ZA PROMICANJE KULTURNO-GOSPODARSKE SURADNJE EVROAZIJSKOG KONTINENTA ''EVROAZIJA'', OIB 55428176380, Gajeva 4,10000 Zagreb</item>
      <item>FINA Regionalni centar Zagreb, OIB 85821130368, Trg svibanjskih žrtava 1995. br. 1,10000 Zagreb</item>
    </izvorni_sadrzaj>
    <derivirana_varijabla naziv="DomainObject.Predmet.SudioniciListAdressOIB_1">
      <item>UDRUGA ZA PROMICANJE KULTURNO-GOSPODARSKE SURADNJE EVROAZIJSKOG KONTINENTA ''EVROAZIJA'', OIB 55428176380, Gajeva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55428176380</item>
      <item>, OIB 85821130368</item>
    </izvorni_sadrzaj>
    <derivirana_varijabla naziv="DomainObject.Predmet.SudioniciListNazivOIB_1">
      <item>, OIB 55428176380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639</properties:Words>
  <properties:Characters>3576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2017-03-07T12:49:00Z</dcterms:created>
  <dc:creator>korisnik</dc:creator>
  <cp:lastModifiedBy>Snježana Andrijanić</cp:lastModifiedBy>
  <cp:lastPrinted>2017-03-07T12:48:00Z</cp:lastPrinted>
  <dcterms:modified xmlns:xsi="http://www.w3.org/2001/XMLSchema-instance" xsi:type="dcterms:W3CDTF">2017-03-08T10:22:00Z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