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648f" w14:paraId="7e8648f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171F7C">
        <w:t>MASSIVUS d.o.o. Umag, Čepljani, Boškarija 51 B, OIB: 66714986360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171F7C">
        <w:t>MASSIVUS d.o.o. Umag, Čepljani, Boškarija 51 B, OIB: 66714986360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133797" w:rsidP="00133797" w:rsidR="00133797" w:rsidRPr="00297ADE">
      <w:pPr>
        <w:ind w:firstLine="720"/>
        <w:jc w:val="both"/>
      </w:pPr>
      <w:r w:rsidRPr="00297ADE">
        <w:t xml:space="preserve">II. Za stečajnog upravitelja imenuje se Domagoj Repač, Zagreb, </w:t>
      </w:r>
      <w:r w:rsidR="00910CEE">
        <w:t>Đorđićeva 24</w:t>
      </w:r>
      <w:r w:rsidRPr="00297ADE">
        <w:t>, OIB: 24977406612.</w:t>
      </w:r>
    </w:p>
    <w:p w:rsidRDefault="008E02E7" w:rsidP="005D6592" w:rsidR="008E02E7" w:rsidRPr="00373E2F">
      <w:pPr>
        <w:ind w:firstLine="720"/>
        <w:jc w:val="both"/>
      </w:pPr>
    </w:p>
    <w:p w:rsidRDefault="005D6592" w:rsidP="0017741D" w:rsidR="0012578E" w:rsidRPr="00CC5DE4">
      <w:pPr>
        <w:ind w:firstLine="720"/>
        <w:jc w:val="both"/>
        <w:rPr>
          <w:color w:val="FF0000"/>
        </w:rPr>
      </w:pPr>
      <w:r w:rsidRPr="00373E2F">
        <w:t xml:space="preserve">III. Zaključuje se stečajni postupak nad dužnikom </w:t>
      </w:r>
      <w:r w:rsidR="00171F7C">
        <w:t>MASSIVUS d.o.o. Umag, Čepljani, Boškarija 51 B, OIB: 66714986360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>Rješenjem ovog suda posl.br. St-</w:t>
      </w:r>
      <w:r w:rsidR="00171F7C">
        <w:t>133</w:t>
      </w:r>
      <w:r w:rsidR="009C4C59" w:rsidRPr="00530514">
        <w:t>/</w:t>
      </w:r>
      <w:r w:rsidR="00EC0EC5" w:rsidRPr="00530514">
        <w:t>1</w:t>
      </w:r>
      <w:r w:rsidR="009C4C59" w:rsidRPr="00530514">
        <w:t>7</w:t>
      </w:r>
      <w:r w:rsidR="00EC0EC5" w:rsidRPr="00530514">
        <w:t xml:space="preserve">-4 </w:t>
      </w:r>
      <w:r w:rsidR="0028256D" w:rsidRPr="00530514">
        <w:t xml:space="preserve">od </w:t>
      </w:r>
      <w:r w:rsidR="00D94439">
        <w:t>13</w:t>
      </w:r>
      <w:r w:rsidR="00080AA3" w:rsidRPr="00530514">
        <w:t xml:space="preserve">. </w:t>
      </w:r>
      <w:r w:rsidR="00D94439">
        <w:t xml:space="preserve">ožujka </w:t>
      </w:r>
      <w:r w:rsidR="00080AA3" w:rsidRPr="00530514">
        <w:t>201</w:t>
      </w:r>
      <w:r w:rsidR="009C4C59" w:rsidRPr="00530514">
        <w:t>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D94439">
        <w:t>13</w:t>
      </w:r>
      <w:r w:rsidR="00D94439" w:rsidRPr="00530514">
        <w:t xml:space="preserve">. </w:t>
      </w:r>
      <w:r w:rsidR="00D94439">
        <w:t xml:space="preserve">ožujka </w:t>
      </w:r>
      <w:r w:rsidR="00903923" w:rsidRPr="00373E2F">
        <w:t>201</w:t>
      </w:r>
      <w:r w:rsidR="009C4C59">
        <w:t>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D94439">
        <w:t>133</w:t>
      </w:r>
      <w:r w:rsidR="0028256D" w:rsidRPr="00373E2F">
        <w:t>/1</w:t>
      </w:r>
      <w:r w:rsidR="009C4C59">
        <w:t>7</w:t>
      </w:r>
      <w:r w:rsidR="0028256D" w:rsidRPr="00373E2F">
        <w:t>-</w:t>
      </w:r>
      <w:r w:rsidR="00D94439">
        <w:t>7</w:t>
      </w:r>
      <w:r w:rsidR="00B81A5B" w:rsidRPr="00373E2F">
        <w:t xml:space="preserve"> </w:t>
      </w:r>
      <w:r w:rsidRPr="00373E2F">
        <w:t xml:space="preserve">od </w:t>
      </w:r>
      <w:r w:rsidR="00323990">
        <w:t>2</w:t>
      </w:r>
      <w:r w:rsidR="00D94439">
        <w:t>8</w:t>
      </w:r>
      <w:r w:rsidR="00923B89" w:rsidRPr="00373E2F">
        <w:t xml:space="preserve">. </w:t>
      </w:r>
      <w:r w:rsidR="00D94439">
        <w:t xml:space="preserve">travnja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 xml:space="preserve">Navedeno rješenje objavljeno je na e-oglasnoj ploči suda </w:t>
      </w:r>
      <w:r w:rsidR="00D94439">
        <w:t>28</w:t>
      </w:r>
      <w:r w:rsidR="00D94439" w:rsidRPr="00373E2F">
        <w:t xml:space="preserve">. </w:t>
      </w:r>
      <w:r w:rsidR="00D94439">
        <w:t xml:space="preserve">travnja </w:t>
      </w:r>
      <w:r w:rsidR="00323990" w:rsidRPr="00373E2F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17741D">
        <w:t>7</w:t>
      </w:r>
      <w:r w:rsidR="00903923" w:rsidRPr="00373E2F">
        <w:t xml:space="preserve">. </w:t>
      </w:r>
      <w:r w:rsidR="005662B6">
        <w:t xml:space="preserve">svibnja </w:t>
      </w:r>
      <w:r w:rsidR="00903923" w:rsidRPr="00373E2F">
        <w:t>2017</w:t>
      </w:r>
      <w:r w:rsidRPr="00373E2F">
        <w:t xml:space="preserve">. U roku od 15 dana, koji rok je istekao </w:t>
      </w:r>
      <w:r w:rsidR="0017741D">
        <w:t>23. svibnja</w:t>
      </w:r>
      <w:r w:rsidR="005662B6">
        <w:t xml:space="preserve">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17741D" w:rsidR="00EB7A58" w:rsidRPr="00373E2F">
      <w:pPr>
        <w:ind w:firstLine="720"/>
        <w:jc w:val="both"/>
      </w:pPr>
      <w:r w:rsidRPr="00373E2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17741D">
        <w:t>12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9876DB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013C3" w:rsidRPr="00EB5162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171F7C">
        <w:t xml:space="preserve">MASSIVUS d.o.o. Umag, Čepljani, Boškarija 51 B,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17741D">
        <w:t>RC Rijeka, F. Kurelca 8,</w:t>
      </w:r>
    </w:p>
    <w:p w:rsidRDefault="005D6592" w:rsidP="005D6592" w:rsidR="00B7595F" w:rsidRPr="0017741D">
      <w:pPr>
        <w:ind w:firstLine="720"/>
        <w:jc w:val="both"/>
      </w:pPr>
      <w:r w:rsidRPr="0017741D">
        <w:t>- stečajn</w:t>
      </w:r>
      <w:r w:rsidR="00397CB5" w:rsidRPr="0017741D">
        <w:t xml:space="preserve">om </w:t>
      </w:r>
      <w:r w:rsidRPr="0017741D">
        <w:t>upravitelj</w:t>
      </w:r>
      <w:r w:rsidR="00397CB5" w:rsidRPr="0017741D">
        <w:t>u</w:t>
      </w:r>
      <w:r w:rsidR="00621F87" w:rsidRPr="0017741D">
        <w:t xml:space="preserve"> </w:t>
      </w:r>
      <w:r w:rsidR="00133797" w:rsidRPr="0017741D">
        <w:t xml:space="preserve">Domagoju Repač, Zagreb, </w:t>
      </w:r>
      <w:r w:rsidR="0017741D">
        <w:t>Đorđićeva 24</w:t>
      </w:r>
      <w:r w:rsidR="00133797" w:rsidRPr="0017741D">
        <w:t>,</w:t>
      </w:r>
    </w:p>
    <w:p w:rsidRDefault="005D6592" w:rsidP="00E303E6" w:rsidR="005D6592" w:rsidRPr="0017741D">
      <w:pPr>
        <w:tabs>
          <w:tab w:pos="5923" w:val="left"/>
        </w:tabs>
        <w:ind w:firstLine="720"/>
        <w:jc w:val="both"/>
      </w:pPr>
      <w:r w:rsidRPr="0017741D">
        <w:t>- ŽDO Pula</w:t>
      </w:r>
      <w:r w:rsidR="00B7595F" w:rsidRPr="0017741D">
        <w:t xml:space="preserve">, </w:t>
      </w:r>
      <w:r w:rsidR="0017741D" w:rsidRPr="0017741D">
        <w:t>Rovinjska 2a,</w:t>
      </w:r>
      <w:r w:rsidR="00E303E6" w:rsidRPr="0017741D">
        <w:tab/>
      </w:r>
    </w:p>
    <w:p w:rsidRDefault="003B5C56" w:rsidP="005D6592" w:rsidR="005D6592" w:rsidRPr="0017741D">
      <w:pPr>
        <w:ind w:firstLine="720"/>
        <w:jc w:val="both"/>
      </w:pPr>
      <w:r w:rsidRPr="0017741D">
        <w:t>- Ministarstvo financija, Porezna uprava - Područni ured Pazin, M.B.Rašana 2/4, Pazin</w:t>
      </w:r>
    </w:p>
    <w:p w:rsidRDefault="006B422D" w:rsidP="006B422D" w:rsidR="005D6592" w:rsidRPr="0017741D">
      <w:pPr>
        <w:jc w:val="both"/>
      </w:pPr>
      <w:r w:rsidRPr="0017741D">
        <w:t xml:space="preserve">            </w:t>
      </w:r>
      <w:r w:rsidR="005D6592" w:rsidRPr="0017741D">
        <w:t xml:space="preserve">- </w:t>
      </w:r>
      <w:r w:rsidRPr="0017741D">
        <w:t>e-oglasna ploča suda – osam dana</w:t>
      </w:r>
      <w:r w:rsidR="0017741D">
        <w:t>,</w:t>
      </w:r>
    </w:p>
    <w:p w:rsidRDefault="005D6592" w:rsidP="009C424D" w:rsidR="009C424D" w:rsidRPr="0017741D">
      <w:pPr>
        <w:ind w:firstLine="720"/>
        <w:jc w:val="both"/>
      </w:pPr>
      <w:r w:rsidRPr="0017741D">
        <w:t xml:space="preserve">- </w:t>
      </w:r>
      <w:r w:rsidR="0017741D">
        <w:t>sudskom registru,</w:t>
      </w:r>
    </w:p>
    <w:p w:rsidRDefault="00460740" w:rsidP="009C424D" w:rsidR="00460740" w:rsidRPr="0017741D">
      <w:pPr>
        <w:ind w:firstLine="720"/>
        <w:jc w:val="both"/>
      </w:pPr>
      <w:r w:rsidRPr="0017741D">
        <w:t>- su</w:t>
      </w:r>
      <w:r w:rsidR="0017741D" w:rsidRPr="0017741D">
        <w:t>dskom registru po pravomoćnosti.</w:t>
      </w:r>
    </w:p>
    <w:p w:rsidRDefault="005D6592" w:rsidP="005D6592" w:rsidR="005D6592" w:rsidRPr="0017741D">
      <w:pPr>
        <w:jc w:val="both"/>
      </w:pPr>
    </w:p>
    <w:sectPr w:rsidSect="007926B9" w:rsidR="005D6592" w:rsidRPr="0017741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009" w:rsidR="00010009">
      <w:r>
        <w:separator/>
      </w:r>
    </w:p>
  </w:endnote>
  <w:endnote w:id="0" w:type="continuationSeparator">
    <w:p w:rsidRDefault="00010009" w:rsidR="00010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009" w:rsidR="00010009">
      <w:r>
        <w:separator/>
      </w:r>
    </w:p>
  </w:footnote>
  <w:footnote w:id="0" w:type="continuationSeparator">
    <w:p w:rsidRDefault="00010009" w:rsidR="00010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CE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35128C">
      <w:rPr>
        <w:sz w:val="23"/>
        <w:szCs w:val="23"/>
      </w:rPr>
      <w:t>133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17741D">
      <w:rPr>
        <w:sz w:val="23"/>
        <w:szCs w:val="23"/>
      </w:rPr>
      <w:t>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35128C">
      <w:rPr>
        <w:sz w:val="23"/>
        <w:szCs w:val="23"/>
      </w:rPr>
      <w:t>133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17741D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0009"/>
    <w:rsid w:val="00030EDE"/>
    <w:rsid w:val="00080AA3"/>
    <w:rsid w:val="00095A02"/>
    <w:rsid w:val="000D27D6"/>
    <w:rsid w:val="000D31B4"/>
    <w:rsid w:val="000E0BBA"/>
    <w:rsid w:val="0012578E"/>
    <w:rsid w:val="00133797"/>
    <w:rsid w:val="00171F7C"/>
    <w:rsid w:val="0017741D"/>
    <w:rsid w:val="001850D2"/>
    <w:rsid w:val="00197754"/>
    <w:rsid w:val="001C6F9E"/>
    <w:rsid w:val="001D01C0"/>
    <w:rsid w:val="001F6B0D"/>
    <w:rsid w:val="00237525"/>
    <w:rsid w:val="00255AFF"/>
    <w:rsid w:val="0028256D"/>
    <w:rsid w:val="00297ADE"/>
    <w:rsid w:val="00323990"/>
    <w:rsid w:val="00331D94"/>
    <w:rsid w:val="00341F23"/>
    <w:rsid w:val="0035128C"/>
    <w:rsid w:val="00352582"/>
    <w:rsid w:val="0035312C"/>
    <w:rsid w:val="00373E2F"/>
    <w:rsid w:val="00392D0C"/>
    <w:rsid w:val="00397CB5"/>
    <w:rsid w:val="003B5C56"/>
    <w:rsid w:val="003F7798"/>
    <w:rsid w:val="00443EF4"/>
    <w:rsid w:val="00460740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D6592"/>
    <w:rsid w:val="00616258"/>
    <w:rsid w:val="00621F87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10CEE"/>
    <w:rsid w:val="00923B89"/>
    <w:rsid w:val="009876DB"/>
    <w:rsid w:val="009A0019"/>
    <w:rsid w:val="009B2C8A"/>
    <w:rsid w:val="009C424D"/>
    <w:rsid w:val="009C4C59"/>
    <w:rsid w:val="009C63AA"/>
    <w:rsid w:val="00A56A06"/>
    <w:rsid w:val="00A75990"/>
    <w:rsid w:val="00A84175"/>
    <w:rsid w:val="00A916A7"/>
    <w:rsid w:val="00AC15FC"/>
    <w:rsid w:val="00B03A3A"/>
    <w:rsid w:val="00B13AEF"/>
    <w:rsid w:val="00B7595F"/>
    <w:rsid w:val="00B81A5B"/>
    <w:rsid w:val="00BF5C86"/>
    <w:rsid w:val="00C101E8"/>
    <w:rsid w:val="00C9622A"/>
    <w:rsid w:val="00CB7466"/>
    <w:rsid w:val="00CC5DE4"/>
    <w:rsid w:val="00CD090B"/>
    <w:rsid w:val="00CE6590"/>
    <w:rsid w:val="00D43CF5"/>
    <w:rsid w:val="00D64F74"/>
    <w:rsid w:val="00D77C8A"/>
    <w:rsid w:val="00D94439"/>
    <w:rsid w:val="00DB183A"/>
    <w:rsid w:val="00DD5010"/>
    <w:rsid w:val="00DF5E63"/>
    <w:rsid w:val="00DF63FE"/>
    <w:rsid w:val="00E303E6"/>
    <w:rsid w:val="00E80ECB"/>
    <w:rsid w:val="00EB5162"/>
    <w:rsid w:val="00EB7A58"/>
    <w:rsid w:val="00EC0D58"/>
    <w:rsid w:val="00EC0EC5"/>
    <w:rsid w:val="00F40213"/>
    <w:rsid w:val="00F66FE4"/>
    <w:rsid w:val="00F92A06"/>
    <w:rsid w:val="00FA23B9"/>
    <w:rsid w:val="00FA6F1F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CE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CE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CE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CE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CE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CE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CE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CE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MASSIVUS d.o.o. UMAG</izvorni_sadrzaj>
    <derivirana_varijabla naziv="DomainObject.Predmet.ProtustrankaFormated_1">  MASSIVUS d.o.o. UMAG</derivirana_varijabla>
  </DomainObject.Predmet.ProtustrankaFormated>
  <DomainObject.Predmet.ProtustrankaFormatedOIB>
    <izvorni_sadrzaj>  MASSIVUS d.o.o. UMAG, OIB 66714986360</izvorni_sadrzaj>
    <derivirana_varijabla naziv="DomainObject.Predmet.ProtustrankaFormatedOIB_1">  MASSIVUS d.o.o. UMAG, OIB 66714986360</derivirana_varijabla>
  </DomainObject.Predmet.ProtustrankaFormatedOIB>
  <DomainObject.Predmet.ProtustrankaFormatedWithAdress>
    <izvorni_sadrzaj> MASSIVUS d.o.o. UMAG, Čepljani, Boškarija 51 B, 52470 Umag</izvorni_sadrzaj>
    <derivirana_varijabla naziv="DomainObject.Predmet.ProtustrankaFormatedWithAdress_1"> MASSIVUS d.o.o. UMAG, Čepljani, Boškarija 51 B, 52470 Umag</derivirana_varijabla>
  </DomainObject.Predmet.ProtustrankaFormatedWithAdress>
  <DomainObject.Predmet.ProtustrankaFormatedWithAdressOIB>
    <izvorni_sadrzaj> MASSIVUS d.o.o. UMAG, OIB 66714986360, Čepljani, Boškarija 51 B, 52470 Umag</izvorni_sadrzaj>
    <derivirana_varijabla naziv="DomainObject.Predmet.ProtustrankaFormatedWithAdressOIB_1"> MASSIVUS d.o.o. UMAG, OIB 66714986360, Čepljani, Boškarija 51 B, 52470 Umag</derivirana_varijabla>
  </DomainObject.Predmet.ProtustrankaFormatedWithAdressOIB>
  <DomainObject.Predmet.ProtustrankaWithAdress>
    <izvorni_sadrzaj>MASSIVUS d.o.o. UMAG Čepljani, Boškarija 51 B, 52470 Umag</izvorni_sadrzaj>
    <derivirana_varijabla naziv="DomainObject.Predmet.ProtustrankaWithAdress_1">MASSIVUS d.o.o. UMAG Čepljani, Boškarija 51 B, 52470 Umag</derivirana_varijabla>
  </DomainObject.Predmet.ProtustrankaWithAdress>
  <DomainObject.Predmet.ProtustrankaWithAdressOIB>
    <izvorni_sadrzaj>MASSIVUS d.o.o. UMAG, OIB 66714986360, Čepljani, Boškarija 51 B, 52470 Umag</izvorni_sadrzaj>
    <derivirana_varijabla naziv="DomainObject.Predmet.ProtustrankaWithAdressOIB_1">MASSIVUS d.o.o. UMAG, OIB 66714986360, Čepljani, Boškarija 51 B, 52470 Umag</derivirana_varijabla>
  </DomainObject.Predmet.ProtustrankaWithAdressOIB>
  <DomainObject.Predmet.ProtustrankaNazivFormated>
    <izvorni_sadrzaj>MASSIVUS d.o.o. UMAG</izvorni_sadrzaj>
    <derivirana_varijabla naziv="DomainObject.Predmet.ProtustrankaNazivFormated_1">MASSIVUS d.o.o. UMAG</derivirana_varijabla>
  </DomainObject.Predmet.ProtustrankaNazivFormated>
  <DomainObject.Predmet.ProtustrankaNazivFormatedOIB>
    <izvorni_sadrzaj>MASSIVUS d.o.o. UMAG, OIB 66714986360</izvorni_sadrzaj>
    <derivirana_varijabla naziv="DomainObject.Predmet.ProtustrankaNazivFormatedOIB_1">MASSIVUS d.o.o. UMAG, OIB 66714986360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26555.06</izvorni_sadrzaj>
    <derivirana_varijabla naziv="DomainObject.Predmet.TrenutnaVrijednost_1">26555.06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MASSIVUS d.o.o. UMAG</item>
    </izvorni_sadrzaj>
    <derivirana_varijabla naziv="DomainObject.Predmet.ProtuStrankaListFormated_1">
      <item>MASSIVUS d.o.o. UMAG</item>
    </derivirana_varijabla>
  </DomainObject.Predmet.ProtuStrankaListFormated>
  <DomainObject.Predmet.ProtuStrankaListFormatedOIB>
    <izvorni_sadrzaj>
      <item>MASSIVUS d.o.o. UMAG, OIB 66714986360</item>
    </izvorni_sadrzaj>
    <derivirana_varijabla naziv="DomainObject.Predmet.ProtuStrankaListFormatedOIB_1">
      <item>MASSIVUS d.o.o. UMAG, OIB 66714986360</item>
    </derivirana_varijabla>
  </DomainObject.Predmet.ProtuStrankaListFormatedOIB>
  <DomainObject.Predmet.ProtuStrankaListFormatedWithAdress>
    <izvorni_sadrzaj>
      <item>MASSIVUS d.o.o. UMAG, Čepljani, Boškarija 51 B, 52470 Umag</item>
    </izvorni_sadrzaj>
    <derivirana_varijabla naziv="DomainObject.Predmet.ProtuStrankaListFormatedWithAdress_1">
      <item>MASSIVUS d.o.o. UMAG, Čepljani, Boškarija 51 B, 52470 Umag</item>
    </derivirana_varijabla>
  </DomainObject.Predmet.ProtuStrankaListFormatedWithAdress>
  <DomainObject.Predmet.ProtuStrankaListFormatedWithAdressOIB>
    <izvorni_sadrzaj>
      <item>MASSIVUS d.o.o. UMAG, OIB 66714986360, Čepljani, Boškarija 51 B, 52470 Umag</item>
    </izvorni_sadrzaj>
    <derivirana_varijabla naziv="DomainObject.Predmet.ProtuStrankaListFormatedWithAdressOIB_1">
      <item>MASSIVUS d.o.o. UMAG, OIB 66714986360, Čepljani, Boškarija 51 B, 52470 Umag</item>
    </derivirana_varijabla>
  </DomainObject.Predmet.ProtuStrankaListFormatedWithAdressOIB>
  <DomainObject.Predmet.ProtuStrankaListNazivFormated>
    <izvorni_sadrzaj>
      <item>MASSIVUS d.o.o. UMAG</item>
    </izvorni_sadrzaj>
    <derivirana_varijabla naziv="DomainObject.Predmet.ProtuStrankaListNazivFormated_1">
      <item>MASSIVUS d.o.o. UMAG</item>
    </derivirana_varijabla>
  </DomainObject.Predmet.ProtuStrankaListNazivFormated>
  <DomainObject.Predmet.ProtuStrankaListNazivFormatedOIB>
    <izvorni_sadrzaj>
      <item>MASSIVUS d.o.o. UMAG, OIB 66714986360</item>
    </izvorni_sadrzaj>
    <derivirana_varijabla naziv="DomainObject.Predmet.ProtuStrankaListNazivFormatedOIB_1">
      <item>MASSIVUS d.o.o. UMAG, OIB 66714986360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MASSIVUS d.o.o. UMAG</izvorni_sadrzaj>
    <derivirana_varijabla naziv="DomainObject.Predmet.ProtustrankaIDrugi_1">MASSIVUS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MASSIVUS d.o.o. UMAG, OIB 66714986360, Čepljani, Boškarija 51 B, 52470 Umag</izvorni_sadrzaj>
    <derivirana_varijabla naziv="DomainObject.Predmet.ProtustrankaIDrugiAdressOIB_1">MASSIVUS d.o.o. UMAG, OIB 66714986360, Čepljani, Boškarija 51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MASSIVUS d.o.o. UMAG</item>
    </izvorni_sadrzaj>
    <derivirana_varijabla naziv="DomainObject.Predmet.SudioniciListNaziv_1">
      <item>FINANCIJSKA AGENCIJA, RC RIJEKA, PODRUŽNICA PULA, PULA</item>
      <item>MASSIVUS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MASSIVUS d.o.o. UMAG, OIB 66714986360, Čepljani, Boškarija 51 B,52470 Umag</item>
    </izvorni_sadrzaj>
    <derivirana_varijabla naziv="DomainObject.Predmet.SudioniciListAdressOIB_1">
      <item>FINANCIJSKA AGENCIJA, RC RIJEKA, PODRUŽNICA PULA, PULA, OIB 85821130368, Giardini 5,52100 Pula</item>
      <item>MASSIVUS d.o.o. UMAG, OIB 66714986360, Čepljani, Boškarija 51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66714986360</item>
    </izvorni_sadrzaj>
    <derivirana_varijabla naziv="DomainObject.Predmet.SudioniciListNazivOIB_1">
      <item>, OIB 85821130368</item>
      <item>, OIB 66714986360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027DF-464D-46C4-A5E2-61DDB5287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2531</properties:Characters>
  <properties:Lines>76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2017-06-13T05:58:00Z</dcterms:created>
  <dc:creator>Damir Rabar</dc:creator>
  <cp:lastModifiedBy>Lorena Paris Aničić</cp:lastModifiedBy>
  <cp:lastPrinted>2017-06-13T06:02:00Z</cp:lastPrinted>
  <dcterms:modified xmlns:xsi="http://www.w3.org/2001/XMLSchema-instance" xsi:type="dcterms:W3CDTF">2017-06-13T06:04:00Z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