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cfaab" w14:paraId="cccfaab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</w:t>
      </w:r>
      <w:r w:rsidR="00723AEF">
        <w:t>42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r w:rsidR="00723AEF" w:rsidRPr="00723AEF">
        <w:t>TRAŽILICA jednostavno društvo s ograničenom odgovornošću za računalne i srodne djelatnosti</w:t>
      </w:r>
      <w:r w:rsidR="00723AEF">
        <w:t xml:space="preserve"> Zagreb, Šibenska 1, </w:t>
      </w:r>
      <w:proofErr w:type="spellStart"/>
      <w:r w:rsidR="00723AEF">
        <w:t>OIB</w:t>
      </w:r>
      <w:proofErr w:type="spellEnd"/>
      <w:r w:rsidR="00723AEF">
        <w:t xml:space="preserve">: </w:t>
      </w:r>
      <w:r w:rsidR="00723AEF" w:rsidRPr="00723AEF">
        <w:t>01841652168</w:t>
      </w:r>
      <w:r w:rsidR="00723AEF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C93EE4">
        <w:t>30</w:t>
      </w:r>
      <w:r w:rsidR="00993C24">
        <w:t xml:space="preserve">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3E7741">
        <w:rPr>
          <w:bCs/>
        </w:rPr>
        <w:t xml:space="preserve"> </w:t>
      </w:r>
      <w:r w:rsidR="00723AEF" w:rsidRPr="00723AEF">
        <w:t>TRAŽILICA jednostavno društvo s ograničenom odgovornošću za računalne i srodne djelatnosti</w:t>
      </w:r>
      <w:r w:rsidR="00723AEF">
        <w:t xml:space="preserve"> Zagreb, Šibenska 1, </w:t>
      </w:r>
      <w:proofErr w:type="spellStart"/>
      <w:r w:rsidR="00723AEF">
        <w:t>OIB</w:t>
      </w:r>
      <w:proofErr w:type="spellEnd"/>
      <w:r w:rsidR="00723AEF">
        <w:t xml:space="preserve">: </w:t>
      </w:r>
      <w:r w:rsidR="00723AEF" w:rsidRPr="00723AEF">
        <w:t>01841652168</w:t>
      </w:r>
      <w:r w:rsidR="00723AEF">
        <w:t xml:space="preserve">, iznosi 76.047,41 kn.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736C">
        <w:t xml:space="preserve"> </w:t>
      </w:r>
      <w:r w:rsidR="00723AEF">
        <w:t xml:space="preserve">Vedran </w:t>
      </w:r>
      <w:proofErr w:type="spellStart"/>
      <w:r w:rsidR="00723AEF">
        <w:t>Hochberger</w:t>
      </w:r>
      <w:proofErr w:type="spellEnd"/>
      <w:r w:rsidR="00723AEF">
        <w:t xml:space="preserve"> iz Zagreba</w:t>
      </w:r>
      <w:r w:rsidR="00AA736C">
        <w:t xml:space="preserve">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</w:t>
      </w:r>
      <w:r w:rsidR="00723AEF">
        <w:t>42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3E7741">
        <w:t>30</w:t>
      </w:r>
      <w:r w:rsidR="00993C24">
        <w:t>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B1639"/>
    <w:rsid w:val="00EC2608"/>
    <w:rsid w:val="00ED6DA2"/>
    <w:rsid w:val="00EF36CD"/>
    <w:rsid w:val="00EF52BE"/>
    <w:rsid w:val="00F12D3A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B1639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B1639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1639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1639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B1639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B1639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163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1639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St-542/2018</izvorni_sadrzaj>
    <derivirana_varijabla naziv="DomainObject.Predmet.OznakaBroj_1">St-542/2018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TRAŽILICA jednostavno društvo s ograničenom odgovornošću za računalne i srodne djelatnosti</izvorni_sadrzaj>
    <derivirana_varijabla naziv="DomainObject.Predmet.ProtustrankaFormated_1">  TRAŽILICA jednostavno društvo s ograničenom odgovornošću za računalne i srodne djelatnosti</derivirana_varijabla>
  </DomainObject.Predmet.ProtustrankaFormated>
  <DomainObject.Predmet.ProtustrankaFormatedOIB>
    <izvorni_sadrzaj>  TRAŽILICA jednostavno društvo s ograničenom odgovornošću za računalne i srodne djelatnosti, OIB 01841652168</izvorni_sadrzaj>
    <derivirana_varijabla naziv="DomainObject.Predmet.ProtustrankaFormatedOIB_1">  TRAŽILICA jednostavno društvo s ograničenom odgovornošću za računalne i srodne djelatnosti, OIB 01841652168</derivirana_varijabla>
  </DomainObject.Predmet.ProtustrankaFormatedOIB>
  <DomainObject.Predmet.ProtustrankaFormatedWithAdress>
    <izvorni_sadrzaj> TRAŽILICA jednostavno društvo s ograničenom odgovornošću za računalne i srodne djelatnosti, Šibenska 1, 10000 Zagreb</izvorni_sadrzaj>
    <derivirana_varijabla naziv="DomainObject.Predmet.ProtustrankaFormatedWithAdress_1"> TRAŽILICA jednostavno društvo s ograničenom odgovornošću za računalne i srodne djelatnosti, Šibenska 1, 10000 Zagreb</derivirana_varijabla>
  </DomainObject.Predmet.ProtustrankaFormatedWithAdress>
  <DomainObject.Predmet.ProtustrankaFormatedWithAdressOIB>
    <izvorni_sadrzaj> TRAŽILICA jednostavno društvo s ograničenom odgovornošću za računalne i srodne djelatnosti, OIB 01841652168, Šibenska 1, 10000 Zagreb</izvorni_sadrzaj>
    <derivirana_varijabla naziv="DomainObject.Predmet.ProtustrankaFormatedWithAdressOIB_1"> TRAŽILICA jednostavno društvo s ograničenom odgovornošću za računalne i srodne djelatnosti, OIB 01841652168, Šibenska 1, 10000 Zagreb</derivirana_varijabla>
  </DomainObject.Predmet.ProtustrankaFormatedWithAdressOIB>
  <DomainObject.Predmet.ProtustrankaWithAdress>
    <izvorni_sadrzaj>TRAŽILICA jednostavno društvo s ograničenom odgovornošću za računalne i srodne djelatnosti Šibenska 1, 10000 Zagreb</izvorni_sadrzaj>
    <derivirana_varijabla naziv="DomainObject.Predmet.ProtustrankaWithAdress_1">TRAŽILICA jednostavno društvo s ograničenom odgovornošću za računalne i srodne djelatnosti Šibenska 1, 10000 Zagreb</derivirana_varijabla>
  </DomainObject.Predmet.ProtustrankaWithAdress>
  <DomainObject.Predmet.ProtustrankaWithAdressOIB>
    <izvorni_sadrzaj>TRAŽILICA jednostavno društvo s ograničenom odgovornošću za računalne i srodne djelatnosti, OIB 01841652168, Šibenska 1, 10000 Zagreb</izvorni_sadrzaj>
    <derivirana_varijabla naziv="DomainObject.Predmet.ProtustrankaWithAdressOIB_1">TRAŽILICA jednostavno društvo s ograničenom odgovornošću za računalne i srodne djelatnosti, OIB 01841652168, Šibenska 1, 10000 Zagreb</derivirana_varijabla>
  </DomainObject.Predmet.ProtustrankaWithAdressOIB>
  <DomainObject.Predmet.ProtustrankaNazivFormated>
    <izvorni_sadrzaj>TRAŽILICA jednostavno društvo s ograničenom odgovornošću za računalne i srodne djelatnosti</izvorni_sadrzaj>
    <derivirana_varijabla naziv="DomainObject.Predmet.ProtustrankaNazivFormated_1">TRAŽILICA jednostavno društvo s ograničenom odgovornošću za računalne i srodne djelatnosti</derivirana_varijabla>
  </DomainObject.Predmet.ProtustrankaNazivFormated>
  <DomainObject.Predmet.ProtustrankaNazivFormatedOIB>
    <izvorni_sadrzaj>TRAŽILICA jednostavno društvo s ograničenom odgovornošću za računalne i srodne djelatnosti, OIB 01841652168</izvorni_sadrzaj>
    <derivirana_varijabla naziv="DomainObject.Predmet.ProtustrankaNazivFormatedOIB_1">TRAŽILICA jednostavno društvo s ograničenom odgovornošću za računalne i srodne djelatnosti, OIB 01841652168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TRAŽILICA jednostavno društvo s ograničenom odgovornošću za računalne i srodne djelatnosti</item>
    </izvorni_sadrzaj>
    <derivirana_varijabla naziv="DomainObject.Predmet.ProtuStrankaListFormated_1">
      <item>TRAŽILICA jednostavno društvo s ograničenom odgovornošću za računalne i srodne djelatnosti</item>
    </derivirana_varijabla>
  </DomainObject.Predmet.ProtuStrankaListFormated>
  <DomainObject.Predmet.ProtuStrankaListFormatedOIB>
    <izvorni_sadrzaj>
      <item>TRAŽILICA jednostavno društvo s ograničenom odgovornošću za računalne i srodne djelatnosti, OIB 01841652168</item>
    </izvorni_sadrzaj>
    <derivirana_varijabla naziv="DomainObject.Predmet.ProtuStrankaListFormatedOIB_1">
      <item>TRAŽILICA jednostavno društvo s ograničenom odgovornošću za računalne i srodne djelatnosti, OIB 01841652168</item>
    </derivirana_varijabla>
  </DomainObject.Predmet.ProtuStrankaListFormatedOIB>
  <DomainObject.Predmet.ProtuStrankaListFormatedWithAdress>
    <izvorni_sadrzaj>
      <item>TRAŽILICA jednostavno društvo s ograničenom odgovornošću za računalne i srodne djelatnosti, Šibenska 1, 10000 Zagreb</item>
    </izvorni_sadrzaj>
    <derivirana_varijabla naziv="DomainObject.Predmet.ProtuStrankaListFormatedWithAdress_1">
      <item>TRAŽILICA jednostavno društvo s ograničenom odgovornošću za računalne i srodne djelatnosti, Šibenska 1, 10000 Zagreb</item>
    </derivirana_varijabla>
  </DomainObject.Predmet.ProtuStrankaListFormatedWithAdress>
  <DomainObject.Predmet.ProtuStrankaListFormatedWithAdressOIB>
    <izvorni_sadrzaj>
      <item>TRAŽILICA jednostavno društvo s ograničenom odgovornošću za računalne i srodne djelatnosti, OIB 01841652168, Šibenska 1, 10000 Zagreb</item>
    </izvorni_sadrzaj>
    <derivirana_varijabla naziv="DomainObject.Predmet.ProtuStrankaListFormatedWithAdressOIB_1">
      <item>TRAŽILICA jednostavno društvo s ograničenom odgovornošću za računalne i srodne djelatnosti, OIB 01841652168, Šibenska 1, 10000 Zagreb</item>
    </derivirana_varijabla>
  </DomainObject.Predmet.ProtuStrankaListFormatedWithAdressOIB>
  <DomainObject.Predmet.ProtuStrankaListNazivFormated>
    <izvorni_sadrzaj>
      <item>TRAŽILICA jednostavno društvo s ograničenom odgovornošću za računalne i srodne djelatnosti</item>
    </izvorni_sadrzaj>
    <derivirana_varijabla naziv="DomainObject.Predmet.ProtuStrankaListNazivFormated_1">
      <item>TRAŽILICA jednostavno društvo s ograničenom odgovornošću za računalne i srodne djelatnosti</item>
    </derivirana_varijabla>
  </DomainObject.Predmet.ProtuStrankaListNazivFormated>
  <DomainObject.Predmet.ProtuStrankaListNazivFormatedOIB>
    <izvorni_sadrzaj>
      <item>TRAŽILICA jednostavno društvo s ograničenom odgovornošću za računalne i srodne djelatnosti, OIB 01841652168</item>
    </izvorni_sadrzaj>
    <derivirana_varijabla naziv="DomainObject.Predmet.ProtuStrankaListNazivFormatedOIB_1">
      <item>TRAŽILICA jednostavno društvo s ograničenom odgovornošću za računalne i srodne djelatnosti, OIB 01841652168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TRAŽILICA jednostavno društvo s ograničenom odgovornošću za računalne i srodne djelatnosti</izvorni_sadrzaj>
    <derivirana_varijabla naziv="DomainObject.Predmet.ProtustrankaIDrugi_1">TRAŽILICA jednostavno društvo s ograničenom odgovornošću za računalne i srodne djelatnosti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TRAŽILICA jednostavno društvo s ograničenom odgovornošću za računalne i srodne djelatnosti, OIB 01841652168, Šibenska 1, 10000 Zagreb</izvorni_sadrzaj>
    <derivirana_varijabla naziv="DomainObject.Predmet.ProtustrankaIDrugiAdressOIB_1">TRAŽILICA jednostavno društvo s ograničenom odgovornošću za računalne i srodne djelatnosti, OIB 01841652168, Šibenska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TRAŽILICA jednostavno društvo s ograničenom odgovornošću za računalne i srodne djelatnosti</item>
      <item>FINA Regionalni centar Zagreb</item>
    </izvorni_sadrzaj>
    <derivirana_varijabla naziv="DomainObject.Predmet.SudioniciListNaziv_1">
      <item>TRAŽILICA jednostavno društvo s ograničenom odgovornošću za računalne i srodne djelatnosti</item>
      <item>FINA Regionalni centar Zagreb</item>
    </derivirana_varijabla>
  </DomainObject.Predmet.SudioniciListNaziv>
  <DomainObject.Predmet.SudioniciListAdressOIB>
    <izvorni_sadrzaj>
      <item>TRAŽILICA jednostavno društvo s ograničenom odgovornošću za računalne i srodne djelatnosti, OIB 01841652168, Šibenska 1,10000 Zagreb</item>
      <item>FINA Regionalni centar Zagreb, OIB 85821130368, Trg svibanjskih žrtava 1995. 1,10000 Zagreb</item>
    </izvorni_sadrzaj>
    <derivirana_varijabla naziv="DomainObject.Predmet.SudioniciListAdressOIB_1">
      <item>TRAŽILICA jednostavno društvo s ograničenom odgovornošću za računalne i srodne djelatnosti, OIB 01841652168, Šibenska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01841652168</item>
      <item>, OIB 85821130368</item>
    </izvorni_sadrzaj>
    <derivirana_varijabla naziv="DomainObject.Predmet.SudioniciListNazivOIB_1">
      <item>, OIB 01841652168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365</properties:Words>
  <properties:Characters>2006</properties:Characters>
  <properties:Lines>46</properties:Lines>
  <properties:Paragraphs>15</properties:Paragraphs>
  <properties:TotalTime>310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2018-08-30T06:33:00Z</cp:lastPrinted>
  <dcterms:modified xmlns:xsi="http://www.w3.org/2001/XMLSchema-instance" xsi:type="dcterms:W3CDTF">2018-08-30T06:34:00Z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