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ed8c" w14:paraId="5a9ed8c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A22FBD">
        <w:rPr>
          <w:sz w:val="24"/>
          <w:szCs w:val="24"/>
        </w:rPr>
        <w:t>2340/2016</w:t>
      </w:r>
      <w:r w:rsidR="004B274F">
        <w:rPr>
          <w:sz w:val="24"/>
          <w:szCs w:val="24"/>
        </w:rPr>
        <w:t>-29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A22FBD" w:rsidP="00A22FBD" w:rsidR="00A22FBD" w:rsidRPr="00A22FBD">
      <w:pPr>
        <w:jc w:val="both"/>
        <w:rPr>
          <w:sz w:val="24"/>
          <w:szCs w:val="24"/>
        </w:rPr>
      </w:pPr>
      <w:r w:rsidRPr="00A22FBD">
        <w:rPr>
          <w:sz w:val="24"/>
          <w:szCs w:val="24"/>
        </w:rPr>
        <w:t>Trgovački sud u Zagrebu, po sucu Nikoli Ribariću, u stečajnom predmetu u povodu zahtjeva FINANCIJSKE AGENCIJE, za provedbu stečajnog postupka nad dužnikom  ORSULA d.o.o., Zagreb (Grad Zagreb), Ožu</w:t>
      </w:r>
      <w:r w:rsidR="00B71B10">
        <w:rPr>
          <w:sz w:val="24"/>
          <w:szCs w:val="24"/>
        </w:rPr>
        <w:t xml:space="preserve">jska 9, OIB: 24028045431, dana </w:t>
      </w:r>
      <w:r w:rsidRPr="00A22FBD">
        <w:rPr>
          <w:sz w:val="24"/>
          <w:szCs w:val="24"/>
        </w:rPr>
        <w:t>6.</w:t>
      </w:r>
      <w:r w:rsidR="00B71B10">
        <w:rPr>
          <w:sz w:val="24"/>
          <w:szCs w:val="24"/>
        </w:rPr>
        <w:t xml:space="preserve"> studenoga</w:t>
      </w:r>
      <w:r w:rsidRPr="00A22FBD">
        <w:rPr>
          <w:sz w:val="24"/>
          <w:szCs w:val="24"/>
        </w:rPr>
        <w:t xml:space="preserve"> 2017.</w:t>
      </w: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B71B10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10,00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dužnik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</w:t>
      </w:r>
    </w:p>
    <w:p w:rsidRDefault="00B71B10" w:rsidP="00E56A1B" w:rsidR="00924A92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E779B">
        <w:rPr>
          <w:sz w:val="24"/>
          <w:szCs w:val="24"/>
        </w:rPr>
        <w:t xml:space="preserve"> </w:t>
      </w:r>
      <w:r w:rsidR="00924A92">
        <w:rPr>
          <w:sz w:val="24"/>
          <w:szCs w:val="24"/>
        </w:rPr>
        <w:t xml:space="preserve">predlagatelj </w:t>
      </w:r>
      <w:r w:rsidR="00E56A1B" w:rsidRPr="008C5BFD">
        <w:rPr>
          <w:sz w:val="24"/>
          <w:szCs w:val="24"/>
        </w:rPr>
        <w:t>FINA</w:t>
      </w:r>
    </w:p>
    <w:p w:rsidRDefault="00983E77" w:rsidP="00E56A1B" w:rsidR="00983E7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5289F">
        <w:rPr>
          <w:sz w:val="24"/>
          <w:szCs w:val="24"/>
        </w:rPr>
        <w:t xml:space="preserve"> </w:t>
      </w:r>
      <w:r>
        <w:rPr>
          <w:sz w:val="24"/>
          <w:szCs w:val="24"/>
        </w:rPr>
        <w:t>privremeni stečajni upravitelj</w:t>
      </w:r>
    </w:p>
    <w:p w:rsidRDefault="00923678" w:rsidP="00E56A1B" w:rsidR="00923678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-pristupatelj dugu</w:t>
      </w:r>
    </w:p>
    <w:p w:rsidRDefault="00B14377" w:rsidP="00E56A1B" w:rsidR="00B14377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A22FBD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A22FBD">
        <w:rPr>
          <w:sz w:val="24"/>
          <w:szCs w:val="24"/>
        </w:rPr>
        <w:t>26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A2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A22FBD">
        <w:rPr>
          <w:sz w:val="24"/>
          <w:szCs w:val="24"/>
        </w:rPr>
        <w:t xml:space="preserve"> s</w:t>
      </w:r>
      <w:r w:rsidR="00983E77">
        <w:rPr>
          <w:sz w:val="24"/>
          <w:szCs w:val="24"/>
        </w:rPr>
        <w:t>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4DF5" w:rsidP="00E91121" w:rsidR="00B64D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4DF5" w:rsidP="00E91121" w:rsidR="00B64D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4DF5" w:rsidP="00E91121" w:rsidR="00B64D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4DF5" w:rsidP="00B64DF5" w:rsidR="00B64DF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4DF5" w:rsidP="00E91121" w:rsidR="00B64D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0FE" w:rsidP="00B14377" w:rsidR="000050F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C7924" w:rsidP="00A22FBD" w:rsidR="004C792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60899" w:rsidP="004C7924" w:rsidR="00A608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4B274F" w:rsidP="00E56A1B" w:rsidR="004B274F">
      <w:pPr>
        <w:jc w:val="both"/>
        <w:rPr>
          <w:sz w:val="24"/>
          <w:szCs w:val="24"/>
        </w:rPr>
      </w:pPr>
    </w:p>
    <w:p w:rsidRDefault="004B274F" w:rsidP="00E56A1B" w:rsidR="004B274F">
      <w:pPr>
        <w:jc w:val="both"/>
        <w:rPr>
          <w:sz w:val="24"/>
          <w:szCs w:val="24"/>
        </w:rPr>
      </w:pPr>
    </w:p>
    <w:p w:rsidRDefault="004B274F" w:rsidP="00E56A1B" w:rsidR="004B274F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22FBD">
      <w:rPr>
        <w:sz w:val="24"/>
      </w:rPr>
      <w:t>2340/2016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050FE"/>
    <w:rsid w:val="00016EF5"/>
    <w:rsid w:val="000603F5"/>
    <w:rsid w:val="000640FA"/>
    <w:rsid w:val="000A3A5A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B274F"/>
    <w:rsid w:val="004C3E49"/>
    <w:rsid w:val="004C7924"/>
    <w:rsid w:val="004E0F4A"/>
    <w:rsid w:val="005013FC"/>
    <w:rsid w:val="00517D2B"/>
    <w:rsid w:val="005415D9"/>
    <w:rsid w:val="00630B54"/>
    <w:rsid w:val="00681F29"/>
    <w:rsid w:val="0069396C"/>
    <w:rsid w:val="006E779B"/>
    <w:rsid w:val="006F26FC"/>
    <w:rsid w:val="00711044"/>
    <w:rsid w:val="00715340"/>
    <w:rsid w:val="0077372E"/>
    <w:rsid w:val="00777C91"/>
    <w:rsid w:val="007F486E"/>
    <w:rsid w:val="00832A07"/>
    <w:rsid w:val="008439EB"/>
    <w:rsid w:val="0085289F"/>
    <w:rsid w:val="00874737"/>
    <w:rsid w:val="00923678"/>
    <w:rsid w:val="00924A92"/>
    <w:rsid w:val="00983E77"/>
    <w:rsid w:val="009A682C"/>
    <w:rsid w:val="009A74AA"/>
    <w:rsid w:val="009F5D2A"/>
    <w:rsid w:val="00A22FBD"/>
    <w:rsid w:val="00A60899"/>
    <w:rsid w:val="00A60D85"/>
    <w:rsid w:val="00AF2530"/>
    <w:rsid w:val="00B14377"/>
    <w:rsid w:val="00B2596D"/>
    <w:rsid w:val="00B64DF5"/>
    <w:rsid w:val="00B71B10"/>
    <w:rsid w:val="00B8193A"/>
    <w:rsid w:val="00BD7268"/>
    <w:rsid w:val="00C01BC1"/>
    <w:rsid w:val="00C115A1"/>
    <w:rsid w:val="00C17171"/>
    <w:rsid w:val="00C3325C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D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D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D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D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D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D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D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D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1499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2017-11-06T13:09:00Z</dcterms:created>
  <dc:creator>nribaric</dc:creator>
  <cp:lastModifiedBy>Jadranka Zelić</cp:lastModifiedBy>
  <cp:lastPrinted>2017-11-06T13:09:00Z</cp:lastPrinted>
  <dcterms:modified xmlns:xsi="http://www.w3.org/2001/XMLSchema-instance" xsi:type="dcterms:W3CDTF">2017-11-06T13:26:00Z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