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960f" w14:paraId="449960f" w:rsidRDefault="00AE649C" w:rsidP="00FA5B5E" w:rsidR="00AE649C" w:rsidRPr="00B76F3C">
      <w:pPr>
        <w:pStyle w:val="Naslov3"/>
        <w15:collapsed w:val="false"/>
      </w:pPr>
    </w:p>
    <w:p w:rsidRDefault="0075159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51595" w:rsidP="00751595" w:rsidR="00751595" w:rsidRPr="00751595">
      <w:pPr>
        <w:pStyle w:val="SudSjedite"/>
      </w:pPr>
      <w:r>
        <w:rPr>
          <w:bCs/>
        </w:rPr>
        <w:tab/>
      </w:r>
    </w:p>
    <w:p w:rsidRDefault="00751595" w:rsidP="00751595" w:rsidR="0075159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51595" w:rsidP="00751595" w:rsidR="0075159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51595" w:rsidP="00751595" w:rsidR="0075159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51595" w:rsidP="00751595" w:rsidR="00751595">
      <w:pPr>
        <w:jc w:val="both"/>
      </w:pPr>
      <w:r>
        <w:tab/>
      </w:r>
      <w:r>
        <w:tab/>
      </w:r>
      <w:r>
        <w:tab/>
      </w:r>
    </w:p>
    <w:p w:rsidRDefault="00751595" w:rsidP="00751595" w:rsidR="00751595">
      <w:pPr>
        <w:jc w:val="center"/>
      </w:pPr>
      <w:r>
        <w:t>R E P U B L I K A   H R V A T S K A</w:t>
      </w:r>
    </w:p>
    <w:p w:rsidRDefault="00751595" w:rsidP="00751595" w:rsidR="00751595">
      <w:pPr>
        <w:jc w:val="center"/>
      </w:pPr>
    </w:p>
    <w:p w:rsidRDefault="00751595" w:rsidP="00751595" w:rsidR="00751595">
      <w:pPr>
        <w:jc w:val="center"/>
      </w:pPr>
      <w:r>
        <w:t>O G L A S</w:t>
      </w:r>
    </w:p>
    <w:p w:rsidRDefault="00751595" w:rsidP="00751595" w:rsidR="00751595">
      <w:pPr>
        <w:jc w:val="center"/>
      </w:pPr>
    </w:p>
    <w:p w:rsidRDefault="00751595" w:rsidP="00751595" w:rsidR="0075159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KOLUMBO j.d.o.o. sa sjedištem u Zadru,(Grad Zadar), Ante </w:t>
      </w:r>
      <w:proofErr w:type="spellStart"/>
      <w:r>
        <w:t>Tresića</w:t>
      </w:r>
      <w:proofErr w:type="spellEnd"/>
      <w:r>
        <w:t xml:space="preserve"> Pavičića 8, OIB:12706692636, povodom zahtjeva Financijske agencije, Regionalnog centra Split, Podružnice Zadar, Ivana Danila 4, OIB: 85821130368 od 24. lipnja 2016., 25. srpnja 2016. objavio je </w:t>
      </w:r>
    </w:p>
    <w:p w:rsidRDefault="00751595" w:rsidP="00751595" w:rsidR="00751595">
      <w:pPr>
        <w:jc w:val="both"/>
      </w:pPr>
    </w:p>
    <w:p w:rsidRDefault="00751595" w:rsidP="00751595" w:rsidR="00751595">
      <w:pPr>
        <w:jc w:val="center"/>
      </w:pPr>
      <w:r>
        <w:t>o g l a s</w:t>
      </w:r>
    </w:p>
    <w:p w:rsidRDefault="00751595" w:rsidP="00751595" w:rsidR="00751595">
      <w:pPr>
        <w:jc w:val="center"/>
      </w:pPr>
    </w:p>
    <w:p w:rsidRDefault="00751595" w:rsidP="00751595" w:rsidR="00751595">
      <w:pPr>
        <w:ind w:firstLine="315"/>
        <w:jc w:val="both"/>
      </w:pPr>
      <w:r>
        <w:tab/>
        <w:t xml:space="preserve">1.  Utvrđuje se da ukupni iznos evidentiranog duga dužnika KOLUMBO j.d.o.o. sa sjedištem u Zadru,(Grad Zadar), Ante </w:t>
      </w:r>
      <w:proofErr w:type="spellStart"/>
      <w:r>
        <w:t>Tresića</w:t>
      </w:r>
      <w:proofErr w:type="spellEnd"/>
      <w:r>
        <w:t xml:space="preserve"> Pavičića 8, OIB:12706692636, na temelju neizvršenih osnova za plaćanje iznosi 11.151,59 kn. </w:t>
      </w:r>
    </w:p>
    <w:p w:rsidRDefault="00751595" w:rsidP="00751595" w:rsidR="00751595">
      <w:pPr>
        <w:ind w:firstLine="315"/>
        <w:jc w:val="both"/>
      </w:pPr>
    </w:p>
    <w:p w:rsidRDefault="00751595" w:rsidP="00751595" w:rsidR="00751595">
      <w:pPr>
        <w:jc w:val="both"/>
      </w:pPr>
      <w:r>
        <w:t xml:space="preserve">      </w:t>
      </w:r>
      <w:r>
        <w:tab/>
        <w:t xml:space="preserve">2.  Poziva se osoba ovlaštena za zastupanje dužnika po zakonu  Igor Kolumbo, Zadar, Ante </w:t>
      </w:r>
      <w:proofErr w:type="spellStart"/>
      <w:r>
        <w:t>Tresića</w:t>
      </w:r>
      <w:proofErr w:type="spellEnd"/>
      <w:r>
        <w:t xml:space="preserve"> Pavičića 8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51595" w:rsidP="00751595" w:rsidR="00751595">
      <w:pPr>
        <w:jc w:val="both"/>
      </w:pPr>
    </w:p>
    <w:p w:rsidRDefault="00751595" w:rsidP="00751595" w:rsidR="00751595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51595" w:rsidP="00751595" w:rsidR="00751595">
      <w:pPr>
        <w:jc w:val="both"/>
      </w:pPr>
    </w:p>
    <w:p w:rsidRDefault="00751595" w:rsidP="00751595" w:rsidR="0075159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51595" w:rsidP="00751595" w:rsidR="00751595">
      <w:pPr>
        <w:tabs>
          <w:tab w:pos="0" w:val="left"/>
        </w:tabs>
        <w:jc w:val="both"/>
      </w:pPr>
    </w:p>
    <w:p w:rsidRDefault="00751595" w:rsidP="00751595" w:rsidR="00751595">
      <w:pPr>
        <w:tabs>
          <w:tab w:pos="0" w:val="left"/>
        </w:tabs>
        <w:jc w:val="both"/>
      </w:pPr>
    </w:p>
    <w:p w:rsidRDefault="00751595" w:rsidP="00751595" w:rsidR="00751595">
      <w:pPr>
        <w:jc w:val="center"/>
      </w:pPr>
      <w:r>
        <w:t>U Zadru 25. srpnja 2016.</w:t>
      </w:r>
    </w:p>
    <w:p w:rsidRDefault="00751595" w:rsidP="00751595" w:rsidR="00751595">
      <w:pPr>
        <w:jc w:val="center"/>
      </w:pPr>
    </w:p>
    <w:p w:rsidRDefault="00751595" w:rsidP="00751595" w:rsidR="00751595">
      <w:pPr>
        <w:ind w:firstLine="708" w:left="6372"/>
        <w:jc w:val="center"/>
      </w:pPr>
      <w:r>
        <w:t>Sudska savjetnica:</w:t>
      </w:r>
    </w:p>
    <w:p w:rsidRDefault="00751595" w:rsidP="00751595" w:rsidR="0075159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51595" w:rsidP="00751595" w:rsidR="00751595">
      <w:pPr>
        <w:tabs>
          <w:tab w:pos="720" w:val="left"/>
        </w:tabs>
        <w:ind w:firstLine="315" w:left="7788"/>
        <w:jc w:val="both"/>
      </w:pPr>
    </w:p>
    <w:p w:rsidRDefault="00751595" w:rsidP="00751595" w:rsidR="00751595">
      <w:pPr>
        <w:tabs>
          <w:tab w:pos="720" w:val="left"/>
        </w:tabs>
        <w:ind w:firstLine="315" w:left="7788"/>
        <w:jc w:val="both"/>
      </w:pPr>
      <w:r>
        <w:tab/>
      </w:r>
    </w:p>
    <w:p w:rsidRDefault="00751595" w:rsidP="00751595" w:rsidR="00751595">
      <w:pPr>
        <w:ind w:firstLine="708"/>
        <w:jc w:val="both"/>
      </w:pPr>
      <w:r>
        <w:t>DNA:</w:t>
      </w:r>
    </w:p>
    <w:p w:rsidRDefault="00751595" w:rsidP="00751595" w:rsidR="00751595">
      <w:pPr>
        <w:tabs>
          <w:tab w:pos="7620" w:val="left"/>
        </w:tabs>
        <w:ind w:firstLine="708"/>
        <w:jc w:val="both"/>
      </w:pPr>
      <w:r>
        <w:t>1. e-Oglasna ploča suda</w:t>
      </w:r>
      <w:r>
        <w:tab/>
      </w:r>
    </w:p>
    <w:p w:rsidRDefault="00751595" w:rsidP="00751595" w:rsidR="00751595">
      <w:pPr>
        <w:ind w:firstLine="708"/>
        <w:jc w:val="both"/>
      </w:pPr>
      <w:r>
        <w:t xml:space="preserve">2. U spis </w:t>
      </w:r>
    </w:p>
    <w:p w:rsidRDefault="00751595" w:rsidP="00751595" w:rsidR="00751595">
      <w:pPr>
        <w:ind w:firstLine="720"/>
        <w:jc w:val="both"/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595" w:rsidP="00751595" w:rsidR="00751595" w:rsidRPr="00B76F3C">
    <w:pPr>
      <w:pStyle w:val="SudSjedite"/>
    </w:pPr>
  </w:p>
  <w:p w:rsidRDefault="00751595" w:rsidP="00751595" w:rsidR="00751595">
    <w:pPr>
      <w:jc w:val="right"/>
    </w:pPr>
    <w:r>
      <w:t>Poslovni broj: 5 St-887-16-6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59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83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St-887/2016-4</izvorni_sadrzaj>
    <derivirana_varijabla naziv="DomainObject.Oznaka_1">St-887/2016-4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KOLUMBO j.d.o.o. za zastupničke usluge i trgovinu</izvorni_sadrzaj>
    <derivirana_varijabla naziv="DomainObject.Predmet.ProtustrankaFormated_1">  KOLUMBO j.d.o.o. za zastupničke usluge i trgovinu</derivirana_varijabla>
  </DomainObject.Predmet.ProtustrankaFormated>
  <DomainObject.Predmet.ProtustrankaFormatedOIB>
    <izvorni_sadrzaj>  KOLUMBO j.d.o.o. za zastupničke usluge i trgovinu, OIB 12706692636</izvorni_sadrzaj>
    <derivirana_varijabla naziv="DomainObject.Predmet.ProtustrankaFormatedOIB_1">  KOLUMBO j.d.o.o. za zastupničke usluge i trgovinu, OIB 12706692636</derivirana_varijabla>
  </DomainObject.Predmet.ProtustrankaFormatedOIB>
  <DomainObject.Predmet.ProtustrankaFormatedWithAdress>
    <izvorni_sadrzaj> KOLUMBO j.d.o.o. za zastupničke usluge i trgovinu, Ante Tresića Pavičića 8, 23000 Zadar</izvorni_sadrzaj>
    <derivirana_varijabla naziv="DomainObject.Predmet.ProtustrankaFormatedWithAdress_1"> KOLUMBO j.d.o.o. za zastupničke usluge i trgovinu, Ante Tresića Pavičića 8, 23000 Zadar</derivirana_varijabla>
  </DomainObject.Predmet.ProtustrankaFormatedWithAdress>
  <DomainObject.Predmet.ProtustrankaFormatedWithAdressOIB>
    <izvorni_sadrzaj> KOLUMBO j.d.o.o. za zastupničke usluge i trgovinu, OIB 12706692636, Ante Tresića Pavičića 8, 23000 Zadar</izvorni_sadrzaj>
    <derivirana_varijabla naziv="DomainObject.Predmet.ProtustrankaFormatedWithAdressOIB_1"> KOLUMBO j.d.o.o. za zastupničke usluge i trgovinu, OIB 12706692636, Ante Tresića Pavičića 8, 23000 Zadar</derivirana_varijabla>
  </DomainObject.Predmet.ProtustrankaFormatedWithAdressOIB>
  <DomainObject.Predmet.ProtustrankaWithAdress>
    <izvorni_sadrzaj>KOLUMBO j.d.o.o. za zastupničke usluge i trgovinu Ante Tresića Pavičića 8, 23000 Zadar</izvorni_sadrzaj>
    <derivirana_varijabla naziv="DomainObject.Predmet.ProtustrankaWithAdress_1">KOLUMBO j.d.o.o. za zastupničke usluge i trgovinu Ante Tresića Pavičića 8, 23000 Zadar</derivirana_varijabla>
  </DomainObject.Predmet.ProtustrankaWithAdress>
  <DomainObject.Predmet.ProtustrankaWithAdressOIB>
    <izvorni_sadrzaj>KOLUMBO j.d.o.o. za zastupničke usluge i trgovinu, OIB 12706692636, Ante Tresića Pavičića 8, 23000 Zadar</izvorni_sadrzaj>
    <derivirana_varijabla naziv="DomainObject.Predmet.ProtustrankaWithAdressOIB_1">KOLUMBO j.d.o.o. za zastupničke usluge i trgovinu, OIB 12706692636, Ante Tresića Pavičića 8, 23000 Zadar</derivirana_varijabla>
  </DomainObject.Predmet.ProtustrankaWithAdressOIB>
  <DomainObject.Predmet.ProtustrankaNazivFormated>
    <izvorni_sadrzaj>KOLUMBO j.d.o.o. za zastupničke usluge i trgovinu</izvorni_sadrzaj>
    <derivirana_varijabla naziv="DomainObject.Predmet.ProtustrankaNazivFormated_1">KOLUMBO j.d.o.o. za zastupničke usluge i trgovinu</derivirana_varijabla>
  </DomainObject.Predmet.ProtustrankaNazivFormated>
  <DomainObject.Predmet.ProtustrankaNazivFormatedOIB>
    <izvorni_sadrzaj>KOLUMBO j.d.o.o. za zastupničke usluge i trgovinu, OIB 12706692636</izvorni_sadrzaj>
    <derivirana_varijabla naziv="DomainObject.Predmet.ProtustrankaNazivFormatedOIB_1">KOLUMBO j.d.o.o. za zastupničke usluge i trgovinu, OIB 12706692636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11151.59</izvorni_sadrzaj>
    <derivirana_varijabla naziv="DomainObject.Predmet.TrenutnaVrijednost_1">11151.59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KOLUMBO j.d.o.o. za zastupničke usluge i trgovinu</item>
    </izvorni_sadrzaj>
    <derivirana_varijabla naziv="DomainObject.Predmet.ProtuStrankaListFormated_1">
      <item>KOLUMBO j.d.o.o. za zastupničke usluge i trgovinu</item>
    </derivirana_varijabla>
  </DomainObject.Predmet.ProtuStrankaListFormated>
  <DomainObject.Predmet.ProtuStrankaListFormatedOIB>
    <izvorni_sadrzaj>
      <item>KOLUMBO j.d.o.o. za zastupničke usluge i trgovinu, OIB 12706692636</item>
    </izvorni_sadrzaj>
    <derivirana_varijabla naziv="DomainObject.Predmet.ProtuStrankaListFormatedOIB_1">
      <item>KOLUMBO j.d.o.o. za zastupničke usluge i trgovinu, OIB 12706692636</item>
    </derivirana_varijabla>
  </DomainObject.Predmet.ProtuStrankaListFormatedOIB>
  <DomainObject.Predmet.ProtuStrankaListFormatedWithAdress>
    <izvorni_sadrzaj>
      <item>KOLUMBO j.d.o.o. za zastupničke usluge i trgovinu, Ante Tresića Pavičića 8, 23000 Zadar</item>
    </izvorni_sadrzaj>
    <derivirana_varijabla naziv="DomainObject.Predmet.ProtuStrankaListFormatedWithAdress_1">
      <item>KOLUMBO j.d.o.o. za zastupničke usluge i trgovinu, Ante Tresića Pavičića 8, 23000 Zadar</item>
    </derivirana_varijabla>
  </DomainObject.Predmet.ProtuStrankaListFormatedWithAdress>
  <DomainObject.Predmet.ProtuStrankaListFormatedWithAdressOIB>
    <izvorni_sadrzaj>
      <item>KOLUMBO j.d.o.o. za zastupničke usluge i trgovinu, OIB 12706692636, Ante Tresića Pavičića 8, 23000 Zadar</item>
    </izvorni_sadrzaj>
    <derivirana_varijabla naziv="DomainObject.Predmet.ProtuStrankaListFormatedWithAdressOIB_1">
      <item>KOLUMBO j.d.o.o. za zastupničke usluge i trgovinu, OIB 12706692636, Ante Tresića Pavičića 8, 23000 Zadar</item>
    </derivirana_varijabla>
  </DomainObject.Predmet.ProtuStrankaListFormatedWithAdressOIB>
  <DomainObject.Predmet.ProtuStrankaListNazivFormated>
    <izvorni_sadrzaj>
      <item>KOLUMBO j.d.o.o. za zastupničke usluge i trgovinu</item>
    </izvorni_sadrzaj>
    <derivirana_varijabla naziv="DomainObject.Predmet.ProtuStrankaListNazivFormated_1">
      <item>KOLUMBO j.d.o.o. za zastupničke usluge i trgovinu</item>
    </derivirana_varijabla>
  </DomainObject.Predmet.ProtuStrankaListNazivFormated>
  <DomainObject.Predmet.ProtuStrankaListNazivFormatedOIB>
    <izvorni_sadrzaj>
      <item>KOLUMBO j.d.o.o. za zastupničke usluge i trgovinu, OIB 12706692636</item>
    </izvorni_sadrzaj>
    <derivirana_varijabla naziv="DomainObject.Predmet.ProtuStrankaListNazivFormatedOIB_1">
      <item>KOLUMBO j.d.o.o. za zastupničke usluge i trgovinu, OIB 12706692636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St-887/2016-4</izvorni_sadrzaj>
    <derivirana_varijabla naziv="DomainObject.PoslovniBrojDokumenta_1">St-887/2016-4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KOLUMBO j.d.o.o. za zastupničke usluge i trgovinu</izvorni_sadrzaj>
    <derivirana_varijabla naziv="DomainObject.Predmet.ProtustrankaIDrugi_1">KOLUMBO j.d.o.o. za zastupničke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KOLUMBO j.d.o.o. za zastupničke usluge i trgovinu, OIB 12706692636, Ante Tresića Pavičića 8, 23000 Zadar</izvorni_sadrzaj>
    <derivirana_varijabla naziv="DomainObject.Predmet.ProtustrankaIDrugiAdressOIB_1">KOLUMBO j.d.o.o. za zastupničke usluge i trgovinu, OIB 12706692636, Ante Tresića Pavičića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KOLUMBO j.d.o.o. za zastupničke usluge i trgovinu</item>
    </izvorni_sadrzaj>
    <derivirana_varijabla naziv="DomainObject.Predmet.SudioniciListNaziv_1">
      <item>Financijska agencija</item>
      <item>KOLUMBO j.d.o.o. za zastupničke usluge i trgovinu</item>
    </derivirana_varijabla>
  </DomainObject.Predmet.SudioniciListNaziv>
  <DomainObject.Predmet.SudioniciListAdressOIB>
    <izvorni_sadrzaj>
      <item>Financijska agencija, OIB 85821130368, Ivana Danila 4,23000 Zadar</item>
      <item>KOLUMBO j.d.o.o. za zastupničke usluge i trgovinu, OIB 12706692636, Ante Tresića Pavičića 8,23000 Zadar</item>
    </izvorni_sadrzaj>
    <derivirana_varijabla naziv="DomainObject.Predmet.SudioniciListAdressOIB_1">
      <item>Financijska agencija, OIB 85821130368, Ivana Danila 4,23000 Zadar</item>
      <item>KOLUMBO j.d.o.o. za zastupničke usluge i trgovinu, OIB 12706692636, Ante Tresića Pavičića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DC4FD-1ABF-468A-B4DD-7C26D65FF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2023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2016-08-02T15:19:00Z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