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b030" w14:paraId="638b030" w:rsidRDefault="0062798A" w:rsidP="0062798A" w:rsidR="0062798A">
      <w:pPr>
        <w:ind w:left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2798A" w:rsidR="0062798A">
        <w:tc>
          <w:tcPr>
            <w:tcW w:type="dxa" w:w="3060"/>
            <w:hideMark/>
          </w:tcPr>
          <w:p w:rsidRDefault="0062798A" w:rsidR="0062798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62798A" w:rsidR="0062798A">
            <w:r>
              <w:t xml:space="preserve"> Trgovački sud u Zagrebu</w:t>
            </w:r>
          </w:p>
          <w:p w:rsidRDefault="0062798A" w:rsidR="0062798A">
            <w:r>
              <w:t xml:space="preserve">   Zagreb, Amruševa 2/II</w:t>
            </w:r>
          </w:p>
        </w:tc>
      </w:tr>
    </w:tbl>
    <w:p w:rsidRDefault="0062798A" w:rsidP="0062798A" w:rsidR="0062798A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  </w:t>
      </w:r>
      <w:r w:rsidR="00F14667">
        <w:rPr>
          <w:bCs/>
        </w:rPr>
        <w:t>86</w:t>
      </w:r>
      <w:r>
        <w:rPr>
          <w:bCs/>
        </w:rPr>
        <w:t>.</w:t>
      </w:r>
      <w:r>
        <w:rPr>
          <w:b/>
        </w:rPr>
        <w:t xml:space="preserve"> </w:t>
      </w:r>
      <w:r>
        <w:t>St-</w:t>
      </w:r>
      <w:r w:rsidR="009E317C">
        <w:t>1881</w:t>
      </w:r>
      <w:r>
        <w:t>/1</w:t>
      </w:r>
      <w:r w:rsidR="009E317C">
        <w:t>7</w:t>
      </w:r>
      <w:r w:rsidR="00F14667">
        <w:t>-</w:t>
      </w:r>
      <w:r w:rsidR="009E317C">
        <w:t>7</w:t>
      </w:r>
    </w:p>
    <w:p w:rsidRDefault="0062798A" w:rsidP="0062798A" w:rsidR="0062798A">
      <w:pPr>
        <w:jc w:val="center"/>
      </w:pPr>
      <w:r>
        <w:t xml:space="preserve">R E P U B L I K A  H R V A T S K A </w:t>
      </w:r>
    </w:p>
    <w:p w:rsidRDefault="0062798A" w:rsidP="0062798A" w:rsidR="0062798A"/>
    <w:p w:rsidRDefault="0062798A" w:rsidP="0062798A" w:rsidR="0062798A">
      <w:pPr>
        <w:ind w:hanging="2880" w:left="2880"/>
        <w:jc w:val="center"/>
      </w:pPr>
      <w:r>
        <w:t xml:space="preserve">R J E Š E N J E </w:t>
      </w:r>
    </w:p>
    <w:p w:rsidRDefault="0062798A" w:rsidP="0062798A" w:rsidR="0062798A">
      <w:pPr>
        <w:ind w:hanging="2880" w:left="2880"/>
        <w:jc w:val="center"/>
      </w:pPr>
    </w:p>
    <w:p w:rsidRDefault="0062798A" w:rsidP="0062798A" w:rsidR="0062798A">
      <w:pPr>
        <w:jc w:val="both"/>
      </w:pPr>
      <w:r>
        <w:tab/>
        <w:t xml:space="preserve">Trgovački sud u Zagrebu, </w:t>
      </w:r>
      <w:r w:rsidR="00F14667" w:rsidRPr="00F14667">
        <w:t xml:space="preserve">po sucu mr.sc. Ani Nagy, u stečajnom predmetu povodom zahtjeva FINANCIJSKE AGENCIJE, za provedbu skraćenog stečajnog postupka nad dužnikom </w:t>
      </w:r>
      <w:r w:rsidR="009E317C" w:rsidRPr="005C199D">
        <w:t>"ARGUMENTUM VERITAS" BICIKLISTIČKI KLUB, Odranska 1, Zagreb, OIB: 00179013987</w:t>
      </w:r>
      <w:r w:rsidR="00F14667" w:rsidRPr="00F14667">
        <w:t>, dana</w:t>
      </w:r>
      <w:r w:rsidR="00F14667">
        <w:t xml:space="preserve"> 2</w:t>
      </w:r>
      <w:r>
        <w:t xml:space="preserve">. </w:t>
      </w:r>
      <w:r w:rsidR="009E317C">
        <w:t>listopada</w:t>
      </w:r>
      <w:r>
        <w:t xml:space="preserve"> 201</w:t>
      </w:r>
      <w:r w:rsidR="009E317C">
        <w:t>8</w:t>
      </w:r>
      <w:r>
        <w:t xml:space="preserve">., </w:t>
      </w:r>
    </w:p>
    <w:p w:rsidRDefault="009272BF" w:rsidP="009272BF" w:rsidR="009272BF">
      <w:pPr>
        <w:ind w:firstLine="708"/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62798A" w:rsidR="009E317C">
      <w:pPr>
        <w:ind w:firstLine="708"/>
        <w:jc w:val="both"/>
      </w:pPr>
      <w:r>
        <w:t>Ispravlja se rješenje ovog suda</w:t>
      </w:r>
      <w:r w:rsidR="00F14667">
        <w:t xml:space="preserve"> poslovni broj </w:t>
      </w:r>
      <w:r w:rsidR="00B1696E">
        <w:t xml:space="preserve"> St-1881/17-6 </w:t>
      </w:r>
      <w:r w:rsidR="00F14667">
        <w:t xml:space="preserve">od </w:t>
      </w:r>
      <w:r>
        <w:t xml:space="preserve"> </w:t>
      </w:r>
      <w:r w:rsidR="009E317C">
        <w:t>2. listopada 2018</w:t>
      </w:r>
      <w:r w:rsidR="00E47925">
        <w:t xml:space="preserve">. </w:t>
      </w:r>
      <w:r w:rsidR="0062798A">
        <w:t xml:space="preserve">u izreci, </w:t>
      </w:r>
      <w:r w:rsidR="00F14667">
        <w:t>točka I</w:t>
      </w:r>
      <w:r w:rsidR="009E317C">
        <w:t xml:space="preserve">II, tako da umjesto pogrešno naznačenog </w:t>
      </w:r>
      <w:r w:rsidR="005B292D" w:rsidRPr="005C199D">
        <w:t>"</w:t>
      </w:r>
      <w:r w:rsidR="009E317C">
        <w:t xml:space="preserve">poziv na broj </w:t>
      </w:r>
      <w:r w:rsidR="009E317C" w:rsidRPr="003A7B9A">
        <w:t>2001-</w:t>
      </w:r>
      <w:r w:rsidR="009E317C">
        <w:t>832-2018</w:t>
      </w:r>
      <w:r w:rsidR="009E317C" w:rsidRPr="005C199D">
        <w:t>"</w:t>
      </w:r>
      <w:r w:rsidR="009E317C">
        <w:t xml:space="preserve"> ispravno ima pisati </w:t>
      </w:r>
      <w:r w:rsidR="005B292D" w:rsidRPr="005C199D">
        <w:t>"</w:t>
      </w:r>
      <w:r w:rsidR="009E317C">
        <w:t>poziv na broj 2001-1881-17</w:t>
      </w:r>
      <w:r w:rsidR="009E317C" w:rsidRPr="005C199D">
        <w:t>"</w:t>
      </w:r>
      <w:r w:rsidR="009E317C">
        <w:t>.</w:t>
      </w: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62798A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62798A">
        <w:t>St-</w:t>
      </w:r>
      <w:r w:rsidR="00B1696E">
        <w:t>1881/</w:t>
      </w:r>
      <w:r w:rsidR="009E317C">
        <w:t>17</w:t>
      </w:r>
      <w:r w:rsidR="00B1696E">
        <w:t>-6</w:t>
      </w:r>
      <w:r w:rsidR="00F14667">
        <w:t xml:space="preserve"> od </w:t>
      </w:r>
      <w:r w:rsidR="009E317C">
        <w:t>2. listopada 2018</w:t>
      </w:r>
      <w:r w:rsidR="00E47925">
        <w:t xml:space="preserve">. </w:t>
      </w:r>
      <w:r>
        <w:t>doš</w:t>
      </w:r>
      <w:r w:rsidR="0062798A">
        <w:t xml:space="preserve">lo do </w:t>
      </w:r>
      <w:r w:rsidR="00F14667">
        <w:t xml:space="preserve">očite </w:t>
      </w:r>
      <w:r w:rsidR="006C0D81">
        <w:t>pogreške</w:t>
      </w:r>
      <w:r w:rsidR="00F14667">
        <w:t xml:space="preserve"> pri pisanju </w:t>
      </w:r>
      <w:r w:rsidR="005B292D">
        <w:t>brojeva</w:t>
      </w:r>
      <w:r>
        <w:t xml:space="preserve"> odlučeno je primjenom odredbe čl. 342</w:t>
      </w:r>
      <w:r w:rsidR="00F14667">
        <w:t>.</w:t>
      </w:r>
      <w:r>
        <w:t>, u svezi čl. 347</w:t>
      </w:r>
      <w:r w:rsidR="00F14667">
        <w:t>.</w:t>
      </w:r>
      <w:r>
        <w:t xml:space="preserve">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</w:t>
      </w:r>
      <w:r w:rsidR="009E317C">
        <w:t>, 104/17</w:t>
      </w:r>
      <w:r w:rsidR="0062798A">
        <w:t>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62798A" w:rsidR="00706986" w:rsidRPr="00995CBD">
      <w:pPr>
        <w:jc w:val="center"/>
      </w:pPr>
      <w:r w:rsidRPr="00995CBD">
        <w:t>U Zagrebu,</w:t>
      </w:r>
      <w:r w:rsidR="00FE5E52">
        <w:t xml:space="preserve"> </w:t>
      </w:r>
      <w:r w:rsidR="00F14667">
        <w:t xml:space="preserve">2. </w:t>
      </w:r>
      <w:r w:rsidR="009E317C">
        <w:t>listopada</w:t>
      </w:r>
      <w:r w:rsidR="008315BC">
        <w:t xml:space="preserve"> </w:t>
      </w:r>
      <w:r w:rsidR="009E317C">
        <w:t>2018</w:t>
      </w:r>
      <w:r w:rsidRPr="00DF08F8">
        <w:t>.</w:t>
      </w:r>
    </w:p>
    <w:p w:rsidRDefault="00706986" w:rsidP="00706986" w:rsidR="00706986" w:rsidRPr="00995CBD"/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F14667" w:rsidP="00C260CE" w:rsidR="00C260CE" w:rsidRPr="00995CBD">
      <w:pPr>
        <w:ind w:firstLine="708" w:left="5664"/>
      </w:pPr>
      <w:r>
        <w:t>mr.sc. Ana Nagy</w:t>
      </w:r>
      <w:r w:rsidR="00B7728E">
        <w:t>, v.r.</w:t>
      </w: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706986" w:rsidR="00706986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B7728E" w:rsidP="00706986" w:rsidR="00B7728E">
      <w:pPr>
        <w:jc w:val="both"/>
      </w:pPr>
    </w:p>
    <w:p w:rsidRDefault="00B7728E" w:rsidP="00B7728E" w:rsidR="00B7728E">
      <w:pPr>
        <w:ind w:left="7080"/>
        <w:jc w:val="both"/>
      </w:pPr>
      <w:r>
        <w:t>Za točnost otpravka-ovlašteni službenik:</w:t>
      </w:r>
    </w:p>
    <w:p w:rsidRDefault="00B7728E" w:rsidP="00B7728E" w:rsidR="00B7728E">
      <w:pPr>
        <w:ind w:left="7080"/>
        <w:jc w:val="both"/>
      </w:pPr>
      <w:r>
        <w:t xml:space="preserve">Tanja Štraubert </w:t>
      </w:r>
    </w:p>
    <w:p w:rsidRDefault="00706986" w:rsidP="00706986" w:rsidR="00706986">
      <w:pPr>
        <w:ind w:firstLine="708" w:left="6372"/>
      </w:pPr>
    </w:p>
    <w:p w:rsidRDefault="0062798A" w:rsidP="005B292D" w:rsidR="0062798A" w:rsidRPr="005B292D">
      <w:pPr>
        <w:ind w:left="360"/>
        <w:rPr>
          <w:sz w:val="20"/>
          <w:szCs w:val="20"/>
        </w:rPr>
      </w:pPr>
    </w:p>
    <w:sectPr w:rsidSect="00F14667" w:rsidR="0062798A" w:rsidRPr="005B292D">
      <w:headerReference w:type="even" r:id="rId10"/>
      <w:headerReference w:type="default" r:id="rId11"/>
      <w:pgSz w:h="15840" w:w="12240"/>
      <w:pgMar w:gutter="0" w:footer="709" w:header="709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9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0D81" w:rsidP="006C0D81" w:rsidR="00E249BC">
    <w:pPr>
      <w:pStyle w:val="Zaglavlje"/>
      <w:jc w:val="right"/>
    </w:pPr>
    <w:r w:rsidRPr="006C0D81">
      <w:t>86. St-</w:t>
    </w:r>
    <w:r w:rsidR="009B6963">
      <w:t>6637</w:t>
    </w:r>
    <w:r w:rsidRPr="006C0D81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8C1"/>
    <w:rsid w:val="00164FC6"/>
    <w:rsid w:val="0022044D"/>
    <w:rsid w:val="00264B95"/>
    <w:rsid w:val="00281BB5"/>
    <w:rsid w:val="00284523"/>
    <w:rsid w:val="002A345F"/>
    <w:rsid w:val="002D4BCA"/>
    <w:rsid w:val="00300D41"/>
    <w:rsid w:val="00333673"/>
    <w:rsid w:val="0038025A"/>
    <w:rsid w:val="0038638E"/>
    <w:rsid w:val="003867DF"/>
    <w:rsid w:val="003A4213"/>
    <w:rsid w:val="0040769B"/>
    <w:rsid w:val="00424495"/>
    <w:rsid w:val="00464EF1"/>
    <w:rsid w:val="004C5DE2"/>
    <w:rsid w:val="0050733C"/>
    <w:rsid w:val="0053307D"/>
    <w:rsid w:val="00561407"/>
    <w:rsid w:val="005B292D"/>
    <w:rsid w:val="005C061D"/>
    <w:rsid w:val="00627961"/>
    <w:rsid w:val="0062798A"/>
    <w:rsid w:val="006728C3"/>
    <w:rsid w:val="006C0D81"/>
    <w:rsid w:val="00706986"/>
    <w:rsid w:val="00724517"/>
    <w:rsid w:val="008315BC"/>
    <w:rsid w:val="00854B43"/>
    <w:rsid w:val="00903123"/>
    <w:rsid w:val="009272BF"/>
    <w:rsid w:val="00995CBD"/>
    <w:rsid w:val="00997FB4"/>
    <w:rsid w:val="009B6963"/>
    <w:rsid w:val="009C4536"/>
    <w:rsid w:val="009E317C"/>
    <w:rsid w:val="009E3D1E"/>
    <w:rsid w:val="00B1696E"/>
    <w:rsid w:val="00B31C28"/>
    <w:rsid w:val="00B61341"/>
    <w:rsid w:val="00B7728E"/>
    <w:rsid w:val="00B833F2"/>
    <w:rsid w:val="00BC3B1C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C5232"/>
    <w:rsid w:val="00DF08F8"/>
    <w:rsid w:val="00E249BC"/>
    <w:rsid w:val="00E27F12"/>
    <w:rsid w:val="00E47925"/>
    <w:rsid w:val="00E5504A"/>
    <w:rsid w:val="00E90874"/>
    <w:rsid w:val="00EB1566"/>
    <w:rsid w:val="00EE3222"/>
    <w:rsid w:val="00F12648"/>
    <w:rsid w:val="00F14667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7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St-1881/2017</izvorni_sadrzaj>
    <derivirana_varijabla naziv="DomainObject.Predmet.OznakaBroj_1">St-1881/2017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ARGUMENTUM VERITAS BICIKLISTIČKI KLUB</izvorni_sadrzaj>
    <derivirana_varijabla naziv="DomainObject.Predmet.ProtustrankaFormated_1">  ARGUMENTUM VERITAS BICIKLISTIČKI KLUB</derivirana_varijabla>
  </DomainObject.Predmet.ProtustrankaFormated>
  <DomainObject.Predmet.ProtustrankaFormatedOIB>
    <izvorni_sadrzaj>  ARGUMENTUM VERITAS BICIKLISTIČKI KLUB, OIB 00179013987</izvorni_sadrzaj>
    <derivirana_varijabla naziv="DomainObject.Predmet.ProtustrankaFormatedOIB_1">  ARGUMENTUM VERITAS BICIKLISTIČKI KLUB, OIB 00179013987</derivirana_varijabla>
  </DomainObject.Predmet.ProtustrankaFormatedOIB>
  <DomainObject.Predmet.ProtustrankaFormatedWithAdress>
    <izvorni_sadrzaj> ARGUMENTUM VERITAS BICIKLISTIČKI KLUB, Odranska 1, 10000 Zagreb</izvorni_sadrzaj>
    <derivirana_varijabla naziv="DomainObject.Predmet.ProtustrankaFormatedWithAdress_1"> ARGUMENTUM VERITAS BICIKLISTIČKI KLUB, Odranska 1, 10000 Zagreb</derivirana_varijabla>
  </DomainObject.Predmet.ProtustrankaFormatedWithAdress>
  <DomainObject.Predmet.ProtustrankaFormatedWithAdressOIB>
    <izvorni_sadrzaj> ARGUMENTUM VERITAS BICIKLISTIČKI KLUB, OIB 00179013987, Odranska 1, 10000 Zagreb</izvorni_sadrzaj>
    <derivirana_varijabla naziv="DomainObject.Predmet.ProtustrankaFormatedWithAdressOIB_1"> ARGUMENTUM VERITAS BICIKLISTIČKI KLUB, OIB 00179013987, Odranska 1, 10000 Zagreb</derivirana_varijabla>
  </DomainObject.Predmet.ProtustrankaFormatedWithAdressOIB>
  <DomainObject.Predmet.ProtustrankaWithAdress>
    <izvorni_sadrzaj>ARGUMENTUM VERITAS BICIKLISTIČKI KLUB Odranska 1, 10000 Zagreb</izvorni_sadrzaj>
    <derivirana_varijabla naziv="DomainObject.Predmet.ProtustrankaWithAdress_1">ARGUMENTUM VERITAS BICIKLISTIČKI KLUB Odranska 1, 10000 Zagreb</derivirana_varijabla>
  </DomainObject.Predmet.ProtustrankaWithAdress>
  <DomainObject.Predmet.ProtustrankaWithAdressOIB>
    <izvorni_sadrzaj>ARGUMENTUM VERITAS BICIKLISTIČKI KLUB, OIB 00179013987, Odranska 1, 10000 Zagreb</izvorni_sadrzaj>
    <derivirana_varijabla naziv="DomainObject.Predmet.ProtustrankaWithAdressOIB_1">ARGUMENTUM VERITAS BICIKLISTIČKI KLUB, OIB 00179013987, Odranska 1, 10000 Zagreb</derivirana_varijabla>
  </DomainObject.Predmet.ProtustrankaWithAdressOIB>
  <DomainObject.Predmet.ProtustrankaNazivFormated>
    <izvorni_sadrzaj>ARGUMENTUM VERITAS BICIKLISTIČKI KLUB</izvorni_sadrzaj>
    <derivirana_varijabla naziv="DomainObject.Predmet.ProtustrankaNazivFormated_1">ARGUMENTUM VERITAS BICIKLISTIČKI KLUB</derivirana_varijabla>
  </DomainObject.Predmet.ProtustrankaNazivFormated>
  <DomainObject.Predmet.ProtustrankaNazivFormatedOIB>
    <izvorni_sadrzaj>ARGUMENTUM VERITAS BICIKLISTIČKI KLUB, OIB 00179013987</izvorni_sadrzaj>
    <derivirana_varijabla naziv="DomainObject.Predmet.ProtustrankaNazivFormatedOIB_1">ARGUMENTUM VERITAS BICIKLISTIČKI KLUB, OIB 00179013987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ARGUMENTUM VERITAS BICIKLISTIČKI KLUB</item>
    </izvorni_sadrzaj>
    <derivirana_varijabla naziv="DomainObject.Predmet.ProtuStrankaListFormated_1">
      <item>ARGUMENTUM VERITAS BICIKLISTIČKI KLUB</item>
    </derivirana_varijabla>
  </DomainObject.Predmet.ProtuStrankaListFormated>
  <DomainObject.Predmet.ProtuStrankaListFormatedOIB>
    <izvorni_sadrzaj>
      <item>ARGUMENTUM VERITAS BICIKLISTIČKI KLUB, OIB 00179013987</item>
    </izvorni_sadrzaj>
    <derivirana_varijabla naziv="DomainObject.Predmet.ProtuStrankaListFormatedOIB_1">
      <item>ARGUMENTUM VERITAS BICIKLISTIČKI KLUB, OIB 00179013987</item>
    </derivirana_varijabla>
  </DomainObject.Predmet.ProtuStrankaListFormatedOIB>
  <DomainObject.Predmet.ProtuStrankaListFormatedWithAdress>
    <izvorni_sadrzaj>
      <item>ARGUMENTUM VERITAS BICIKLISTIČKI KLUB, Odranska 1, 10000 Zagreb</item>
    </izvorni_sadrzaj>
    <derivirana_varijabla naziv="DomainObject.Predmet.ProtuStrankaListFormatedWithAdress_1">
      <item>ARGUMENTUM VERITAS BICIKLISTIČKI KLUB, Odranska 1, 10000 Zagreb</item>
    </derivirana_varijabla>
  </DomainObject.Predmet.ProtuStrankaListFormatedWithAdress>
  <DomainObject.Predmet.ProtuStrankaListFormatedWithAdressOIB>
    <izvorni_sadrzaj>
      <item>ARGUMENTUM VERITAS BICIKLISTIČKI KLUB, OIB 00179013987, Odranska 1, 10000 Zagreb</item>
    </izvorni_sadrzaj>
    <derivirana_varijabla naziv="DomainObject.Predmet.ProtuStrankaListFormatedWithAdressOIB_1">
      <item>ARGUMENTUM VERITAS BICIKLISTIČKI KLUB, OIB 00179013987, Odranska 1, 10000 Zagreb</item>
    </derivirana_varijabla>
  </DomainObject.Predmet.ProtuStrankaListFormatedWithAdressOIB>
  <DomainObject.Predmet.ProtuStrankaListNazivFormated>
    <izvorni_sadrzaj>
      <item>ARGUMENTUM VERITAS BICIKLISTIČKI KLUB</item>
    </izvorni_sadrzaj>
    <derivirana_varijabla naziv="DomainObject.Predmet.ProtuStrankaListNazivFormated_1">
      <item>ARGUMENTUM VERITAS BICIKLISTIČKI KLUB</item>
    </derivirana_varijabla>
  </DomainObject.Predmet.ProtuStrankaListNazivFormated>
  <DomainObject.Predmet.ProtuStrankaListNazivFormatedOIB>
    <izvorni_sadrzaj>
      <item>ARGUMENTUM VERITAS BICIKLISTIČKI KLUB, OIB 00179013987</item>
    </izvorni_sadrzaj>
    <derivirana_varijabla naziv="DomainObject.Predmet.ProtuStrankaListNazivFormatedOIB_1">
      <item>ARGUMENTUM VERITAS BICIKLISTIČKI KLUB, OIB 00179013987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ARGUMENTUM VERITAS BICIKLISTIČKI KLUB</izvorni_sadrzaj>
    <derivirana_varijabla naziv="DomainObject.Predmet.ProtustrankaIDrugi_1">ARGUMENTUM VERITAS BICIKLISTIČKI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ARGUMENTUM VERITAS BICIKLISTIČKI KLUB, OIB 00179013987, Odranska 1, 10000 Zagreb</izvorni_sadrzaj>
    <derivirana_varijabla naziv="DomainObject.Predmet.ProtustrankaIDrugiAdressOIB_1">ARGUMENTUM VERITAS BICIKLISTIČKI KLUB, OIB 00179013987, Odranska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ARGUMENTUM VERITAS BICIKLISTIČKI KLUB</item>
      <item>FINA Regionalni centar Zagreb</item>
    </izvorni_sadrzaj>
    <derivirana_varijabla naziv="DomainObject.Predmet.SudioniciListNaziv_1">
      <item>ARGUMENTUM VERITAS BICIKLISTIČKI KLUB</item>
      <item>FINA Regionalni centar Zagreb</item>
    </derivirana_varijabla>
  </DomainObject.Predmet.SudioniciListNaziv>
  <DomainObject.Predmet.SudioniciListAdressOIB>
    <izvorni_sadrzaj>
      <item>ARGUMENTUM VERITAS BICIKLISTIČKI KLUB, OIB 00179013987, Odranska 1,10000 Zagreb</item>
      <item>FINA Regionalni centar Zagreb, OIB 85821130368, Trg svibanjskih žrtava 1995. 1,10000 Zagreb</item>
    </izvorni_sadrzaj>
    <derivirana_varijabla naziv="DomainObject.Predmet.SudioniciListAdressOIB_1">
      <item>ARGUMENTUM VERITAS BICIKLISTIČKI KLUB, OIB 00179013987, Odranska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00179013987</item>
      <item>, OIB 85821130368</item>
    </izvorni_sadrzaj>
    <derivirana_varijabla naziv="DomainObject.Predmet.SudioniciListNazivOIB_1">
      <item>, OIB 00179013987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1229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2018-10-02T12:37:00Z</dcterms:created>
  <dc:creator>tjakupak</dc:creator>
  <cp:lastModifiedBy>Tanja Štraubert</cp:lastModifiedBy>
  <cp:lastPrinted>2018-10-02T12:38:00Z</cp:lastPrinted>
  <dcterms:modified xmlns:xsi="http://www.w3.org/2001/XMLSchema-instance" xsi:type="dcterms:W3CDTF">2018-10-02T12:38:00Z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(St-1881-17-ispravak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