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434733" w:rsidP="00434733" w:rsidR="005344FD" w:rsidRPr="00E003B6">
            <w:pPr>
              <w:jc w:val="right"/>
              <w:rPr>
                <w:noProof/>
                <w:sz w:val="24"/>
                <w:szCs w:val="24"/>
              </w:rPr>
            </w:pPr>
            <w:r>
              <w:rPr>
                <w:noProof/>
                <w:sz w:val="24"/>
                <w:szCs w:val="24"/>
              </w:rPr>
              <w:t>Poslovni broj: 11.St-1104</w:t>
            </w:r>
            <w:r w:rsidR="005344FD" w:rsidRPr="00E003B6">
              <w:rPr>
                <w:noProof/>
                <w:sz w:val="24"/>
                <w:szCs w:val="24"/>
              </w:rPr>
              <w:t>/201</w:t>
            </w:r>
            <w:r w:rsidR="005344FD">
              <w:rPr>
                <w:noProof/>
                <w:sz w:val="24"/>
                <w:szCs w:val="24"/>
              </w:rPr>
              <w:t>6</w:t>
            </w:r>
          </w:p>
        </w:tc>
      </w:tr>
    </w:tbl>
    <w:p w14:textId="11a26c3" w14:paraId="11a26c3"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434733" w:rsidRPr="00434733">
        <w:rPr>
          <w:szCs w:val="24"/>
          <w:lang w:val="hr-HR"/>
        </w:rPr>
        <w:t>SVIĆARICA d.o.o., OIB: 28414102371, Split, Primoštenska 8</w:t>
      </w:r>
      <w:r w:rsidR="00C76020" w:rsidRPr="001003B7">
        <w:rPr>
          <w:lang w:val="hr-HR"/>
        </w:rPr>
        <w:t xml:space="preserve">, </w:t>
      </w:r>
      <w:r w:rsidR="005344FD">
        <w:rPr>
          <w:lang w:val="hr-HR"/>
        </w:rPr>
        <w:t>12. prosinca 2017.</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434733" w:rsidRPr="00434733">
        <w:rPr>
          <w:lang w:val="hr-HR"/>
        </w:rPr>
        <w:t>Marija Katunarić</w:t>
      </w:r>
      <w:r w:rsidR="00434733">
        <w:rPr>
          <w:lang w:val="hr-HR"/>
        </w:rPr>
        <w:t xml:space="preserve"> iz</w:t>
      </w:r>
      <w:r w:rsidR="00434733" w:rsidRPr="00434733">
        <w:rPr>
          <w:lang w:val="hr-HR"/>
        </w:rPr>
        <w:t xml:space="preserve"> Split</w:t>
      </w:r>
      <w:r w:rsidR="00434733">
        <w:rPr>
          <w:lang w:val="hr-HR"/>
        </w:rPr>
        <w:t>a</w:t>
      </w:r>
      <w:r w:rsidR="00434733" w:rsidRPr="00434733">
        <w:rPr>
          <w:lang w:val="hr-HR"/>
        </w:rPr>
        <w:t>, Primoštenska 8</w:t>
      </w:r>
      <w:r w:rsidR="00434733">
        <w:rPr>
          <w:lang w:val="hr-HR"/>
        </w:rPr>
        <w:t>, OIB: 43297442556</w:t>
      </w:r>
      <w:r w:rsidR="005B4B91">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34733">
        <w:rPr>
          <w:lang w:val="hr-HR"/>
        </w:rPr>
        <w:t>1104</w:t>
      </w:r>
      <w:r w:rsidR="00B43416" w:rsidRPr="001003B7">
        <w:rPr>
          <w:lang w:val="hr-HR"/>
        </w:rPr>
        <w:t>-2016</w:t>
      </w:r>
      <w:r w:rsidRPr="001003B7">
        <w:rPr>
          <w:lang w:val="hr-HR"/>
        </w:rPr>
        <w:t>)</w:t>
      </w:r>
      <w:r w:rsidR="00225B17">
        <w:rPr>
          <w:lang w:val="hr-HR"/>
        </w:rPr>
        <w:t>.</w:t>
      </w:r>
    </w:p>
    <w:p w:rsidRDefault="00225B17" w:rsidP="0024431B" w:rsidR="00225B17">
      <w:pPr>
        <w:ind w:firstLine="708"/>
        <w:jc w:val="both"/>
        <w:rPr>
          <w:szCs w:val="24"/>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4733">
        <w:t>1104</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5344FD" w:rsidP="005344FD" w:rsidR="005344FD">
      <w:pPr>
        <w:spacing w:before="200"/>
        <w:ind w:firstLine="709"/>
        <w:jc w:val="both"/>
        <w:rPr>
          <w:szCs w:val="24"/>
        </w:rPr>
      </w:pPr>
      <w:r w:rsidRPr="005344FD">
        <w:rPr>
          <w:szCs w:val="24"/>
        </w:rPr>
        <w:t>Financijska agencija, Regionalni centar Split, Podružnica</w:t>
      </w:r>
      <w:r>
        <w:rPr>
          <w:szCs w:val="24"/>
        </w:rPr>
        <w:t xml:space="preserve"> Split, podnijela je ovom sudu </w:t>
      </w:r>
      <w:r w:rsidR="00434733">
        <w:rPr>
          <w:szCs w:val="24"/>
        </w:rPr>
        <w:t>18</w:t>
      </w:r>
      <w:r w:rsidR="005B4B91">
        <w:rPr>
          <w:szCs w:val="24"/>
        </w:rPr>
        <w:t>. travnja</w:t>
      </w:r>
      <w:r>
        <w:rPr>
          <w:szCs w:val="24"/>
        </w:rPr>
        <w:t xml:space="preserve"> 2016.</w:t>
      </w:r>
      <w:r w:rsidRPr="005344FD">
        <w:rPr>
          <w:szCs w:val="24"/>
        </w:rPr>
        <w:t>, na temelju odre</w:t>
      </w:r>
      <w:r w:rsidR="005B4B91">
        <w:rPr>
          <w:szCs w:val="24"/>
        </w:rPr>
        <w:t>dbe čl. 110.  st. 1</w:t>
      </w:r>
      <w:r w:rsidRPr="005344FD">
        <w:rPr>
          <w:szCs w:val="24"/>
        </w:rPr>
        <w:t>. SZ-a, prijedlog za otvaranje s</w:t>
      </w:r>
      <w:r w:rsidR="005B4B91">
        <w:rPr>
          <w:szCs w:val="24"/>
        </w:rPr>
        <w:t>tečajnog postupka nad dužnikom</w:t>
      </w:r>
      <w:r w:rsidR="005B4B91" w:rsidRPr="005B4B91">
        <w:t xml:space="preserve"> </w:t>
      </w:r>
      <w:r w:rsidR="00434733" w:rsidRPr="00434733">
        <w:rPr>
          <w:szCs w:val="24"/>
        </w:rPr>
        <w:t>SVIĆARICA d.o.o., OIB: 28414102371, Split, Primoštenska 8</w:t>
      </w:r>
      <w:r w:rsidRPr="005344FD">
        <w:rPr>
          <w:szCs w:val="24"/>
        </w:rPr>
        <w:t>.</w:t>
      </w:r>
      <w:r>
        <w:rPr>
          <w:szCs w:val="24"/>
        </w:rPr>
        <w:t xml:space="preserve"> </w:t>
      </w:r>
      <w:r w:rsidRPr="005344FD">
        <w:rPr>
          <w:szCs w:val="24"/>
        </w:rPr>
        <w:t xml:space="preserve">U prijedlogu se navodi da dužnik na dan </w:t>
      </w:r>
      <w:r w:rsidR="00434733">
        <w:rPr>
          <w:szCs w:val="24"/>
        </w:rPr>
        <w:t>14</w:t>
      </w:r>
      <w:r w:rsidR="005B4B91">
        <w:rPr>
          <w:szCs w:val="24"/>
        </w:rPr>
        <w:t>. travnja 2016</w:t>
      </w:r>
      <w:r w:rsidRPr="005344FD">
        <w:rPr>
          <w:szCs w:val="24"/>
        </w:rPr>
        <w:t>. godine u Očevidniku redoslijeda osnova za plaćanje ima evidentirane neizvršene osnove za plaćan</w:t>
      </w:r>
      <w:r w:rsidR="005B4B91">
        <w:rPr>
          <w:szCs w:val="24"/>
        </w:rPr>
        <w:t>ja u neprekinutom razdoblju od 12</w:t>
      </w:r>
      <w:r w:rsidRPr="005344FD">
        <w:rPr>
          <w:szCs w:val="24"/>
        </w:rPr>
        <w:t xml:space="preserve">0 dana, u ukupnom iznosu od </w:t>
      </w:r>
      <w:r w:rsidR="00434733">
        <w:rPr>
          <w:szCs w:val="24"/>
        </w:rPr>
        <w:t>11.584,10</w:t>
      </w:r>
      <w:r w:rsidRPr="005344FD">
        <w:rPr>
          <w:szCs w:val="24"/>
        </w:rPr>
        <w:t xml:space="preserve"> kn, kao i da prema podacima koji su dostavljeni od Hrvatskog zavoda za mirovinsko osiguranje dužnik ima </w:t>
      </w:r>
      <w:r w:rsidR="005B4B91">
        <w:rPr>
          <w:szCs w:val="24"/>
        </w:rPr>
        <w:t>1</w:t>
      </w:r>
      <w:r w:rsidRPr="005344FD">
        <w:rPr>
          <w:szCs w:val="24"/>
        </w:rPr>
        <w:t xml:space="preserve"> zaposlen</w:t>
      </w:r>
      <w:r w:rsidR="005B4B91">
        <w:rPr>
          <w:szCs w:val="24"/>
        </w:rPr>
        <w:t>og</w:t>
      </w:r>
      <w:r w:rsidRPr="005344FD">
        <w:rPr>
          <w:szCs w:val="24"/>
        </w:rPr>
        <w:t xml:space="preserve">. </w:t>
      </w:r>
    </w:p>
    <w:p w:rsidRDefault="005344FD" w:rsidP="005344FD" w:rsidR="001577AB">
      <w:pPr>
        <w:spacing w:before="200"/>
        <w:ind w:firstLine="709"/>
        <w:jc w:val="both"/>
      </w:pPr>
      <w:r>
        <w:t>R</w:t>
      </w:r>
      <w:r w:rsidR="005B4B91">
        <w:t>j</w:t>
      </w:r>
      <w:r>
        <w:t>ešenjem ovog suda 11.</w:t>
      </w:r>
      <w:r w:rsidR="001577AB" w:rsidRPr="002751FC">
        <w:t>St-</w:t>
      </w:r>
      <w:r w:rsidR="00434733">
        <w:t>1104</w:t>
      </w:r>
      <w:r w:rsidR="001577AB" w:rsidRPr="002751FC">
        <w:t xml:space="preserve">/2016 od </w:t>
      </w:r>
      <w:r>
        <w:t>7. travnja 2017.</w:t>
      </w:r>
      <w:r w:rsidR="001577AB" w:rsidRPr="002751FC">
        <w:t xml:space="preserve"> pokrenut je prethodni postupak radi utvrđivanja pretpostavki za otvaranje stečajnog postupka nad dužnikom </w:t>
      </w:r>
      <w:r w:rsidR="00434733">
        <w:t xml:space="preserve">Svićarica </w:t>
      </w:r>
      <w:r>
        <w:t>d.o.o. Split</w:t>
      </w:r>
      <w:r w:rsidR="001577AB">
        <w:t xml:space="preserve"> </w:t>
      </w:r>
      <w:r w:rsidR="001577AB" w:rsidRPr="002751FC">
        <w:t xml:space="preserve">(list </w:t>
      </w:r>
      <w:r w:rsidR="00434733">
        <w:t>12</w:t>
      </w:r>
      <w:r>
        <w:t>-1</w:t>
      </w:r>
      <w:r w:rsidR="00434733">
        <w:t>4</w:t>
      </w:r>
      <w:r w:rsidR="001577AB" w:rsidRPr="002751FC">
        <w:t xml:space="preserve"> spisa)</w:t>
      </w:r>
      <w:r w:rsidR="00945DA3">
        <w:t xml:space="preserve"> i određeno je ročište radi očitovanja o prijedlogu za otvaranje stečajnog postupka.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434733">
        <w:t>Svićarica</w:t>
      </w:r>
      <w:r w:rsidR="005344FD" w:rsidRPr="005344FD">
        <w:t xml:space="preserve"> d.o.o. Split</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w:t>
      </w:r>
      <w:r w:rsidR="00434733">
        <w:t>18</w:t>
      </w:r>
      <w:r w:rsidR="005B4B91">
        <w:t>. travnja 2016.</w:t>
      </w:r>
      <w:r w:rsidR="00EA22A2" w:rsidRPr="001003B7">
        <w:t xml:space="preserve">, </w:t>
      </w:r>
      <w:r w:rsidR="001D7998" w:rsidRPr="001003B7">
        <w:t>na</w:t>
      </w:r>
      <w:r w:rsidR="00EA22A2" w:rsidRPr="001003B7">
        <w:t xml:space="preserve"> </w:t>
      </w:r>
      <w:r w:rsidR="005344FD">
        <w:t xml:space="preserve">dan </w:t>
      </w:r>
      <w:r w:rsidR="00434733">
        <w:t>14</w:t>
      </w:r>
      <w:r w:rsidR="005B4B91">
        <w:t>. travnja 2016</w:t>
      </w:r>
      <w:r w:rsidR="005344FD">
        <w:t>.</w:t>
      </w:r>
      <w:r w:rsidR="00B43416" w:rsidRPr="001003B7">
        <w:t xml:space="preserve"> ima evidentirane neizvršene osnove za plaćanje u neprekinutom razdoblju od </w:t>
      </w:r>
      <w:r w:rsidR="005B4B91">
        <w:t>120</w:t>
      </w:r>
      <w:r w:rsidR="00B43416" w:rsidRPr="001003B7">
        <w:t xml:space="preserve"> dana, u ukupnom iznosu </w:t>
      </w:r>
      <w:r w:rsidR="009D0A87">
        <w:t xml:space="preserve">od </w:t>
      </w:r>
      <w:r w:rsidR="00434733">
        <w:t>11.584,10</w:t>
      </w:r>
      <w:r w:rsidR="00F57002" w:rsidRPr="001003B7">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5344FD">
        <w:t>13. studenog 2017</w:t>
      </w:r>
      <w:r w:rsidR="005A7F1C" w:rsidRPr="001003B7">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434733">
        <w:t>697</w:t>
      </w:r>
      <w:r w:rsidR="009D0A87">
        <w:t xml:space="preserve"> d</w:t>
      </w:r>
      <w:r w:rsidR="003C22F8" w:rsidRPr="001003B7">
        <w:t>ana</w:t>
      </w:r>
      <w:r w:rsidR="005A7F1C" w:rsidRPr="001003B7">
        <w:t xml:space="preserve"> (list </w:t>
      </w:r>
      <w:r w:rsidR="00434733">
        <w:t>30</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434733" w:rsidRPr="00434733">
        <w:t>Marija Katunarić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434733">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 xml:space="preserve">na temelju čl. </w:t>
      </w:r>
      <w:r w:rsidR="005B4B91">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750D06" w:rsidR="005F7B8A" w:rsidRPr="001003B7">
      <w:pPr>
        <w:spacing w:before="100"/>
        <w:jc w:val="both"/>
      </w:pPr>
      <w:r>
        <w:t>ovaj sud je</w:t>
      </w:r>
      <w:r w:rsidR="008162BE" w:rsidRPr="001003B7">
        <w:t xml:space="preserve"> pozvao </w:t>
      </w:r>
      <w:r w:rsidR="00434733">
        <w:t>Mariju Katunarić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5344FD">
        <w:rPr>
          <w:szCs w:val="24"/>
        </w:rPr>
        <w:t xml:space="preserve"> 12. prosinca 2017.</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434733">
        <w:t>Mariji Katunarić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A2CC3">
          <w:rPr>
            <w:noProof/>
          </w:rPr>
          <w:t>3</w:t>
        </w:r>
        <w:r>
          <w:fldChar w:fldCharType="end"/>
        </w:r>
      </w:p>
    </w:sdtContent>
  </w:sdt>
  <w:p w:rsidRDefault="005344FD" w:rsidP="00564E07" w:rsidR="00564E07">
    <w:pPr>
      <w:pStyle w:val="Zaglavlje"/>
      <w:jc w:val="right"/>
    </w:pPr>
    <w:r>
      <w:t xml:space="preserve">Poslovni broj: </w:t>
    </w:r>
    <w:r w:rsidR="00F501C7">
      <w:t>11.St-</w:t>
    </w:r>
    <w:r w:rsidR="00434733">
      <w:t>1104</w:t>
    </w:r>
    <w:r w:rsidR="00B43416">
      <w:t>/2016</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77AB"/>
    <w:rsid w:val="001A2CC3"/>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34733"/>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B4B91"/>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A2CC3"/>
    <w:rPr>
      <w:color w:val="808080"/>
      <w:bdr w:space="0" w:sz="0" w:color="auto" w:val="none"/>
      <w:shd w:fill="auto" w:color="auto" w:val="clear"/>
    </w:rPr>
  </w:style>
  <w:style w:customStyle="true" w:styleId="eSPISCCParagraphDefaultFont" w:type="character">
    <w:name w:val="eSPIS_CC_Paragraph Default Font"/>
    <w:basedOn w:val="Zadanifontodlomka"/>
    <w:rsid w:val="001A2CC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A2CC3"/>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A2CC3"/>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A2CC3"/>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A2CC3"/>
    <w:rPr>
      <w:color w:val="808080"/>
      <w:bdr w:color="auto" w:space="0" w:sz="0" w:val="none"/>
      <w:shd w:color="auto" w:fill="auto" w:val="clear"/>
    </w:rPr>
  </w:style>
  <w:style w:customStyle="1" w:styleId="eSPISCCParagraphDefaultFont" w:type="character">
    <w:name w:val="eSPIS_CC_Paragraph Default Font"/>
    <w:basedOn w:val="Zadanifontodlomka"/>
    <w:rsid w:val="001A2CC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A2CC3"/>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A2CC3"/>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A2CC3"/>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1104</izvorni_sadrzaj>
    <derivirana_varijabla naziv="DomainObject.Predmet.Broj_1">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St-1104/2016</izvorni_sadrzaj>
    <derivirana_varijabla naziv="DomainObject.Predmet.OznakaBroj_1">St-1104/2016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SVIĆARICA d.o.o. za usluge u ribarstvu i trgovinu</izvorni_sadrzaj>
    <derivirana_varijabla naziv="DomainObject.Predmet.ProtustrankaFormated_1">  SVIĆARICA d.o.o. za usluge u ribarstvu i trgovinu</derivirana_varijabla>
  </DomainObject.Predmet.ProtustrankaFormated>
  <DomainObject.Predmet.ProtustrankaFormatedOIB>
    <izvorni_sadrzaj>  SVIĆARICA d.o.o. za usluge u ribarstvu i trgovinu, OIB 28414102371</izvorni_sadrzaj>
    <derivirana_varijabla naziv="DomainObject.Predmet.ProtustrankaFormatedOIB_1">  SVIĆARICA d.o.o. za usluge u ribarstvu i trgovinu, OIB 28414102371</derivirana_varijabla>
  </DomainObject.Predmet.ProtustrankaFormatedOIB>
  <DomainObject.Predmet.ProtustrankaFormatedWithAdress>
    <izvorni_sadrzaj> SVIĆARICA d.o.o. za usluge u ribarstvu i trgovinu, Primoštenska 8, 21000 Split</izvorni_sadrzaj>
    <derivirana_varijabla naziv="DomainObject.Predmet.ProtustrankaFormatedWithAdress_1"> SVIĆARICA d.o.o. za usluge u ribarstvu i trgovinu, Primoštenska 8, 21000 Split</derivirana_varijabla>
  </DomainObject.Predmet.ProtustrankaFormatedWithAdress>
  <DomainObject.Predmet.ProtustrankaFormatedWithAdressOIB>
    <izvorni_sadrzaj> SVIĆARICA d.o.o. za usluge u ribarstvu i trgovinu, OIB 28414102371, Primoštenska 8, 21000 Split</izvorni_sadrzaj>
    <derivirana_varijabla naziv="DomainObject.Predmet.ProtustrankaFormatedWithAdressOIB_1"> SVIĆARICA d.o.o. za usluge u ribarstvu i trgovinu, OIB 28414102371, Primoštenska 8, 21000 Split</derivirana_varijabla>
  </DomainObject.Predmet.ProtustrankaFormatedWithAdressOIB>
  <DomainObject.Predmet.ProtustrankaWithAdress>
    <izvorni_sadrzaj>SVIĆARICA d.o.o. za usluge u ribarstvu i trgovinu Primoštenska 8, 21000 Split</izvorni_sadrzaj>
    <derivirana_varijabla naziv="DomainObject.Predmet.ProtustrankaWithAdress_1">SVIĆARICA d.o.o. za usluge u ribarstvu i trgovinu Primoštenska 8, 21000 Split</derivirana_varijabla>
  </DomainObject.Predmet.ProtustrankaWithAdress>
  <DomainObject.Predmet.ProtustrankaWithAdressOIB>
    <izvorni_sadrzaj>SVIĆARICA d.o.o. za usluge u ribarstvu i trgovinu, OIB 28414102371, Primoštenska 8, 21000 Split</izvorni_sadrzaj>
    <derivirana_varijabla naziv="DomainObject.Predmet.ProtustrankaWithAdressOIB_1">SVIĆARICA d.o.o. za usluge u ribarstvu i trgovinu, OIB 28414102371, Primoštenska 8, 21000 Split</derivirana_varijabla>
  </DomainObject.Predmet.ProtustrankaWithAdressOIB>
  <DomainObject.Predmet.ProtustrankaNazivFormated>
    <izvorni_sadrzaj>SVIĆARICA d.o.o. za usluge u ribarstvu i trgovinu</izvorni_sadrzaj>
    <derivirana_varijabla naziv="DomainObject.Predmet.ProtustrankaNazivFormated_1">SVIĆARICA d.o.o. za usluge u ribarstvu i trgovinu</derivirana_varijabla>
  </DomainObject.Predmet.ProtustrankaNazivFormated>
  <DomainObject.Predmet.ProtustrankaNazivFormatedOIB>
    <izvorni_sadrzaj>SVIĆARICA d.o.o. za usluge u ribarstvu i trgovinu, OIB 28414102371</izvorni_sadrzaj>
    <derivirana_varijabla naziv="DomainObject.Predmet.ProtustrankaNazivFormatedOIB_1">SVIĆARICA d.o.o. za usluge u ribarstvu i trgovinu, OIB 28414102371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11584.10</izvorni_sadrzaj>
    <derivirana_varijabla naziv="DomainObject.Predmet.TrenutnaVrijednost_1">11584.10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SVIĆARICA d.o.o. za usluge u ribarstvu i trgovinu</item>
    </izvorni_sadrzaj>
    <derivirana_varijabla naziv="DomainObject.Predmet.ProtuStrankaListFormated_1">
      <item>SVIĆARICA d.o.o. za usluge u ribarstvu i trgovinu</item>
    </derivirana_varijabla>
  </DomainObject.Predmet.ProtuStrankaListFormated>
  <DomainObject.Predmet.ProtuStrankaListFormatedOIB>
    <izvorni_sadrzaj>
      <item>SVIĆARICA d.o.o. za usluge u ribarstvu i trgovinu, OIB 28414102371</item>
    </izvorni_sadrzaj>
    <derivirana_varijabla naziv="DomainObject.Predmet.ProtuStrankaListFormatedOIB_1">
      <item>SVIĆARICA d.o.o. za usluge u ribarstvu i trgovinu, OIB 28414102371</item>
    </derivirana_varijabla>
  </DomainObject.Predmet.ProtuStrankaListFormatedOIB>
  <DomainObject.Predmet.ProtuStrankaListFormatedWithAdress>
    <izvorni_sadrzaj>
      <item>SVIĆARICA d.o.o. za usluge u ribarstvu i trgovinu, Primoštenska 8, 21000 Split</item>
    </izvorni_sadrzaj>
    <derivirana_varijabla naziv="DomainObject.Predmet.ProtuStrankaListFormatedWithAdress_1">
      <item>SVIĆARICA d.o.o. za usluge u ribarstvu i trgovinu, Primoštenska 8, 21000 Split</item>
    </derivirana_varijabla>
  </DomainObject.Predmet.ProtuStrankaListFormatedWithAdress>
  <DomainObject.Predmet.ProtuStrankaListFormatedWithAdressOIB>
    <izvorni_sadrzaj>
      <item>SVIĆARICA d.o.o. za usluge u ribarstvu i trgovinu, OIB 28414102371, Primoštenska 8, 21000 Split</item>
    </izvorni_sadrzaj>
    <derivirana_varijabla naziv="DomainObject.Predmet.ProtuStrankaListFormatedWithAdressOIB_1">
      <item>SVIĆARICA d.o.o. za usluge u ribarstvu i trgovinu, OIB 28414102371, Primoštenska 8, 21000 Split</item>
    </derivirana_varijabla>
  </DomainObject.Predmet.ProtuStrankaListFormatedWithAdressOIB>
  <DomainObject.Predmet.ProtuStrankaListNazivFormated>
    <izvorni_sadrzaj>
      <item>SVIĆARICA d.o.o. za usluge u ribarstvu i trgovinu</item>
    </izvorni_sadrzaj>
    <derivirana_varijabla naziv="DomainObject.Predmet.ProtuStrankaListNazivFormated_1">
      <item>SVIĆARICA d.o.o. za usluge u ribarstvu i trgovinu</item>
    </derivirana_varijabla>
  </DomainObject.Predmet.ProtuStrankaListNazivFormated>
  <DomainObject.Predmet.ProtuStrankaListNazivFormatedOIB>
    <izvorni_sadrzaj>
      <item>SVIĆARICA d.o.o. za usluge u ribarstvu i trgovinu, OIB 28414102371</item>
    </izvorni_sadrzaj>
    <derivirana_varijabla naziv="DomainObject.Predmet.ProtuStrankaListNazivFormatedOIB_1">
      <item>SVIĆARICA d.o.o. za usluge u ribarstvu i trgovinu, OIB 28414102371</item>
    </derivirana_varijabla>
  </DomainObject.Predmet.ProtuStrankaListNazivFormatedOIB>
  <DomainObject.Predmet.OstaliListFormated>
    <izvorni_sadrzaj>
      <item>Marija Katunarić</item>
    </izvorni_sadrzaj>
    <derivirana_varijabla naziv="DomainObject.Predmet.OstaliListFormated_1">
      <item>Marija Katunarić</item>
    </derivirana_varijabla>
  </DomainObject.Predmet.OstaliListFormated>
  <DomainObject.Predmet.OstaliListFormatedOIB>
    <izvorni_sadrzaj>
      <item>Marija Katunarić, OIB 43297442556</item>
    </izvorni_sadrzaj>
    <derivirana_varijabla naziv="DomainObject.Predmet.OstaliListFormatedOIB_1">
      <item>Marija Katunarić, OIB 43297442556</item>
    </derivirana_varijabla>
  </DomainObject.Predmet.OstaliListFormatedOIB>
  <DomainObject.Predmet.OstaliListFormatedWithAdress>
    <izvorni_sadrzaj>
      <item>Marija Katunarić, Primoštenska 8, 21000 Split</item>
    </izvorni_sadrzaj>
    <derivirana_varijabla naziv="DomainObject.Predmet.OstaliListFormatedWithAdress_1">
      <item>Marija Katunarić, Primoštenska 8, 21000 Split</item>
    </derivirana_varijabla>
  </DomainObject.Predmet.OstaliListFormatedWithAdress>
  <DomainObject.Predmet.OstaliListFormatedWithAdressOIB>
    <izvorni_sadrzaj>
      <item>Marija Katunarić, OIB 43297442556, Primoštenska 8, 21000 Split</item>
    </izvorni_sadrzaj>
    <derivirana_varijabla naziv="DomainObject.Predmet.OstaliListFormatedWithAdressOIB_1">
      <item>Marija Katunarić, OIB 43297442556, Primoštenska 8, 21000 Split</item>
    </derivirana_varijabla>
  </DomainObject.Predmet.OstaliListFormatedWithAdressOIB>
  <DomainObject.Predmet.OstaliListNazivFormated>
    <izvorni_sadrzaj>
      <item>Marija Katunarić</item>
    </izvorni_sadrzaj>
    <derivirana_varijabla naziv="DomainObject.Predmet.OstaliListNazivFormated_1">
      <item>Marija Katunarić</item>
    </derivirana_varijabla>
  </DomainObject.Predmet.OstaliListNazivFormated>
  <DomainObject.Predmet.OstaliListNazivFormatedOIB>
    <izvorni_sadrzaj>
      <item>Marija Katunarić, OIB 43297442556</item>
    </izvorni_sadrzaj>
    <derivirana_varijabla naziv="DomainObject.Predmet.OstaliListNazivFormatedOIB_1">
      <item>Marija Katunarić, OIB 43297442556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SVIĆARICA d.o.o. za usluge u ribarstvu i trgovinu</izvorni_sadrzaj>
    <derivirana_varijabla naziv="DomainObject.Predmet.ProtustrankaIDrugi_1">SVIĆARICA d.o.o. za usluge u ribarstvu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SVIĆARICA d.o.o. za usluge u ribarstvu i trgovinu, OIB 28414102371, Primoštenska 8, 21000 Split</izvorni_sadrzaj>
    <derivirana_varijabla naziv="DomainObject.Predmet.ProtustrankaIDrugiAdressOIB_1">SVIĆARICA d.o.o. za usluge u ribarstvu i trgovinu, OIB 28414102371, Primoštenska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SVIĆARICA d.o.o. za usluge u ribarstvu i trgovinu</item>
      <item>FINANCIJSKA AGENCIJA, RC SPLIT</item>
      <item>Marija Katunarić</item>
    </izvorni_sadrzaj>
    <derivirana_varijabla naziv="DomainObject.Predmet.SudioniciListNaziv_1">
      <item>SVIĆARICA d.o.o. za usluge u ribarstvu i trgovinu</item>
      <item>FINANCIJSKA AGENCIJA, RC SPLIT</item>
      <item>Marija Katunarić</item>
    </derivirana_varijabla>
  </DomainObject.Predmet.SudioniciListNaziv>
  <DomainObject.Predmet.SudioniciListAdressOIB>
    <izvorni_sadrzaj>
      <item>SVIĆARICA d.o.o. za usluge u ribarstvu i trgovinu, OIB 28414102371, Primoštenska 8,21000 Split</item>
      <item>FINANCIJSKA AGENCIJA, RC SPLIT, OIB 85821130368, Mažuranićevo šetalište 24 b,21000 Split</item>
      <item>Marija Katunarić, OIB 43297442556, Primoštenska 8,21000 Split</item>
    </izvorni_sadrzaj>
    <derivirana_varijabla naziv="DomainObject.Predmet.SudioniciListAdressOIB_1">
      <item>SVIĆARICA d.o.o. za usluge u ribarstvu i trgovinu, OIB 28414102371, Primoštenska 8,21000 Split</item>
      <item>FINANCIJSKA AGENCIJA, RC SPLIT, OIB 85821130368, Mažuranićevo šetalište 24 b,21000 Split</item>
      <item>Marija Katunarić, OIB 43297442556, Primoštenska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28414102371</item>
      <item>, OIB 85821130368</item>
      <item>, OIB 43297442556</item>
    </izvorni_sadrzaj>
    <derivirana_varijabla naziv="DomainObject.Predmet.SudioniciListNazivOIB_1">
      <item>, OIB 28414102371</item>
      <item>, OIB 85821130368</item>
      <item>, OIB 43297442556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AED03B-754D-496E-B616-124A666A1C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1099</properties:Words>
  <properties:Characters>6000</properties:Characters>
  <properties:Lines>119</properties:Lines>
  <properties:Paragraphs>32</properties:Paragraphs>
  <properties:TotalTime>123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2017-12-12T09:31:00Z</cp:lastPrinted>
  <dcterms:modified xmlns:xsi="http://www.w3.org/2001/XMLSchema-instance" xsi:type="dcterms:W3CDTF">2017-12-12T13:19:00Z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