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96bb" w14:paraId="68996bb" w:rsidRDefault="00CB0EA4" w:rsidP="00B76F3C" w:rsidR="00CB0EA4">
      <w:pPr>
        <w:pStyle w:val="Naslovdokumenta"/>
        <w15:collapsed w:val="false"/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St-1362/2016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>za ročište 5. srpnja 2018. u 11,00 sati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ŽUPANIJSKO DRŽAVNO ODVJETNIŠTVO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U BJELOVARU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B8486C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B8486C">
        <w:rPr>
          <w:rFonts w:cs="Times New Roman" w:eastAsia="Times New Roman"/>
          <w:szCs w:val="20"/>
          <w:lang w:eastAsia="hr-HR"/>
        </w:rPr>
        <w:t xml:space="preserve">ZID-PROM, društvo s ograničenom odgovornošću za graditeljstvo, trgovinu i usluge, Zagreb, Vitezova 9, </w:t>
      </w:r>
      <w:r w:rsidRPr="00B8486C">
        <w:rPr>
          <w:rFonts w:cs="Times New Roman" w:eastAsia="Times New Roman"/>
          <w:noProof/>
          <w:szCs w:val="20"/>
          <w:lang w:eastAsia="hr-HR" w:val="en-GB"/>
        </w:rPr>
        <w:t>upisanih u</w:t>
      </w:r>
      <w:r w:rsidRPr="00B8486C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B8486C">
        <w:rPr>
          <w:rFonts w:cs="Times New Roman" w:eastAsia="Times New Roman"/>
          <w:noProof/>
          <w:szCs w:val="20"/>
          <w:lang w:eastAsia="hr-HR" w:val="en-GB"/>
        </w:rPr>
        <w:t>zk.ul.</w:t>
      </w:r>
      <w:proofErr w:type="gramEnd"/>
      <w:r w:rsidRPr="00B8486C">
        <w:rPr>
          <w:rFonts w:cs="Times New Roman" w:eastAsia="Times New Roman"/>
          <w:noProof/>
          <w:szCs w:val="20"/>
          <w:lang w:eastAsia="hr-HR" w:val="en-GB"/>
        </w:rPr>
        <w:t xml:space="preserve"> 6627 k.o. 321532, Pag čk.br. 7725/12 pašnjak "Vodice" sa 15 m2, čk.br. 7725/13 pašnjak "Vodice" sa 62 m2, čk.br. 7725/14 pašnjak "Vodice" sa 79 m2 kao vlasništvo stečajnog dužnika te nekretnina upisanih u zk.ul. 5776 k.o. 321532, Pag čk.br. 7725/10 pašnjak "Vodice" sa 528 m2 i u zk.ul. 6446 k.o. 321532, Pag čk.br. 7725/11 pašnjak "Vodice" sa 88 m2 kao suvlasništvo stečajnog dužnika u ½ dijela (temeljem čl.92. st.1. Ovršnog zakona, "Narodne novine" broj </w:t>
      </w:r>
      <w:r w:rsidRPr="00B8486C">
        <w:rPr>
          <w:rFonts w:cs="Times New Roman" w:eastAsia="Times New Roman"/>
          <w:noProof/>
          <w:szCs w:val="20"/>
          <w:lang w:eastAsia="hr-HR"/>
        </w:rPr>
        <w:t>112/12., 25/13., 93/14, 55/16 i 73/17,</w:t>
      </w:r>
      <w:r w:rsidRPr="00B8486C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5. srpnja 2018. u 11,00 sati u zgradi Trgovačkog suda u Bjelovaru, Šetalište dr. Ivše Lebovića 42, sudnica br. 1.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>Dana, 27. lipnja 2018.                                                    Stečajna sutkinja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</w:t>
      </w: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86C" w:rsidP="00B8486C" w:rsidR="00B8486C" w:rsidRPr="00B848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8486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86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36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Ivo Žiža, OIB 08163835361, Vinogradi Ludbreški 53, 42230 Vinogradi Ludbreški</izvorni_sadrzaj>
    <derivirana_varijabla naziv="DomainObject.UcesnikSudskeRadnje.SudskaRadnja.UcesniciObavijest_1">1. Stečajna uprava Ivo Žiža, OIB 08163835361, Vinogradi Ludbreški 53, 42230 Vinogradi Ludbreški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5. srpnja 2018.</izvorni_sadrzaj>
    <derivirana_varijabla naziv="DomainObject.UcesnikSudskeRadnje.SudskaRadnja.PlaniraniZavrsetakDatum_1">5. srpnja 2018.</derivirana_varijabla>
  </DomainObject.UcesnikSudskeRadnje.SudskaRadnja.PlaniraniZavrsetakDatum>
  <DomainObject.UcesnikSudskeRadnje.SudskaRadnja.PlaniraniPocetakDatum>
    <izvorni_sadrzaj>5. srpnja 2018.</izvorni_sadrzaj>
    <derivirana_varijabla naziv="DomainObject.UcesnikSudskeRadnje.SudskaRadnja.PlaniraniPocetakDatum_1">5. srpnja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Županijsko državno odvjetništvo u Bjelovaru</item>
      <item>Odvjetnik Ivan Kusalić</item>
      <item>Financijska agencija Bjelovar</item>
      <item>Ivo Žiža</item>
    </izvorni_sadrzaj>
    <derivirana_varijabla naziv="DomainObject.Predmet.OstaliListFormated_1">
      <item>Damir Cmrk</item>
      <item>Županijsko državno odvjetništvo u Bjelovaru</item>
      <item>Odvjetnik Ivan Kusalić</item>
      <item>Financijska agencija Bjelovar</item>
      <item>Ivo Žiža</item>
    </derivirana_varijabla>
  </DomainObject.Predmet.OstaliListFormated>
  <DomainObject.Predmet.OstaliListFormatedOIB>
    <izvorni_sadrzaj>
      <item>Damir Cmrk, OIB 70516844407</item>
      <item>Županijsko državno odvjetništvo u Bjelovaru, OIB 86821435474</item>
      <item>Odvjetnik Ivan Kusalić, OIB 16109712911</item>
      <item>Financijska agencija Bjelovar, OIB 85821130368</item>
      <item>Ivo Žiža, OIB 08163835361</item>
    </izvorni_sadrzaj>
    <derivirana_varijabla naziv="DomainObject.Predmet.OstaliListFormatedOIB_1">
      <item>Damir Cmrk, OIB 70516844407</item>
      <item>Županijsko državno odvjetništvo u Bjelovaru, OIB 86821435474</item>
      <item>Odvjetnik Ivan Kusalić, OIB 16109712911</item>
      <item>Financijska agencija Bjelovar, OIB 85821130368</item>
      <item>Ivo Žiža, OIB 08163835361</item>
    </derivirana_varijabla>
  </DomainObject.Predmet.OstaliListFormatedOIB>
  <DomainObject.Predmet.OstaliListFormatedWithAdress>
    <izvorni_sadrzaj>
      <item>Damir Cmrk, Vitezova 9, 10000 Zagreb</item>
      <item>Županijsko državno odvjetništvo u Bjelovaru</item>
      <item>Odvjetnik Ivan Kusalić, Masarykova 22, 10000 Zagreb</item>
      <item>Financijska agencija Bjelovar</item>
      <item>Ivo Žiža, Vinogradi Ludbreški 53, 42230 Vinogradi Ludbreški</item>
    </izvorni_sadrzaj>
    <derivirana_varijabla naziv="DomainObject.Predmet.OstaliListFormatedWithAdress_1">
      <item>Damir Cmrk, Vitezova 9, 10000 Zagreb</item>
      <item>Županijsko državno odvjetništvo u Bjelovaru</item>
      <item>Odvjetnik Ivan Kusalić, Masarykova 22, 10000 Zagreb</item>
      <item>Financijska agencija Bjelovar</item>
      <item>Ivo Žiža, Vinogradi Ludbreški 53, 42230 Vinogradi Ludbreški</item>
    </derivirana_varijabla>
  </DomainObject.Predmet.OstaliListFormatedWithAdress>
  <DomainObject.Predmet.OstaliListFormatedWithAdressOIB>
    <izvorni_sadrzaj>
      <item>Damir Cmrk, OIB 70516844407, Vitezova 9, 10000 Zagreb</item>
      <item>Županijsko državno odvjetništvo u Bjelovaru, OIB 86821435474</item>
      <item>Odvjetnik Ivan Kusalić, OIB 16109712911, Masarykova 22, 10000 Zagreb</item>
      <item>Financijska agencija Bjelovar, OIB 85821130368</item>
      <item>Ivo Žiža, OIB 08163835361, Vinogradi Ludbreški 53, 42230 Vinogradi Ludbreški</item>
    </izvorni_sadrzaj>
    <derivirana_varijabla naziv="DomainObject.Predmet.OstaliListFormatedWithAdressOIB_1">
      <item>Damir Cmrk, OIB 70516844407, Vitezova 9, 10000 Zagreb</item>
      <item>Županijsko državno odvjetništvo u Bjelovaru, OIB 86821435474</item>
      <item>Odvjetnik Ivan Kusalić, OIB 16109712911, Masarykova 22, 10000 Zagreb</item>
      <item>Financijska agencija Bjelovar, OIB 85821130368</item>
      <item>Ivo Žiža, OIB 08163835361, Vinogradi Ludbreški 53, 42230 Vinogradi Ludbreški</item>
    </derivirana_varijabla>
  </DomainObject.Predmet.OstaliListFormatedWithAdressOIB>
  <DomainObject.Predmet.OstaliListNazivFormated>
    <izvorni_sadrzaj>
      <item>Damir Cmrk</item>
      <item>Županijsko državno odvjetništvo u Bjelovaru</item>
      <item>Odvjetnik Ivan Kusalić</item>
      <item>Financijska agencija Bjelovar</item>
      <item>Ivo Žiža</item>
    </izvorni_sadrzaj>
    <derivirana_varijabla naziv="DomainObject.Predmet.OstaliListNazivFormated_1">
      <item>Damir Cmrk</item>
      <item>Županijsko državno odvjetništvo u Bjelovaru</item>
      <item>Odvjetnik Ivan Kusalić</item>
      <item>Financijska agencija Bjelovar</item>
      <item>Ivo Žiža</item>
    </derivirana_varijabla>
  </DomainObject.Predmet.OstaliListNazivFormated>
  <DomainObject.Predmet.OstaliListNazivFormatedOIB>
    <izvorni_sadrzaj>
      <item>Damir Cmrk, OIB 70516844407</item>
      <item>Županijsko državno odvjetništvo u Bjelovaru, OIB 86821435474</item>
      <item>Odvjetnik Ivan Kusalić, OIB 16109712911</item>
      <item>Financijska agencija Bjelovar, OIB 85821130368</item>
      <item>Ivo Žiža, OIB 08163835361</item>
    </izvorni_sadrzaj>
    <derivirana_varijabla naziv="DomainObject.Predmet.OstaliListNazivFormatedOIB_1">
      <item>Damir Cmrk, OIB 70516844407</item>
      <item>Županijsko državno odvjetništvo u Bjelovaru, OIB 86821435474</item>
      <item>Odvjetnik Ivan Kusalić, OIB 16109712911</item>
      <item>Financijska agencija Bjelovar,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ZID-PROM, d.o.o.</item>
      <item>REPUBLIKA HRVATSKA, Ministarstvo financija, Porezna uprava, Područni ured Zagreb</item>
      <item>Damir Cmrk</item>
      <item>Županijsko državno odvjetništvo u Bjelovaru</item>
      <item>Odvjetnik Ivan Kusalić</item>
      <item>Financijska agencija Bjelovar</item>
      <item>Ivo Žiža</item>
    </izvorni_sadrzaj>
    <derivirana_varijabla naziv="DomainObject.Predmet.SudioniciListNaziv_1">
      <item>ZID-PROM, d.o.o.</item>
      <item>REPUBLIKA HRVATSKA, Ministarstvo financija, Porezna uprava, Područni ured Zagreb</item>
      <item>Damir Cmrk</item>
      <item>Županijsko državno odvjetništvo u Bjelovaru</item>
      <item>Odvjetnik Ivan Kusalić</item>
      <item>Financijska agencija Bjelovar</item>
      <item>Ivo Žiža</item>
    </derivirana_varijabla>
  </DomainObject.Predmet.SudioniciListNaziv>
  <DomainObject.Predmet.SudioniciListAdressOIB>
    <izvorni_sadrzaj>
      <item>ZID-PROM, d.o.o., OIB 45693254947, Vitezova 9,10000 Zagreb</item>
      <item>REPUBLIKA HRVATSKA, Ministarstvo financija, Porezna uprava, Područni ured Zagreb, OIB 52634238587</item>
      <item>Damir Cmrk, OIB 70516844407, Vitezova 9,10000 Zagreb</item>
      <item>Županijsko državno odvjetništvo u Bjelovaru, OIB 86821435474</item>
      <item>Odvjetnik Ivan Kusalić, OIB 16109712911, Masarykova 22,10000 Zagreb</item>
      <item>Financijska agencija Bjelovar, OIB 85821130368</item>
      <item>Ivo Žiža, OIB 08163835361, Vinogradi Ludbreški 53,42230 Vinogradi Ludbreški</item>
    </izvorni_sadrzaj>
    <derivirana_varijabla naziv="DomainObject.Predmet.SudioniciListAdressOIB_1">
      <item>ZID-PROM, d.o.o., OIB 45693254947, Vitezova 9,10000 Zagreb</item>
      <item>REPUBLIKA HRVATSKA, Ministarstvo financija, Porezna uprava, Područni ured Zagreb, OIB 52634238587</item>
      <item>Damir Cmrk, OIB 70516844407, Vitezova 9,10000 Zagreb</item>
      <item>Županijsko državno odvjetništvo u Bjelovaru, OIB 86821435474</item>
      <item>Odvjetnik Ivan Kusalić, OIB 16109712911, Masarykova 22,10000 Zagreb</item>
      <item>Financijska agencija Bjelovar, OIB 85821130368</item>
      <item>Ivo Žiža, OIB 08163835361, Vinogradi Ludbreški 53,42230 Vinogradi Ludbreški</item>
    </derivirana_varijabla>
  </DomainObject.Predmet.SudioniciListAdressOIB>
  <DomainObject.UcesnikSudskeRadnje.NazivFormated>
    <izvorni_sadrzaj>Županijsko državno odvjetništvo u Bjelovaru, OIB 86821435474</izvorni_sadrzaj>
    <derivirana_varijabla naziv="DomainObject.UcesnikSudskeRadnje.NazivFormated_1">Županijsko državno odvjetništvo u Bjelovaru, OIB 86821435474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A0B9C-A465-432F-B033-AD5646661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1012</properties:Characters>
  <properties:Lines>40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2018-06-27T11:09:00Z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Županijsko državno odvjetništvo u Bjelovaru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