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8441" w14:paraId="cd48441" w:rsidRDefault="00697EB9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</w:t>
      </w:r>
      <w:r w:rsidR="00F72B5D">
        <w:rPr>
          <w:sz w:val="24"/>
        </w:rPr>
        <w:t xml:space="preserve">               </w:t>
      </w:r>
      <w:r w:rsidR="00077152">
        <w:rPr>
          <w:sz w:val="24"/>
        </w:rPr>
        <w:t xml:space="preserve"> </w:t>
      </w:r>
      <w:r w:rsidR="009A2D35" w:rsidRPr="00AA771C">
        <w:rPr>
          <w:sz w:val="24"/>
        </w:rPr>
        <w:t>Broj: St-</w:t>
      </w:r>
      <w:r w:rsidR="00F72B5D">
        <w:rPr>
          <w:sz w:val="24"/>
        </w:rPr>
        <w:t>60</w:t>
      </w:r>
      <w:r w:rsidR="003465C6">
        <w:rPr>
          <w:sz w:val="24"/>
        </w:rPr>
        <w:t>/2011-</w:t>
      </w:r>
      <w:r w:rsidR="0071181F">
        <w:rPr>
          <w:sz w:val="24"/>
        </w:rPr>
        <w:t>39</w:t>
      </w:r>
      <w:r w:rsidR="008C0561">
        <w:rPr>
          <w:sz w:val="24"/>
        </w:rPr>
        <w:t>3</w:t>
      </w:r>
    </w:p>
    <w:p w:rsidRDefault="006C08B8" w:rsidR="006C08B8">
      <w:pPr>
        <w:rPr>
          <w:sz w:val="24"/>
        </w:rPr>
      </w:pPr>
    </w:p>
    <w:p w:rsidRDefault="006C08B8" w:rsidR="006C08B8" w:rsidRPr="00AA771C">
      <w:pPr>
        <w:rPr>
          <w:sz w:val="24"/>
        </w:rPr>
      </w:pP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5F0C29" w:rsidR="00582861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predmetu dužnika </w:t>
      </w:r>
      <w:r w:rsidR="00F72B5D">
        <w:rPr>
          <w:sz w:val="24"/>
        </w:rPr>
        <w:t>KLAS</w:t>
      </w:r>
      <w:r w:rsidR="00F834DA">
        <w:rPr>
          <w:sz w:val="24"/>
        </w:rPr>
        <w:t xml:space="preserve"> d.d,u stečaju </w:t>
      </w:r>
      <w:r w:rsidR="00F72B5D">
        <w:rPr>
          <w:sz w:val="24"/>
        </w:rPr>
        <w:t>Nova Gradiška</w:t>
      </w:r>
      <w:r w:rsidR="006571A4">
        <w:rPr>
          <w:sz w:val="24"/>
        </w:rPr>
        <w:t>,</w:t>
      </w:r>
      <w:r w:rsidR="004270C6">
        <w:rPr>
          <w:sz w:val="24"/>
        </w:rPr>
        <w:t xml:space="preserve"> </w:t>
      </w:r>
      <w:r>
        <w:rPr>
          <w:sz w:val="24"/>
        </w:rPr>
        <w:t>p</w:t>
      </w:r>
      <w:r w:rsidR="00BC4E18">
        <w:rPr>
          <w:sz w:val="24"/>
        </w:rPr>
        <w:t xml:space="preserve">ozivate se na ročište za diobu kupovnine </w:t>
      </w:r>
      <w:r w:rsidR="00F72B5D">
        <w:rPr>
          <w:sz w:val="24"/>
        </w:rPr>
        <w:t>za prodane</w:t>
      </w:r>
      <w:r w:rsidR="00B119E9">
        <w:rPr>
          <w:sz w:val="24"/>
        </w:rPr>
        <w:t xml:space="preserve"> nekretnin</w:t>
      </w:r>
      <w:r w:rsidR="00F72B5D">
        <w:rPr>
          <w:sz w:val="24"/>
        </w:rPr>
        <w:t>e</w:t>
      </w:r>
      <w:r w:rsidR="00B119E9">
        <w:rPr>
          <w:sz w:val="24"/>
        </w:rPr>
        <w:t xml:space="preserve"> stečajnog dužnika </w:t>
      </w:r>
      <w:r w:rsidR="00F72B5D">
        <w:rPr>
          <w:sz w:val="24"/>
        </w:rPr>
        <w:t>označene</w:t>
      </w:r>
      <w:r w:rsidR="003465C6">
        <w:rPr>
          <w:sz w:val="24"/>
        </w:rPr>
        <w:t xml:space="preserve"> sa</w:t>
      </w:r>
      <w:r w:rsidR="00582861">
        <w:rPr>
          <w:sz w:val="24"/>
        </w:rPr>
        <w:t>:</w:t>
      </w:r>
    </w:p>
    <w:p w:rsidRDefault="003465C6" w:rsidP="00582861" w:rsidR="00582861" w:rsidRPr="00582861">
      <w:pPr>
        <w:pStyle w:val="Odlomakpopisa"/>
        <w:numPr>
          <w:ilvl w:val="0"/>
          <w:numId w:val="5"/>
        </w:numPr>
        <w:jc w:val="both"/>
        <w:rPr>
          <w:sz w:val="24"/>
        </w:rPr>
      </w:pPr>
      <w:r w:rsidRPr="00582861">
        <w:rPr>
          <w:sz w:val="24"/>
        </w:rPr>
        <w:t>kč.br.</w:t>
      </w:r>
      <w:r w:rsidR="00F72B5D" w:rsidRPr="00582861">
        <w:rPr>
          <w:sz w:val="24"/>
        </w:rPr>
        <w:t xml:space="preserve"> </w:t>
      </w:r>
      <w:r w:rsidR="008C0561">
        <w:rPr>
          <w:sz w:val="24"/>
        </w:rPr>
        <w:t>886/6, oranica Lukovača u Lukovača sa 439 m2,</w:t>
      </w:r>
    </w:p>
    <w:p w:rsidRDefault="00582861" w:rsidP="00582861" w:rsidR="00582861" w:rsidRPr="00582861">
      <w:pPr>
        <w:pStyle w:val="Odlomakpopisa"/>
        <w:numPr>
          <w:ilvl w:val="0"/>
          <w:numId w:val="5"/>
        </w:numPr>
        <w:jc w:val="both"/>
        <w:rPr>
          <w:sz w:val="24"/>
        </w:rPr>
      </w:pPr>
      <w:r w:rsidRPr="00582861">
        <w:rPr>
          <w:sz w:val="24"/>
        </w:rPr>
        <w:t xml:space="preserve">kč.br. </w:t>
      </w:r>
      <w:r w:rsidR="008C0561">
        <w:rPr>
          <w:sz w:val="24"/>
        </w:rPr>
        <w:t>886/3, oranica Lukovača u Lukovača sa 4125 m2,</w:t>
      </w:r>
    </w:p>
    <w:p w:rsidRDefault="00582861" w:rsidP="00582861" w:rsidR="00582861">
      <w:pPr>
        <w:pStyle w:val="Odlomakpopisa"/>
        <w:numPr>
          <w:ilvl w:val="0"/>
          <w:numId w:val="5"/>
        </w:numPr>
        <w:jc w:val="both"/>
        <w:rPr>
          <w:sz w:val="24"/>
        </w:rPr>
      </w:pPr>
      <w:r w:rsidRPr="00582861">
        <w:rPr>
          <w:sz w:val="24"/>
        </w:rPr>
        <w:t xml:space="preserve">kč.br. </w:t>
      </w:r>
      <w:r w:rsidR="008C0561">
        <w:rPr>
          <w:sz w:val="24"/>
        </w:rPr>
        <w:t>883/2, oranica Lukovača u Lukovača sa 705 m2,</w:t>
      </w:r>
    </w:p>
    <w:p w:rsidRDefault="008C0561" w:rsidP="00582861" w:rsidR="008C0561">
      <w:pPr>
        <w:pStyle w:val="Odlomakpopisa"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>kč.br. 882, oranica Lukovača u Lukovača sa 5848 m2,</w:t>
      </w:r>
    </w:p>
    <w:p w:rsidRDefault="008C0561" w:rsidP="00582861" w:rsidR="008C0561" w:rsidRPr="00582861">
      <w:pPr>
        <w:pStyle w:val="Odlomakpopisa"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>kč.br. 88/4, pašnjak Lukovača u Lukovača sa 230 m2,</w:t>
      </w:r>
    </w:p>
    <w:p w:rsidRDefault="00582861" w:rsidP="005F0C29" w:rsidR="00FA28B3">
      <w:pPr>
        <w:ind w:firstLine="720"/>
        <w:jc w:val="both"/>
        <w:rPr>
          <w:sz w:val="24"/>
        </w:rPr>
      </w:pPr>
      <w:r>
        <w:rPr>
          <w:sz w:val="24"/>
        </w:rPr>
        <w:t>sve upisane u zk.ul. 32 k.o. Cernička Šagovina</w:t>
      </w:r>
      <w:r w:rsidR="00AA64C8">
        <w:rPr>
          <w:sz w:val="24"/>
        </w:rPr>
        <w:t xml:space="preserve">, </w:t>
      </w:r>
      <w:r w:rsidR="00F72B5D">
        <w:rPr>
          <w:sz w:val="24"/>
        </w:rPr>
        <w:t xml:space="preserve"> </w:t>
      </w:r>
      <w:r w:rsidR="00B509E5">
        <w:rPr>
          <w:sz w:val="24"/>
        </w:rPr>
        <w:t xml:space="preserve">u iznosu od </w:t>
      </w:r>
      <w:r w:rsidR="008C0561">
        <w:rPr>
          <w:sz w:val="24"/>
        </w:rPr>
        <w:t>27.4</w:t>
      </w:r>
      <w:r>
        <w:rPr>
          <w:sz w:val="24"/>
        </w:rPr>
        <w:t>00</w:t>
      </w:r>
      <w:r w:rsidR="00AA64C8">
        <w:rPr>
          <w:sz w:val="24"/>
        </w:rPr>
        <w:t>,00</w:t>
      </w:r>
      <w:r w:rsidR="00B509E5">
        <w:rPr>
          <w:sz w:val="24"/>
        </w:rPr>
        <w:t xml:space="preserve"> kn.</w:t>
      </w:r>
      <w:r w:rsidR="00FA28B3">
        <w:rPr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stečajnim sucem </w:t>
      </w:r>
      <w:r w:rsidR="000145B2">
        <w:rPr>
          <w:sz w:val="24"/>
        </w:rPr>
        <w:t>na dan</w:t>
      </w:r>
    </w:p>
    <w:p w:rsidRDefault="00582861" w:rsidP="00D67D06" w:rsidR="006414F0" w:rsidRPr="00BC4E18">
      <w:pPr>
        <w:jc w:val="center"/>
        <w:rPr>
          <w:b/>
          <w:sz w:val="24"/>
        </w:rPr>
      </w:pPr>
      <w:r>
        <w:rPr>
          <w:b/>
          <w:sz w:val="24"/>
        </w:rPr>
        <w:t>11.siječnja 2018.g</w:t>
      </w:r>
      <w:r w:rsidR="001D7A60">
        <w:rPr>
          <w:b/>
          <w:sz w:val="24"/>
        </w:rPr>
        <w:t>.</w:t>
      </w:r>
      <w:r w:rsidR="00F1778D">
        <w:rPr>
          <w:b/>
          <w:sz w:val="24"/>
        </w:rPr>
        <w:t xml:space="preserve"> </w:t>
      </w:r>
      <w:r w:rsidR="00BD0349">
        <w:rPr>
          <w:b/>
          <w:sz w:val="24"/>
        </w:rPr>
        <w:t xml:space="preserve"> u </w:t>
      </w:r>
      <w:r>
        <w:rPr>
          <w:b/>
          <w:sz w:val="24"/>
        </w:rPr>
        <w:t>10</w:t>
      </w:r>
      <w:r w:rsidR="00AA64C8">
        <w:rPr>
          <w:b/>
          <w:sz w:val="24"/>
        </w:rPr>
        <w:t>,</w:t>
      </w:r>
      <w:r w:rsidR="008C0561">
        <w:rPr>
          <w:b/>
          <w:sz w:val="24"/>
        </w:rPr>
        <w:t>45</w:t>
      </w:r>
      <w:r w:rsidR="00BC4E18" w:rsidRPr="00BC4E18">
        <w:rPr>
          <w:b/>
          <w:sz w:val="24"/>
        </w:rPr>
        <w:t xml:space="preserve"> sati,</w:t>
      </w:r>
      <w:r w:rsidR="001F2F15">
        <w:rPr>
          <w:b/>
          <w:sz w:val="24"/>
        </w:rPr>
        <w:t xml:space="preserve"> u </w:t>
      </w:r>
      <w:r w:rsidR="000C3690">
        <w:rPr>
          <w:b/>
          <w:sz w:val="24"/>
        </w:rPr>
        <w:t>Slav.Brod</w:t>
      </w:r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P="00582861" w:rsidR="00507415" w:rsidRPr="00582861">
      <w:pPr>
        <w:jc w:val="center"/>
        <w:rPr>
          <w:sz w:val="24"/>
        </w:rPr>
      </w:pPr>
      <w:r w:rsidRPr="00582861">
        <w:rPr>
          <w:sz w:val="24"/>
        </w:rPr>
        <w:t>U Slav.Brodu,</w:t>
      </w:r>
      <w:r w:rsidR="00CD312B" w:rsidRPr="00582861">
        <w:rPr>
          <w:sz w:val="24"/>
        </w:rPr>
        <w:t xml:space="preserve"> </w:t>
      </w:r>
      <w:r w:rsidR="00582861">
        <w:rPr>
          <w:sz w:val="24"/>
        </w:rPr>
        <w:t>27.prosinca</w:t>
      </w:r>
      <w:r w:rsidR="00123E4E" w:rsidRPr="00582861">
        <w:rPr>
          <w:sz w:val="24"/>
        </w:rPr>
        <w:t xml:space="preserve"> 2017</w:t>
      </w:r>
      <w:r w:rsidRPr="00582861">
        <w:rPr>
          <w:sz w:val="24"/>
        </w:rPr>
        <w:t>.g.</w:t>
      </w:r>
    </w:p>
    <w:p w:rsidRDefault="00F72B5D" w:rsidR="00F72B5D">
      <w:pPr>
        <w:rPr>
          <w:sz w:val="24"/>
        </w:rPr>
      </w:pPr>
    </w:p>
    <w:p w:rsidRDefault="00F72B5D" w:rsidR="00F72B5D">
      <w:pPr>
        <w:rPr>
          <w:sz w:val="24"/>
        </w:rPr>
      </w:pPr>
    </w:p>
    <w:p w:rsidRDefault="00507415" w:rsidP="00DA5D48" w:rsidR="00DA5D48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582861">
        <w:rPr>
          <w:sz w:val="24"/>
        </w:rPr>
        <w:t xml:space="preserve"> STEČAJNA</w:t>
      </w:r>
      <w:r>
        <w:rPr>
          <w:sz w:val="24"/>
        </w:rPr>
        <w:t xml:space="preserve"> SU</w:t>
      </w:r>
      <w:r w:rsidR="00582861">
        <w:rPr>
          <w:sz w:val="24"/>
        </w:rPr>
        <w:t>TKINJA</w:t>
      </w:r>
      <w:r>
        <w:rPr>
          <w:sz w:val="24"/>
        </w:rPr>
        <w:t xml:space="preserve">:   </w:t>
      </w:r>
      <w:r w:rsidR="00BC4E18">
        <w:rPr>
          <w:sz w:val="24"/>
        </w:rPr>
        <w:tab/>
      </w:r>
      <w:r w:rsidR="00A636CD">
        <w:rPr>
          <w:sz w:val="24"/>
        </w:rPr>
        <w:t xml:space="preserve"> </w:t>
      </w:r>
      <w:r w:rsidR="00BC4E18">
        <w:rPr>
          <w:sz w:val="24"/>
        </w:rPr>
        <w:tab/>
      </w:r>
      <w:r w:rsidR="00BC4E18">
        <w:rPr>
          <w:sz w:val="24"/>
        </w:rPr>
        <w:tab/>
      </w:r>
      <w:r w:rsidR="00BC4E18">
        <w:rPr>
          <w:sz w:val="24"/>
        </w:rPr>
        <w:tab/>
      </w:r>
      <w:r w:rsidR="00BC4E18">
        <w:rPr>
          <w:sz w:val="24"/>
        </w:rPr>
        <w:tab/>
      </w:r>
      <w:r w:rsidR="00BC4E18">
        <w:rPr>
          <w:sz w:val="24"/>
        </w:rPr>
        <w:tab/>
      </w:r>
      <w:r w:rsidR="00BC4E18">
        <w:rPr>
          <w:sz w:val="24"/>
        </w:rPr>
        <w:tab/>
        <w:t xml:space="preserve">    </w:t>
      </w:r>
      <w:r w:rsidR="00CD312B">
        <w:rPr>
          <w:sz w:val="24"/>
        </w:rPr>
        <w:tab/>
      </w:r>
      <w:r w:rsidR="00BC4E18"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r w:rsidR="00DA5D48">
        <w:rPr>
          <w:sz w:val="24"/>
        </w:rPr>
        <w:t xml:space="preserve">            </w:t>
      </w:r>
      <w:r w:rsidR="00CD312B">
        <w:rPr>
          <w:sz w:val="24"/>
        </w:rPr>
        <w:t>Vesna Vukelić</w:t>
      </w:r>
      <w:r w:rsidR="00222939">
        <w:rPr>
          <w:sz w:val="24"/>
        </w:rPr>
        <w:t xml:space="preserve"> </w:t>
      </w:r>
      <w:r w:rsidR="00DA5D48">
        <w:rPr>
          <w:sz w:val="24"/>
        </w:rPr>
        <w:t>,v.r.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>1. steč.</w:t>
      </w:r>
      <w:r w:rsidR="007A3381">
        <w:t>upravitelju</w:t>
      </w:r>
    </w:p>
    <w:p w:rsidRDefault="007A3381" w:rsidP="007A3381" w:rsidR="007A3381">
      <w:pPr>
        <w:overflowPunct/>
        <w:autoSpaceDE/>
        <w:autoSpaceDN/>
        <w:adjustRightInd/>
        <w:ind w:left="540"/>
        <w:textAlignment w:val="auto"/>
      </w:pPr>
      <w:r>
        <w:t xml:space="preserve">            </w:t>
      </w:r>
      <w:r w:rsidR="003465C6">
        <w:t>Razlučnom vjerovniku</w:t>
      </w:r>
      <w:r>
        <w:t xml:space="preserve"> </w:t>
      </w:r>
    </w:p>
    <w:p w:rsidRDefault="007A3381" w:rsidP="00B821B8" w:rsidR="007A3381">
      <w:pPr>
        <w:overflowPunct/>
        <w:autoSpaceDE/>
        <w:autoSpaceDN/>
        <w:adjustRightInd/>
        <w:ind w:left="540"/>
        <w:textAlignment w:val="auto"/>
      </w:pPr>
      <w:r>
        <w:t xml:space="preserve">2 </w:t>
      </w:r>
      <w:r w:rsidR="00582861">
        <w:t>Grad Nova Gradiška</w:t>
      </w:r>
      <w:r w:rsidR="00F72B5D">
        <w:t xml:space="preserve"> </w:t>
      </w:r>
    </w:p>
    <w:p w:rsidRDefault="00302435" w:rsidP="00B821B8" w:rsidR="00302435">
      <w:pPr>
        <w:overflowPunct/>
        <w:autoSpaceDE/>
        <w:autoSpaceDN/>
        <w:adjustRightInd/>
        <w:ind w:left="540"/>
        <w:textAlignment w:val="auto"/>
      </w:pPr>
    </w:p>
    <w:p w:rsidRDefault="00BD0349" w:rsidP="00BD0349" w:rsidR="00BD0349">
      <w:pPr>
        <w:rPr>
          <w:sz w:val="24"/>
          <w:szCs w:val="24"/>
        </w:rPr>
      </w:pP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C43A98"/>
    <w:multiLevelType w:val="hybridMultilevel"/>
    <w:tmpl w:val="9812898E"/>
    <w:lvl w:tplc="DB4A60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65C70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23E4E"/>
    <w:rsid w:val="00143013"/>
    <w:rsid w:val="00144CC6"/>
    <w:rsid w:val="001940E6"/>
    <w:rsid w:val="001C6A77"/>
    <w:rsid w:val="001D7A60"/>
    <w:rsid w:val="001F2F15"/>
    <w:rsid w:val="001F464E"/>
    <w:rsid w:val="00221B80"/>
    <w:rsid w:val="00222939"/>
    <w:rsid w:val="002233C5"/>
    <w:rsid w:val="0023242B"/>
    <w:rsid w:val="00290E56"/>
    <w:rsid w:val="002B01FA"/>
    <w:rsid w:val="002C1D43"/>
    <w:rsid w:val="002E11A3"/>
    <w:rsid w:val="00302435"/>
    <w:rsid w:val="003465C6"/>
    <w:rsid w:val="003C2361"/>
    <w:rsid w:val="00411B60"/>
    <w:rsid w:val="004270C6"/>
    <w:rsid w:val="004A5D7F"/>
    <w:rsid w:val="004A5E77"/>
    <w:rsid w:val="004D15D4"/>
    <w:rsid w:val="004D73B9"/>
    <w:rsid w:val="004F3694"/>
    <w:rsid w:val="00507415"/>
    <w:rsid w:val="00507A61"/>
    <w:rsid w:val="00530B19"/>
    <w:rsid w:val="00561755"/>
    <w:rsid w:val="00562F27"/>
    <w:rsid w:val="00570BDC"/>
    <w:rsid w:val="005825A3"/>
    <w:rsid w:val="00582861"/>
    <w:rsid w:val="00584170"/>
    <w:rsid w:val="005A37B0"/>
    <w:rsid w:val="005D78AD"/>
    <w:rsid w:val="005E27DF"/>
    <w:rsid w:val="005E2848"/>
    <w:rsid w:val="005E4255"/>
    <w:rsid w:val="005F0C29"/>
    <w:rsid w:val="005F612B"/>
    <w:rsid w:val="006015DB"/>
    <w:rsid w:val="0060559E"/>
    <w:rsid w:val="0061716E"/>
    <w:rsid w:val="00617DFD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97EB9"/>
    <w:rsid w:val="006C08B8"/>
    <w:rsid w:val="006E146D"/>
    <w:rsid w:val="006F2CF7"/>
    <w:rsid w:val="00700D70"/>
    <w:rsid w:val="0071181F"/>
    <w:rsid w:val="007136CC"/>
    <w:rsid w:val="00715CF3"/>
    <w:rsid w:val="00723D33"/>
    <w:rsid w:val="007A3381"/>
    <w:rsid w:val="007B4BB1"/>
    <w:rsid w:val="007C550C"/>
    <w:rsid w:val="007D1623"/>
    <w:rsid w:val="007E195E"/>
    <w:rsid w:val="00875371"/>
    <w:rsid w:val="008C0561"/>
    <w:rsid w:val="008E50C1"/>
    <w:rsid w:val="008F1B23"/>
    <w:rsid w:val="009171E3"/>
    <w:rsid w:val="00943447"/>
    <w:rsid w:val="00957DB9"/>
    <w:rsid w:val="00963784"/>
    <w:rsid w:val="009A2CE1"/>
    <w:rsid w:val="009A2D35"/>
    <w:rsid w:val="009A5550"/>
    <w:rsid w:val="009C1122"/>
    <w:rsid w:val="00A230A6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A64C8"/>
    <w:rsid w:val="00AA771C"/>
    <w:rsid w:val="00AB116D"/>
    <w:rsid w:val="00AC1EF7"/>
    <w:rsid w:val="00AC40E6"/>
    <w:rsid w:val="00AE6097"/>
    <w:rsid w:val="00B119E9"/>
    <w:rsid w:val="00B509E5"/>
    <w:rsid w:val="00B53FB9"/>
    <w:rsid w:val="00B66A63"/>
    <w:rsid w:val="00B821B8"/>
    <w:rsid w:val="00BA37CA"/>
    <w:rsid w:val="00BC4E18"/>
    <w:rsid w:val="00BC6746"/>
    <w:rsid w:val="00BD0349"/>
    <w:rsid w:val="00BD3A92"/>
    <w:rsid w:val="00C04B0F"/>
    <w:rsid w:val="00C11053"/>
    <w:rsid w:val="00C46BA6"/>
    <w:rsid w:val="00C80B5A"/>
    <w:rsid w:val="00CA0278"/>
    <w:rsid w:val="00CA5BCF"/>
    <w:rsid w:val="00CD312B"/>
    <w:rsid w:val="00CD50C5"/>
    <w:rsid w:val="00CE3A7D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5D48"/>
    <w:rsid w:val="00DA70C4"/>
    <w:rsid w:val="00DE0D19"/>
    <w:rsid w:val="00E0202F"/>
    <w:rsid w:val="00E20531"/>
    <w:rsid w:val="00E26CAD"/>
    <w:rsid w:val="00E73DE3"/>
    <w:rsid w:val="00E777B6"/>
    <w:rsid w:val="00EA2ED3"/>
    <w:rsid w:val="00EA4AA3"/>
    <w:rsid w:val="00EE1EF9"/>
    <w:rsid w:val="00EE3504"/>
    <w:rsid w:val="00F1778D"/>
    <w:rsid w:val="00F2466F"/>
    <w:rsid w:val="00F515D4"/>
    <w:rsid w:val="00F72B5D"/>
    <w:rsid w:val="00F72F53"/>
    <w:rsid w:val="00F7700A"/>
    <w:rsid w:val="00F834DA"/>
    <w:rsid w:val="00FA28B3"/>
    <w:rsid w:val="00FB6971"/>
    <w:rsid w:val="00FC5417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286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828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
12,13,14,- u ormaru(Tomo)
XV I XVI dio u ref.</izvorni_sadrzaj>
    <derivirana_varijabla naziv="DomainObject.Predmet.PrimjedbaSuca_1">I-III ,IV,V dio ,6,7,8,   9,10,11 
12,13,14,- u ormaru(Tomo)
XV I XVI dio u ref.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253</properties:Words>
  <properties:Characters>1319</properties:Characters>
  <properties:Lines>45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2017-12-27T07:42:00Z</dcterms:created>
  <dc:creator>Trgovacki sud</dc:creator>
  <cp:lastModifiedBy>wsadmin</cp:lastModifiedBy>
  <cp:lastPrinted>2017-12-27T07:50:00Z</cp:lastPrinted>
  <dcterms:modified xmlns:xsi="http://www.w3.org/2001/XMLSchema-instance" xsi:type="dcterms:W3CDTF">2017-12-27T07:54:00Z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