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9cfc" w14:paraId="b0f9cfc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A20061" w:rsidRPr="009715B0">
        <w:t>-2</w:t>
      </w:r>
      <w:r w:rsidR="00BB4A6C">
        <w:t>67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9715B0" w:rsidP="009715B0" w:rsidR="00950AA9" w:rsidRPr="009715B0">
      <w:pPr>
        <w:jc w:val="center"/>
      </w:pPr>
      <w:r>
        <w:t>R E P U B L I K A   H R V A T S K A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0F1016">
        <w:t>TOMO d</w:t>
      </w:r>
      <w:r w:rsidR="009715B0">
        <w:t xml:space="preserve">.o.o., </w:t>
      </w:r>
      <w:r w:rsidR="000F1016">
        <w:t xml:space="preserve">Split, Spinutska 49, </w:t>
      </w:r>
      <w:r w:rsidR="00207DE4">
        <w:t>OIB: 04908610617</w:t>
      </w:r>
      <w:r w:rsidR="009715B0">
        <w:t xml:space="preserve">, </w:t>
      </w:r>
      <w:r>
        <w:t xml:space="preserve">dana </w:t>
      </w:r>
      <w:r w:rsidR="000F1016">
        <w:t>29</w:t>
      </w:r>
      <w:r w:rsidR="009715B0">
        <w:t>. listopada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0F1016" w:rsidP="00706888" w:rsidR="009715B0">
      <w:pPr>
        <w:jc w:val="both"/>
      </w:pPr>
      <w:r>
        <w:t>Predlagatelj je 17</w:t>
      </w:r>
      <w:r w:rsidR="009715B0">
        <w:t>. rujna 2015</w:t>
      </w:r>
      <w:r w:rsidR="00B43A09">
        <w:t>. god</w:t>
      </w:r>
      <w:r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Pr="000F1016">
        <w:t xml:space="preserve">TOMO d.o.o., Split, Spinutska 49, </w:t>
      </w:r>
      <w:r w:rsidR="00207DE4">
        <w:t xml:space="preserve">OIB: </w:t>
      </w:r>
      <w:r w:rsidR="00207DE4" w:rsidRPr="00207DE4">
        <w:t>04908610617</w:t>
      </w:r>
      <w:r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C60F12">
      <w:pPr>
        <w:jc w:val="both"/>
      </w:pPr>
      <w:r>
        <w:t xml:space="preserve">Pregledom i čitanjem povijesnog izvatka iz sudskog registra, utvrđeno je kako </w:t>
      </w:r>
      <w:r w:rsidR="009715B0">
        <w:t xml:space="preserve">je rješenjem ovog suda poslovni broj: </w:t>
      </w:r>
      <w:r w:rsidR="000F1016">
        <w:t>Tt-15/670-1 od 18.05.2015</w:t>
      </w:r>
      <w:r w:rsidR="00046239">
        <w:t>, nad</w:t>
      </w:r>
      <w:r w:rsidR="009715B0">
        <w:t xml:space="preserve"> uvodno naznačenim dužnikom pokrenut postupak brisanja iz sudskog registra.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046239">
      <w:pPr>
        <w:jc w:val="both"/>
      </w:pPr>
      <w:r>
        <w:t xml:space="preserve">Iz navedenog proizlazi da </w:t>
      </w:r>
      <w:r w:rsidR="00046239">
        <w:t>nisu ispunjene pretpostavke za provedbu skraćenog stečajnog postupka jer je u međuvremenu već pokretnut postupak brisanja iz sudskog registra za navedenog dužnika.</w:t>
      </w:r>
    </w:p>
    <w:p w:rsidRDefault="00046239" w:rsidP="00706888" w:rsidR="00046239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0F1016">
        <w:t>2</w:t>
      </w:r>
      <w:r w:rsidR="00046239">
        <w:t>9. listopada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E82D90" w:rsidR="00E82D90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33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                                23 ST-267/2015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0F1016"/>
    <w:rsid w:val="00207DE4"/>
    <w:rsid w:val="0024279B"/>
    <w:rsid w:val="002A4B4D"/>
    <w:rsid w:val="003B76E7"/>
    <w:rsid w:val="004838FB"/>
    <w:rsid w:val="004A1B0C"/>
    <w:rsid w:val="005031FC"/>
    <w:rsid w:val="00507986"/>
    <w:rsid w:val="005449A9"/>
    <w:rsid w:val="006139CA"/>
    <w:rsid w:val="006F6D7A"/>
    <w:rsid w:val="00706888"/>
    <w:rsid w:val="00772F42"/>
    <w:rsid w:val="00777C0E"/>
    <w:rsid w:val="0088332B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3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3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3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3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3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3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3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3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3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3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TOMO d.o.o. za grafičku djelatnost, trgovinu i usluge</izvorni_sadrzaj>
    <derivirana_varijabla naziv="DomainObject.Predmet.ProtustrankaFormated_1">  TOMO d.o.o. za grafičku djelatnost, trgovinu i usluge</derivirana_varijabla>
  </DomainObject.Predmet.ProtustrankaFormated>
  <DomainObject.Predmet.ProtustrankaFormatedOIB>
    <izvorni_sadrzaj>  TOMO d.o.o. za grafičku djelatnost, trgovinu i usluge, OIB 04908610617</izvorni_sadrzaj>
    <derivirana_varijabla naziv="DomainObject.Predmet.ProtustrankaFormatedOIB_1">  TOMO d.o.o. za grafičku djelatnost, trgovinu i usluge, OIB 04908610617</derivirana_varijabla>
  </DomainObject.Predmet.ProtustrankaFormatedOIB>
  <DomainObject.Predmet.ProtustrankaFormatedWithAdress>
    <izvorni_sadrzaj> TOMO d.o.o. za grafičku djelatnost, trgovinu i usluge, Spinutska 49, 21000 Split</izvorni_sadrzaj>
    <derivirana_varijabla naziv="DomainObject.Predmet.ProtustrankaFormatedWithAdress_1"> TOMO d.o.o. za grafičku djelatnost, trgovinu i usluge, Spinutska 49, 21000 Split</derivirana_varijabla>
  </DomainObject.Predmet.ProtustrankaFormatedWithAdress>
  <DomainObject.Predmet.ProtustrankaFormatedWithAdressOIB>
    <izvorni_sadrzaj> TOMO d.o.o. za grafičku djelatnost, trgovinu i usluge, OIB 04908610617, Spinutska 49, 21000 Split</izvorni_sadrzaj>
    <derivirana_varijabla naziv="DomainObject.Predmet.ProtustrankaFormatedWithAdressOIB_1"> TOMO d.o.o. za grafičku djelatnost, trgovinu i usluge, OIB 04908610617, Spinutska 49, 21000 Split</derivirana_varijabla>
  </DomainObject.Predmet.ProtustrankaFormatedWithAdressOIB>
  <DomainObject.Predmet.ProtustrankaWithAdress>
    <izvorni_sadrzaj>TOMO d.o.o. za grafičku djelatnost, trgovinu i usluge Spinutska 49, 21000 Split</izvorni_sadrzaj>
    <derivirana_varijabla naziv="DomainObject.Predmet.ProtustrankaWithAdress_1">TOMO d.o.o. za grafičku djelatnost, trgovinu i usluge Spinutska 49, 21000 Split</derivirana_varijabla>
  </DomainObject.Predmet.ProtustrankaWithAdress>
  <DomainObject.Predmet.ProtustrankaWithAdressOIB>
    <izvorni_sadrzaj>TOMO d.o.o. za grafičku djelatnost, trgovinu i usluge, OIB 04908610617, Spinutska 49, 21000 Split</izvorni_sadrzaj>
    <derivirana_varijabla naziv="DomainObject.Predmet.ProtustrankaWithAdressOIB_1">TOMO d.o.o. za grafičku djelatnost, trgovinu i usluge, OIB 04908610617, Spinutska 49, 21000 Split</derivirana_varijabla>
  </DomainObject.Predmet.ProtustrankaWithAdressOIB>
  <DomainObject.Predmet.ProtustrankaNazivFormated>
    <izvorni_sadrzaj>TOMO d.o.o. za grafičku djelatnost, trgovinu i usluge</izvorni_sadrzaj>
    <derivirana_varijabla naziv="DomainObject.Predmet.ProtustrankaNazivFormated_1">TOMO d.o.o. za grafičku djelatnost, trgovinu i usluge</derivirana_varijabla>
  </DomainObject.Predmet.ProtustrankaNazivFormated>
  <DomainObject.Predmet.ProtustrankaNazivFormatedOIB>
    <izvorni_sadrzaj>TOMO d.o.o. za grafičku djelatnost, trgovinu i usluge, OIB 04908610617</izvorni_sadrzaj>
    <derivirana_varijabla naziv="DomainObject.Predmet.ProtustrankaNazivFormatedOIB_1">TOMO d.o.o. za grafičku djelatnost, trgovinu i usluge, OIB 04908610617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55295.85</izvorni_sadrzaj>
    <derivirana_varijabla naziv="DomainObject.Predmet.TrenutnaVrijednost_1">55295.85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TOMO d.o.o. za grafičku djelatnost, trgovinu i usluge</item>
    </izvorni_sadrzaj>
    <derivirana_varijabla naziv="DomainObject.Predmet.ProtuStrankaListFormated_1">
      <item>TOMO d.o.o. za grafičku djelatnost, trgovinu i usluge</item>
    </derivirana_varijabla>
  </DomainObject.Predmet.ProtuStrankaListFormated>
  <DomainObject.Predmet.ProtuStrankaListFormatedOIB>
    <izvorni_sadrzaj>
      <item>TOMO d.o.o. za grafičku djelatnost, trgovinu i usluge, OIB 04908610617</item>
    </izvorni_sadrzaj>
    <derivirana_varijabla naziv="DomainObject.Predmet.ProtuStrankaListFormatedOIB_1">
      <item>TOMO d.o.o. za grafičku djelatnost, trgovinu i usluge, OIB 04908610617</item>
    </derivirana_varijabla>
  </DomainObject.Predmet.ProtuStrankaListFormatedOIB>
  <DomainObject.Predmet.ProtuStrankaListFormatedWithAdress>
    <izvorni_sadrzaj>
      <item>TOMO d.o.o. za grafičku djelatnost, trgovinu i usluge, Spinutska 49, 21000 Split</item>
    </izvorni_sadrzaj>
    <derivirana_varijabla naziv="DomainObject.Predmet.ProtuStrankaListFormatedWithAdress_1">
      <item>TOMO d.o.o. za grafičku djelatnost, trgovinu i usluge, Spinutska 49, 21000 Split</item>
    </derivirana_varijabla>
  </DomainObject.Predmet.ProtuStrankaListFormatedWithAdress>
  <DomainObject.Predmet.ProtuStrankaListFormatedWithAdressOIB>
    <izvorni_sadrzaj>
      <item>TOMO d.o.o. za grafičku djelatnost, trgovinu i usluge, OIB 04908610617, Spinutska 49, 21000 Split</item>
    </izvorni_sadrzaj>
    <derivirana_varijabla naziv="DomainObject.Predmet.ProtuStrankaListFormatedWithAdressOIB_1">
      <item>TOMO d.o.o. za grafičku djelatnost, trgovinu i usluge, OIB 04908610617, Spinutska 49, 21000 Split</item>
    </derivirana_varijabla>
  </DomainObject.Predmet.ProtuStrankaListFormatedWithAdressOIB>
  <DomainObject.Predmet.ProtuStrankaListNazivFormated>
    <izvorni_sadrzaj>
      <item>TOMO d.o.o. za grafičku djelatnost, trgovinu i usluge</item>
    </izvorni_sadrzaj>
    <derivirana_varijabla naziv="DomainObject.Predmet.ProtuStrankaListNazivFormated_1">
      <item>TOMO d.o.o. za grafičku djelatnost, trgovinu i usluge</item>
    </derivirana_varijabla>
  </DomainObject.Predmet.ProtuStrankaListNazivFormated>
  <DomainObject.Predmet.ProtuStrankaListNazivFormatedOIB>
    <izvorni_sadrzaj>
      <item>TOMO d.o.o. za grafičku djelatnost, trgovinu i usluge, OIB 04908610617</item>
    </izvorni_sadrzaj>
    <derivirana_varijabla naziv="DomainObject.Predmet.ProtuStrankaListNazivFormatedOIB_1">
      <item>TOMO d.o.o. za grafičku djelatnost, trgovinu i usluge, OIB 04908610617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TOMO d.o.o. za grafičku djelatnost, trgovinu i usluge</izvorni_sadrzaj>
    <derivirana_varijabla naziv="DomainObject.Predmet.ProtustrankaIDrugi_1">TOMO d.o.o. za grafičku djelatnost,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TOMO d.o.o. za grafičku djelatnost, trgovinu i usluge, OIB 04908610617, Spinutska 49, 21000 Split</izvorni_sadrzaj>
    <derivirana_varijabla naziv="DomainObject.Predmet.ProtustrankaIDrugiAdressOIB_1">TOMO d.o.o. za grafičku djelatnost, trgovinu i usluge, OIB 04908610617, Spinutska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TOMO d.o.o. za grafičku djelatnost, trgovinu i usluge</item>
    </izvorni_sadrzaj>
    <derivirana_varijabla naziv="DomainObject.Predmet.SudioniciListNaziv_1">
      <item>FINA SPLIT</item>
      <item>TOMO d.o.o. za grafičku djelatnost, trgovinu i usluge</item>
    </derivirana_varijabla>
  </DomainObject.Predmet.SudioniciListNaziv>
  <DomainObject.Predmet.SudioniciListAdressOIB>
    <izvorni_sadrzaj>
      <item>FINA SPLIT, Mažuranićevo šetalište 24 b,21000 Split</item>
      <item>TOMO d.o.o. za grafičku djelatnost, trgovinu i usluge, OIB 04908610617, Spinutska 49,21000 Split</item>
    </izvorni_sadrzaj>
    <derivirana_varijabla naziv="DomainObject.Predmet.SudioniciListAdressOIB_1">
      <item>FINA SPLIT, Mažuranićevo šetalište 24 b,21000 Split</item>
      <item>TOMO d.o.o. za grafičku djelatnost, trgovinu i usluge, OIB 04908610617, Spinutska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04908610617</item>
    </izvorni_sadrzaj>
    <derivirana_varijabla naziv="DomainObject.Predmet.SudioniciListNazivOIB_1">
      <item>, OIB null</item>
      <item>, OIB 04908610617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1970</properties:Characters>
  <properties:Lines>87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2015-10-29T10:27:00Z</dcterms:created>
  <dc:creator>Lari Glavaš</dc:creator>
  <cp:lastModifiedBy>Lari Glavaš</cp:lastModifiedBy>
  <cp:lastPrinted>2015-10-20T11:47:00Z</cp:lastPrinted>
  <dcterms:modified xmlns:xsi="http://www.w3.org/2001/XMLSchema-instance" xsi:type="dcterms:W3CDTF">2015-10-29T11:20:00Z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