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1f43" w14:paraId="1a31f43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226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72260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54C92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32D4C-D792-4CAE-8083-E2AC008A3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2017-08-07T11:32:00Z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HPB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