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8457d" w14:paraId="8f8457d"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B40A95">
        <w:t>3</w:t>
      </w:r>
      <w:r w:rsidR="00B8746C">
        <w:t>2</w:t>
      </w:r>
      <w:r w:rsidR="00B40A95">
        <w:t>8</w:t>
      </w:r>
      <w:r>
        <w:t>/</w:t>
      </w:r>
      <w:r w:rsidR="00E8650F">
        <w:t>1</w:t>
      </w:r>
      <w:r w:rsidR="00EB2CC7">
        <w:t>7</w:t>
      </w:r>
      <w:r>
        <w:t>-</w:t>
      </w:r>
      <w:r w:rsidR="00E1042B">
        <w:t>1</w:t>
      </w:r>
      <w:r w:rsidR="00B8746C">
        <w:t>3</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C07EC8" w:rsidR="00C07EC8">
      <w:pPr>
        <w:jc w:val="both"/>
      </w:pPr>
      <w:r>
        <w:tab/>
      </w:r>
      <w:r w:rsidR="00B40A95" w:rsidRPr="00B40A95">
        <w:t>Trgovački sud u Osijeku, po sucu mr. sc. Tihomiru Kovačeviću, kao stečajnom sucu, povodom prijedloga FINANCIJSKE AGENCIJE ZAGREB, Regionalni centar Osijek, Podružnica Osijek, L. Jagera 3, OIB 85821130368 za otvaranje stečajnog postupka nad dužnikom EVA &amp; SARA jednostavno društvo s ograničenom odgovornošću za usluge i trgovinu, Ilok, Petra Preradovića 3/A, MBS 030174549, OIB 85125067505</w:t>
      </w:r>
      <w:r w:rsidR="00C07EC8" w:rsidRPr="0041082E">
        <w:t xml:space="preserve">, dana </w:t>
      </w:r>
      <w:r w:rsidR="00C07EC8">
        <w:t>10</w:t>
      </w:r>
      <w:r w:rsidR="00C07EC8" w:rsidRPr="00311A16">
        <w:t xml:space="preserve">. </w:t>
      </w:r>
      <w:r w:rsidR="00335D07">
        <w:t>listopad</w:t>
      </w:r>
      <w:r w:rsidR="00C07EC8" w:rsidRPr="00311A16">
        <w:t xml:space="preserve">a </w:t>
      </w:r>
      <w:r w:rsidR="00C07EC8" w:rsidRPr="0041082E">
        <w:t>2017.</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B40A95" w:rsidR="00212370">
      <w:pPr>
        <w:numPr>
          <w:ilvl w:val="0"/>
          <w:numId w:val="2"/>
        </w:numPr>
        <w:jc w:val="both"/>
      </w:pPr>
      <w:r>
        <w:t xml:space="preserve">Pokreće se prethodni postupak nad dužnikom: </w:t>
      </w:r>
      <w:r w:rsidR="00B40A95" w:rsidRPr="00B40A95">
        <w:t>EVA &amp; SARA jednostavno društvo s ograničenom odgovornošću za usluge i trgovinu, Ilok, Petra Preradovića 3/A, MBS 030174549, OIB 85125067505</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3643B1">
        <w:t>Željko Rupčić, Đakovo, Božidara Adžije 58</w:t>
      </w:r>
      <w:r w:rsidR="00A52210" w:rsidRPr="00A52210">
        <w:t xml:space="preserve">, OIB </w:t>
      </w:r>
      <w:r w:rsidR="00F0650A">
        <w:t>31017026540</w:t>
      </w:r>
      <w:r>
        <w:t xml:space="preserve">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0E2BEC">
        <w:t>3</w:t>
      </w:r>
      <w:r>
        <w:t>.</w:t>
      </w:r>
      <w:r w:rsidR="000E2BEC">
        <w:t>11</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C22FF8"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C22FF8" w:rsidRPr="00C22FF8">
        <w:t>EVA &amp; SARA jednostavno društvo s ograničenom odgovornošću za usluge i trgovinu, Ilok, Petra Preradovića 3/A, MBS 030174549, OIB 85125067505</w:t>
      </w:r>
    </w:p>
    <w:p w:rsidRDefault="00212370" w:rsidP="00212370" w:rsidR="00212370">
      <w:pPr>
        <w:jc w:val="both"/>
      </w:pPr>
    </w:p>
    <w:p w:rsidRDefault="00212370" w:rsidP="00212370" w:rsidR="00212370">
      <w:pPr>
        <w:jc w:val="both"/>
      </w:pPr>
    </w:p>
    <w:p w:rsidRDefault="00335D07" w:rsidP="00212370" w:rsidR="00212370">
      <w:pPr>
        <w:ind w:firstLine="720" w:left="2160"/>
      </w:pPr>
      <w:r>
        <w:t>9</w:t>
      </w:r>
      <w:r w:rsidR="00212370">
        <w:t xml:space="preserve">. </w:t>
      </w:r>
      <w:r>
        <w:t>studeni</w:t>
      </w:r>
      <w:r w:rsidR="00212370">
        <w:t xml:space="preserve"> 2017. u </w:t>
      </w:r>
      <w:r w:rsidR="00552EEF">
        <w:t>9</w:t>
      </w:r>
      <w:r w:rsidR="00212370">
        <w:t>,</w:t>
      </w:r>
      <w:r w:rsidR="00E2176E">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E2176E" w:rsidP="00E2176E" w:rsidR="00E2176E">
      <w:pPr>
        <w:ind w:firstLine="720"/>
        <w:jc w:val="both"/>
      </w:pPr>
      <w:r>
        <w:t xml:space="preserve">Dana 21.07.2017. zaprimljen je na ovome sudu prijedlog FINE Regionalni centar Osijek, Podružnica Osijek, klasa: 110-07/17-01/04 Ur. broj 04-06-17-3810 od 20.07.2017. godine, za otvaranje stečajnog postupka nad dužnikom </w:t>
      </w:r>
      <w:r w:rsidRPr="00A256C3">
        <w:t>EVA &amp; SARA jednostavno društvo s ograničenom odgovornošću za usluge i trgovinu, Ilok, Petra Preradovića 3/A, MBS 030174549, OIB 85125067505</w:t>
      </w:r>
      <w:r>
        <w:t>, temeljem odredbe čl. 110. st. 1. Stečajnog zakona (NN 71/15, dalje: SZ).</w:t>
      </w:r>
    </w:p>
    <w:p w:rsidRDefault="00E2176E" w:rsidP="00E2176E" w:rsidR="00E2176E">
      <w:pPr>
        <w:ind w:firstLine="720"/>
        <w:jc w:val="both"/>
      </w:pPr>
    </w:p>
    <w:p w:rsidRDefault="00E2176E" w:rsidP="00E2176E" w:rsidR="00E2176E">
      <w:pPr>
        <w:ind w:firstLine="720"/>
        <w:jc w:val="both"/>
      </w:pPr>
      <w:r>
        <w:t>U prijedlogu je navela da na dan 19.07.2017. dužnik u Očevidniku redoslijeda osnova za plaćanje ima evidentirane neizvršene osnove za plaćanje u neprekinutom razdoblju od 120 dana, u ukupnom iznosu od 11.148,32 kn, u koji iznos je uračunata kamata i naknada FINE za provedbe ovrhe na novčanim sredstvima dužnika. Navodi da dužnik ima 1 zaposlenog radnika.</w:t>
      </w:r>
    </w:p>
    <w:p w:rsidRDefault="00E2176E" w:rsidP="00E2176E" w:rsidR="00E2176E">
      <w:pPr>
        <w:ind w:firstLine="720"/>
        <w:jc w:val="both"/>
      </w:pPr>
    </w:p>
    <w:p w:rsidRDefault="00E2176E" w:rsidP="00E2176E" w:rsidR="00E2176E">
      <w:pPr>
        <w:ind w:firstLine="720"/>
        <w:jc w:val="both"/>
      </w:pPr>
      <w:r>
        <w:t>Dostavlja popis računa i oročenih novčanih sredstava dužnika na dan 19.07.2017., te navodi da na temelju čl. 112. st. 5. SZ dužnik na ime predujma za namirenje troškova stečajnog postupka ima zaplijenjena novčana sredstva na dan 19.07.2017. u iznosu od 2.584,34 kn.</w:t>
      </w:r>
    </w:p>
    <w:p w:rsidRDefault="00476653" w:rsidP="00212370" w:rsidR="00476653">
      <w:pPr>
        <w:ind w:firstLine="720"/>
        <w:jc w:val="both"/>
      </w:pPr>
    </w:p>
    <w:p w:rsidRDefault="00212370" w:rsidP="00212370" w:rsidR="00212370">
      <w:pPr>
        <w:ind w:firstLine="720"/>
        <w:jc w:val="both"/>
      </w:pPr>
      <w:r>
        <w:t xml:space="preserve">Temeljem odredbe čl. 84. st. 1. SZ i čl. 85. SZ, a u vezi s čl. 119. st. 6. SZ odlučeno kao u t. 2. izreke ovoga rješenja budući su stečajni upravitelji Slavko </w:t>
      </w:r>
      <w:r w:rsidR="00A23129">
        <w:t>Marinac iz Požege, Branko Penić</w:t>
      </w:r>
      <w:r w:rsidR="0082155F">
        <w:t xml:space="preserve"> i </w:t>
      </w:r>
      <w:r>
        <w:t>Zdenko Bešlić iz Slavonskog Broda, V</w:t>
      </w:r>
      <w:r w:rsidR="004C5E47">
        <w:t xml:space="preserve">inka Ivanković iz Vinkovaca, </w:t>
      </w:r>
      <w:r>
        <w:t xml:space="preserve">Šimo Bošnjak </w:t>
      </w:r>
      <w:r w:rsidR="0073050A">
        <w:t>i</w:t>
      </w:r>
      <w:r w:rsidR="004C5E47">
        <w:t xml:space="preserve"> </w:t>
      </w:r>
      <w:r w:rsidR="00A23129">
        <w:t>Sanj</w:t>
      </w:r>
      <w:r w:rsidR="0082155F">
        <w:t>a</w:t>
      </w:r>
      <w:r w:rsidR="00A23129">
        <w:t xml:space="preserve"> Mišević iz Osijeka</w:t>
      </w:r>
      <w:r w:rsidR="00195F28">
        <w:t xml:space="preserve"> </w:t>
      </w:r>
      <w:r>
        <w:t>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EC0850">
        <w:t>1</w:t>
      </w:r>
      <w:r w:rsidR="00A23129">
        <w:t>0</w:t>
      </w:r>
      <w:r>
        <w:t xml:space="preserve">. </w:t>
      </w:r>
      <w:r w:rsidR="00A23129">
        <w:t>listopad</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FA4AA8" w:rsidR="00212370">
      <w:pPr>
        <w:numPr>
          <w:ilvl w:val="0"/>
          <w:numId w:val="8"/>
        </w:numPr>
        <w:jc w:val="both"/>
      </w:pPr>
      <w:r>
        <w:t xml:space="preserve">Zakonski zastupnik dužnika </w:t>
      </w:r>
      <w:r w:rsidR="00152549">
        <w:t>Mirjana Podunajec, Sesvete, Vladimira Varlaja 29</w:t>
      </w:r>
    </w:p>
    <w:p w:rsidRDefault="00212370" w:rsidP="00993152" w:rsidR="00212370">
      <w:pPr>
        <w:numPr>
          <w:ilvl w:val="0"/>
          <w:numId w:val="8"/>
        </w:numPr>
        <w:jc w:val="both"/>
      </w:pPr>
      <w:r>
        <w:t>Privremeni stečajni upravitelj uz presliku lista 1</w:t>
      </w:r>
      <w:r w:rsidR="00152549">
        <w:t>-2</w:t>
      </w:r>
      <w:r>
        <w:t xml:space="preserve">, </w:t>
      </w:r>
      <w:r w:rsidR="003C59F8">
        <w:t>1</w:t>
      </w:r>
      <w:r w:rsidR="00152549">
        <w:t>1</w:t>
      </w:r>
      <w:r w:rsidR="00552EEF">
        <w:t xml:space="preserve"> </w:t>
      </w:r>
      <w:r w:rsidR="002E7C6D">
        <w:t>i 1</w:t>
      </w:r>
      <w:r w:rsidR="00152549">
        <w:t>7</w:t>
      </w:r>
    </w:p>
    <w:p w:rsidRDefault="00212370" w:rsidP="00993152" w:rsidR="00212370">
      <w:pPr>
        <w:numPr>
          <w:ilvl w:val="0"/>
          <w:numId w:val="8"/>
        </w:numPr>
        <w:jc w:val="both"/>
      </w:pPr>
      <w:r>
        <w:t xml:space="preserve">ŽDO GUO </w:t>
      </w:r>
      <w:r w:rsidR="00152549">
        <w:t>Vukovar</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0E2BEC">
        <w:t>9</w:t>
      </w:r>
      <w:r>
        <w:t>/</w:t>
      </w:r>
      <w:r w:rsidR="00CF5CBC">
        <w:t>1</w:t>
      </w:r>
      <w:r w:rsidR="000E2BEC">
        <w:t>1</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EF1005">
      <w:rPr>
        <w:noProof/>
      </w:rPr>
      <w:t>3</w:t>
    </w:r>
    <w:r>
      <w:fldChar w:fldCharType="end"/>
    </w:r>
  </w:p>
  <w:p w:rsidRDefault="00FD0F32" w:rsidP="00FD0F32" w:rsidR="00FD0F32">
    <w:pPr>
      <w:jc w:val="right"/>
    </w:pPr>
    <w:r>
      <w:tab/>
      <w:t xml:space="preserve">              </w:t>
    </w:r>
    <w:r w:rsidR="00E1042B" w:rsidRPr="00E1042B">
      <w:t>14 St-</w:t>
    </w:r>
    <w:r w:rsidR="00B40A95" w:rsidRPr="00B40A95">
      <w:t>1328</w:t>
    </w:r>
    <w:r w:rsidR="00B8746C" w:rsidRPr="00B8746C">
      <w:t>/17-13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2549"/>
    <w:rsid w:val="0016119A"/>
    <w:rsid w:val="00172056"/>
    <w:rsid w:val="001757B4"/>
    <w:rsid w:val="00193952"/>
    <w:rsid w:val="00195F28"/>
    <w:rsid w:val="001976B4"/>
    <w:rsid w:val="001A6B21"/>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7D94"/>
    <w:rsid w:val="00333984"/>
    <w:rsid w:val="00335D07"/>
    <w:rsid w:val="0034197E"/>
    <w:rsid w:val="003421AB"/>
    <w:rsid w:val="003533BA"/>
    <w:rsid w:val="00354972"/>
    <w:rsid w:val="00356D22"/>
    <w:rsid w:val="00357DD6"/>
    <w:rsid w:val="003643B1"/>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0A95"/>
    <w:rsid w:val="00B460FE"/>
    <w:rsid w:val="00B4712A"/>
    <w:rsid w:val="00B50218"/>
    <w:rsid w:val="00B56FC9"/>
    <w:rsid w:val="00B60B69"/>
    <w:rsid w:val="00B631C0"/>
    <w:rsid w:val="00B700B4"/>
    <w:rsid w:val="00B700D9"/>
    <w:rsid w:val="00B76BE4"/>
    <w:rsid w:val="00B84963"/>
    <w:rsid w:val="00B8746C"/>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07EC8"/>
    <w:rsid w:val="00C1413B"/>
    <w:rsid w:val="00C22FF8"/>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1821"/>
    <w:rsid w:val="00CD76BD"/>
    <w:rsid w:val="00CF4B2A"/>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2176E"/>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0850"/>
    <w:rsid w:val="00EC3529"/>
    <w:rsid w:val="00EC4508"/>
    <w:rsid w:val="00ED0B78"/>
    <w:rsid w:val="00EE5CD2"/>
    <w:rsid w:val="00EF1005"/>
    <w:rsid w:val="00EF47C9"/>
    <w:rsid w:val="00EF6417"/>
    <w:rsid w:val="00EF74DB"/>
    <w:rsid w:val="00F014F0"/>
    <w:rsid w:val="00F0650A"/>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EF1005"/>
    <w:rPr>
      <w:color w:val="808080"/>
      <w:bdr w:space="0" w:sz="0" w:color="auto" w:val="none"/>
      <w:shd w:fill="auto" w:color="auto" w:val="clear"/>
    </w:rPr>
  </w:style>
  <w:style w:customStyle="true" w:styleId="eSPISCCParagraphDefaultFont" w:type="character">
    <w:name w:val="eSPIS_CC_Paragraph Default Font"/>
    <w:basedOn w:val="Zadanifontodlomka"/>
    <w:rsid w:val="00EF10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1005"/>
    <w:rPr>
      <w:bdr w:space="0" w:sz="0" w:color="auto" w:val="none"/>
      <w:shd w:fill="FFFFCC" w:color="auto" w:val="clear"/>
      <w:lang w:val="hr-HR"/>
    </w:rPr>
  </w:style>
  <w:style w:customStyle="true" w:styleId="PozadinaSvijetloCrvena" w:type="character">
    <w:name w:val="Pozadina_SvijetloCrvena"/>
    <w:basedOn w:val="eSPISCCParagraphDefaultFont"/>
    <w:rsid w:val="00EF10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10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EF1005"/>
    <w:rPr>
      <w:color w:val="808080"/>
      <w:bdr w:color="auto" w:space="0" w:sz="0" w:val="none"/>
      <w:shd w:color="auto" w:fill="auto" w:val="clear"/>
    </w:rPr>
  </w:style>
  <w:style w:customStyle="1" w:styleId="eSPISCCParagraphDefaultFont" w:type="character">
    <w:name w:val="eSPIS_CC_Paragraph Default Font"/>
    <w:basedOn w:val="Zadanifontodlomka"/>
    <w:rsid w:val="00EF10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1005"/>
    <w:rPr>
      <w:bdr w:color="auto" w:space="0" w:sz="0" w:val="none"/>
      <w:shd w:color="auto" w:fill="FFFFCC" w:val="clear"/>
      <w:lang w:val="hr-HR"/>
    </w:rPr>
  </w:style>
  <w:style w:customStyle="1" w:styleId="PozadinaSvijetloCrvena" w:type="character">
    <w:name w:val="Pozadina_SvijetloCrvena"/>
    <w:basedOn w:val="eSPISCCParagraphDefaultFont"/>
    <w:rsid w:val="00EF10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10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St-1328/2017</izvorni_sadrzaj>
    <derivirana_varijabla naziv="DomainObject.Predmet.OznakaBroj_1">St-1328/2017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EVA &amp; SARA jednostavno društvo s ograničenom odgovornošću za usluge i trgovinu</izvorni_sadrzaj>
    <derivirana_varijabla naziv="DomainObject.Predmet.ProtustrankaFormated_1">  EVA &amp; SARA jednostavno društvo s ograničenom odgovornošću za usluge i trgovinu</derivirana_varijabla>
  </DomainObject.Predmet.ProtustrankaFormated>
  <DomainObject.Predmet.ProtustrankaFormatedOIB>
    <izvorni_sadrzaj>  EVA &amp; SARA jednostavno društvo s ograničenom odgovornošću za usluge i trgovinu, OIB 85125067505</izvorni_sadrzaj>
    <derivirana_varijabla naziv="DomainObject.Predmet.ProtustrankaFormatedOIB_1">  EVA &amp; SARA jednostavno društvo s ograničenom odgovornošću za usluge i trgovinu, OIB 85125067505</derivirana_varijabla>
  </DomainObject.Predmet.ProtustrankaFormatedOIB>
  <DomainObject.Predmet.ProtustrankaFormatedWithAdress>
    <izvorni_sadrzaj> EVA &amp; SARA jednostavno društvo s ograničenom odgovornošću za usluge i trgovinu, Petra Preradovića 3/A, 32236 Ilok</izvorni_sadrzaj>
    <derivirana_varijabla naziv="DomainObject.Predmet.ProtustrankaFormatedWithAdress_1"> EVA &amp; SARA jednostavno društvo s ograničenom odgovornošću za usluge i trgovinu, Petra Preradovića 3/A, 32236 Ilok</derivirana_varijabla>
  </DomainObject.Predmet.ProtustrankaFormatedWithAdress>
  <DomainObject.Predmet.ProtustrankaFormatedWithAdressOIB>
    <izvorni_sadrzaj> EVA &amp; SARA jednostavno društvo s ograničenom odgovornošću za usluge i trgovinu, OIB 85125067505, Petra Preradovića 3/A, 32236 Ilok</izvorni_sadrzaj>
    <derivirana_varijabla naziv="DomainObject.Predmet.ProtustrankaFormatedWithAdressOIB_1"> EVA &amp; SARA jednostavno društvo s ograničenom odgovornošću za usluge i trgovinu, OIB 85125067505, Petra Preradovića 3/A, 32236 Ilok</derivirana_varijabla>
  </DomainObject.Predmet.ProtustrankaFormatedWithAdressOIB>
  <DomainObject.Predmet.ProtustrankaWithAdress>
    <izvorni_sadrzaj>EVA &amp; SARA jednostavno društvo s ograničenom odgovornošću za usluge i trgovinu Petra Preradovića 3/A, 32236 Ilok</izvorni_sadrzaj>
    <derivirana_varijabla naziv="DomainObject.Predmet.ProtustrankaWithAdress_1">EVA &amp; SARA jednostavno društvo s ograničenom odgovornošću za usluge i trgovinu Petra Preradovića 3/A, 32236 Ilok</derivirana_varijabla>
  </DomainObject.Predmet.ProtustrankaWithAdress>
  <DomainObject.Predmet.ProtustrankaWithAdressOIB>
    <izvorni_sadrzaj>EVA &amp; SARA jednostavno društvo s ograničenom odgovornošću za usluge i trgovinu, OIB 85125067505, Petra Preradovića 3/A, 32236 Ilok</izvorni_sadrzaj>
    <derivirana_varijabla naziv="DomainObject.Predmet.ProtustrankaWithAdressOIB_1">EVA &amp; SARA jednostavno društvo s ograničenom odgovornošću za usluge i trgovinu, OIB 85125067505, Petra Preradovića 3/A, 32236 Ilok</derivirana_varijabla>
  </DomainObject.Predmet.ProtustrankaWithAdressOIB>
  <DomainObject.Predmet.ProtustrankaNazivFormated>
    <izvorni_sadrzaj>EVA &amp; SARA jednostavno društvo s ograničenom odgovornošću za usluge i trgovinu</izvorni_sadrzaj>
    <derivirana_varijabla naziv="DomainObject.Predmet.ProtustrankaNazivFormated_1">EVA &amp; SARA jednostavno društvo s ograničenom odgovornošću za usluge i trgovinu</derivirana_varijabla>
  </DomainObject.Predmet.ProtustrankaNazivFormated>
  <DomainObject.Predmet.ProtustrankaNazivFormatedOIB>
    <izvorni_sadrzaj>EVA &amp; SARA jednostavno društvo s ograničenom odgovornošću za usluge i trgovinu, OIB 85125067505</izvorni_sadrzaj>
    <derivirana_varijabla naziv="DomainObject.Predmet.ProtustrankaNazivFormatedOIB_1">EVA &amp; SARA jednostavno društvo s ograničenom odgovornošću za usluge i trgovinu, OIB 85125067505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EVA &amp; SARA jednostavno društvo s ograničenom odgovornošću za usluge i trgovinu</item>
    </izvorni_sadrzaj>
    <derivirana_varijabla naziv="DomainObject.Predmet.ProtuStrankaListFormated_1">
      <item>EVA &amp; SARA jednostavno društvo s ograničenom odgovornošću za usluge i trgovinu</item>
    </derivirana_varijabla>
  </DomainObject.Predmet.ProtuStrankaListFormated>
  <DomainObject.Predmet.ProtuStrankaListFormatedOIB>
    <izvorni_sadrzaj>
      <item>EVA &amp; SARA jednostavno društvo s ograničenom odgovornošću za usluge i trgovinu, OIB 85125067505</item>
    </izvorni_sadrzaj>
    <derivirana_varijabla naziv="DomainObject.Predmet.ProtuStrankaListFormatedOIB_1">
      <item>EVA &amp; SARA jednostavno društvo s ograničenom odgovornošću za usluge i trgovinu, OIB 85125067505</item>
    </derivirana_varijabla>
  </DomainObject.Predmet.ProtuStrankaListFormatedOIB>
  <DomainObject.Predmet.ProtuStrankaListFormatedWithAdress>
    <izvorni_sadrzaj>
      <item>EVA &amp; SARA jednostavno društvo s ograničenom odgovornošću za usluge i trgovinu, Petra Preradovića 3/A, 32236 Ilok</item>
    </izvorni_sadrzaj>
    <derivirana_varijabla naziv="DomainObject.Predmet.ProtuStrankaListFormatedWithAdress_1">
      <item>EVA &amp; SARA jednostavno društvo s ograničenom odgovornošću za usluge i trgovinu, Petra Preradovića 3/A, 32236 Ilok</item>
    </derivirana_varijabla>
  </DomainObject.Predmet.ProtuStrankaListFormatedWithAdress>
  <DomainObject.Predmet.ProtuStrankaListFormatedWithAdressOIB>
    <izvorni_sadrzaj>
      <item>EVA &amp; SARA jednostavno društvo s ograničenom odgovornošću za usluge i trgovinu, OIB 85125067505, Petra Preradovića 3/A, 32236 Ilok</item>
    </izvorni_sadrzaj>
    <derivirana_varijabla naziv="DomainObject.Predmet.ProtuStrankaListFormatedWithAdressOIB_1">
      <item>EVA &amp; SARA jednostavno društvo s ograničenom odgovornošću za usluge i trgovinu, OIB 85125067505, Petra Preradovića 3/A, 32236 Ilok</item>
    </derivirana_varijabla>
  </DomainObject.Predmet.ProtuStrankaListFormatedWithAdressOIB>
  <DomainObject.Predmet.ProtuStrankaListNazivFormated>
    <izvorni_sadrzaj>
      <item>EVA &amp; SARA jednostavno društvo s ograničenom odgovornošću za usluge i trgovinu</item>
    </izvorni_sadrzaj>
    <derivirana_varijabla naziv="DomainObject.Predmet.ProtuStrankaListNazivFormated_1">
      <item>EVA &amp; SARA jednostavno društvo s ograničenom odgovornošću za usluge i trgovinu</item>
    </derivirana_varijabla>
  </DomainObject.Predmet.ProtuStrankaListNazivFormated>
  <DomainObject.Predmet.ProtuStrankaListNazivFormatedOIB>
    <izvorni_sadrzaj>
      <item>EVA &amp; SARA jednostavno društvo s ograničenom odgovornošću za usluge i trgovinu, OIB 85125067505</item>
    </izvorni_sadrzaj>
    <derivirana_varijabla naziv="DomainObject.Predmet.ProtuStrankaListNazivFormatedOIB_1">
      <item>EVA &amp; SARA jednostavno društvo s ograničenom odgovornošću za usluge i trgovinu, OIB 85125067505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EVA &amp; SARA jednostavno društvo s ograničenom odgovornošću za usluge i trgovinu</izvorni_sadrzaj>
    <derivirana_varijabla naziv="DomainObject.Predmet.ProtustrankaIDrugi_1">EVA &amp; SARA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EVA &amp; SARA jednostavno društvo s ograničenom odgovornošću za usluge i trgovinu, OIB 85125067505, Petra Preradovića 3/A, 32236 Ilok</izvorni_sadrzaj>
    <derivirana_varijabla naziv="DomainObject.Predmet.ProtustrankaIDrugiAdressOIB_1">EVA &amp; SARA jednostavno društvo s ograničenom odgovornošću za usluge i trgovinu, OIB 85125067505, Petra Preradovića 3/A,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EVA &amp; SARA jednostavno društvo s ograničenom odgovornošću za usluge i trgovinu</item>
    </izvorni_sadrzaj>
    <derivirana_varijabla naziv="DomainObject.Predmet.SudioniciListNaziv_1">
      <item>FINA RC OSIJEK</item>
      <item>EVA &amp; SARA jednostavno društvo s ograničenom odgovornošću za usluge i trgovinu</item>
    </derivirana_varijabla>
  </DomainObject.Predmet.SudioniciListNaziv>
  <DomainObject.Predmet.SudioniciListAdressOIB>
    <izvorni_sadrzaj>
      <item>FINA RC OSIJEK, OIB 85821130368</item>
      <item>EVA &amp; SARA jednostavno društvo s ograničenom odgovornošću za usluge i trgovinu, OIB 85125067505, Petra Preradovića 3/A,32236 Ilok</item>
    </izvorni_sadrzaj>
    <derivirana_varijabla naziv="DomainObject.Predmet.SudioniciListAdressOIB_1">
      <item>FINA RC OSIJEK, OIB 85821130368</item>
      <item>EVA &amp; SARA jednostavno društvo s ograničenom odgovornošću za usluge i trgovinu, OIB 85125067505, Petra Preradovića 3/A,32236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85125067505</item>
    </izvorni_sadrzaj>
    <derivirana_varijabla naziv="DomainObject.Predmet.SudioniciListNazivOIB_1">
      <item>, OIB 85821130368</item>
      <item>, OIB 85125067505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62686E-465A-4D08-84D9-EFBD3399A2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725</properties:Words>
  <properties:Characters>3992</properties:Characters>
  <properties:Lines>122</properties:Lines>
  <properties:Paragraphs>38</properties:Paragraphs>
  <properties:TotalTime>259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2017-09-06T07:11:00Z</cp:lastPrinted>
  <dcterms:modified xmlns:xsi="http://www.w3.org/2001/XMLSchema-instance" xsi:type="dcterms:W3CDTF">2017-10-10T11:44:00Z</dcterms:modified>
  <cp:revision>41</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