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32234F" w:rsidR="005D5302" w:rsidRPr="005D5302">
        <w:trPr>
          <w:trHeight w:val="565"/>
        </w:trPr>
        <w:tc>
          <w:tcPr>
            <w:tcW w:type="dxa" w:w="2531"/>
          </w:tcPr>
          <w:p w:rsidRDefault="005D5302" w:rsidP="0032234F" w:rsidR="005D5302" w:rsidRPr="005D5302">
            <w:pPr>
              <w:jc w:val="center"/>
              <w:rPr>
                <w:sz w:val="24"/>
              </w:rPr>
            </w:pPr>
            <w:bookmarkStart w:name="_GoBack" w:id="0"/>
            <w:bookmarkEnd w:id="0"/>
            <w:r w:rsidRPr="005D5302">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5D5302" w:rsidP="0032234F" w:rsidR="005D5302" w:rsidRPr="005D5302">
            <w:pPr>
              <w:jc w:val="center"/>
              <w:rPr>
                <w:sz w:val="24"/>
              </w:rPr>
            </w:pPr>
            <w:r w:rsidRPr="005D5302">
              <w:rPr>
                <w:sz w:val="24"/>
              </w:rPr>
              <w:t>Republika Hrvatska</w:t>
            </w:r>
          </w:p>
          <w:p w:rsidRDefault="005D5302" w:rsidP="0032234F" w:rsidR="005D5302" w:rsidRPr="005D5302">
            <w:pPr>
              <w:jc w:val="center"/>
              <w:rPr>
                <w:sz w:val="24"/>
              </w:rPr>
            </w:pPr>
            <w:r w:rsidRPr="005D5302">
              <w:rPr>
                <w:sz w:val="24"/>
              </w:rPr>
              <w:t>Trgovački sud u Splitu</w:t>
            </w:r>
          </w:p>
          <w:p w:rsidRDefault="005D5302" w:rsidP="0032234F" w:rsidR="005D5302" w:rsidRPr="005D5302">
            <w:pPr>
              <w:jc w:val="center"/>
              <w:rPr>
                <w:sz w:val="24"/>
              </w:rPr>
            </w:pPr>
            <w:r w:rsidRPr="005D5302">
              <w:rPr>
                <w:sz w:val="24"/>
              </w:rPr>
              <w:t>Split, Sukoišanska 6</w:t>
            </w:r>
          </w:p>
        </w:tc>
      </w:tr>
    </w:tbl>
    <w:p w14:textId="6d08d8a" w14:paraId="6d08d8a" w:rsidRDefault="005D5302" w:rsidP="005D5302" w:rsidR="005D5302" w:rsidRPr="005D5302">
      <w:pPr>
        <w:jc w:val="right"/>
        <w15:collapsed w:val="false"/>
      </w:pPr>
      <w:r w:rsidRPr="005D5302">
        <w:t>Poslovni broj: 4. St-</w:t>
      </w:r>
      <w:r>
        <w:t>1643</w:t>
      </w:r>
      <w:r w:rsidRPr="005D5302">
        <w:t>/2016-</w:t>
      </w:r>
      <w:r w:rsidR="00861F53">
        <w:t>89</w:t>
      </w:r>
    </w:p>
    <w:p w:rsidRDefault="00FB3601" w:rsidP="00FB3601" w:rsidR="00FB3601" w:rsidRPr="005D5302">
      <w:pPr>
        <w:jc w:val="center"/>
        <w:rPr>
          <w:b/>
        </w:rPr>
      </w:pPr>
    </w:p>
    <w:p w:rsidRDefault="00FB3601" w:rsidP="00FB3601" w:rsidR="00FB3601" w:rsidRPr="005D5302">
      <w:pPr>
        <w:jc w:val="center"/>
        <w:rPr>
          <w:b/>
        </w:rPr>
      </w:pPr>
    </w:p>
    <w:p w:rsidRDefault="005D5302" w:rsidP="005D5302" w:rsidR="005D5302" w:rsidRPr="00D45972">
      <w:pPr>
        <w:jc w:val="center"/>
        <w:rPr>
          <w:spacing w:val="100"/>
        </w:rPr>
      </w:pPr>
      <w:r w:rsidRPr="00D45972">
        <w:rPr>
          <w:spacing w:val="100"/>
        </w:rPr>
        <w:t>REPUBLIK</w:t>
      </w:r>
      <w:r>
        <w:rPr>
          <w:spacing w:val="100"/>
        </w:rPr>
        <w:t>A</w:t>
      </w:r>
      <w:r w:rsidRPr="00D45972">
        <w:rPr>
          <w:spacing w:val="100"/>
        </w:rPr>
        <w:t xml:space="preserve"> HRVATSK</w:t>
      </w:r>
      <w:r>
        <w:rPr>
          <w:spacing w:val="100"/>
        </w:rPr>
        <w:t>A</w:t>
      </w:r>
      <w:r w:rsidRPr="00D45972">
        <w:rPr>
          <w:spacing w:val="100"/>
        </w:rPr>
        <w:t xml:space="preserve"> </w:t>
      </w:r>
    </w:p>
    <w:p w:rsidRDefault="005D5302" w:rsidP="005D5302" w:rsidR="005D5302">
      <w:pPr>
        <w:jc w:val="center"/>
      </w:pPr>
    </w:p>
    <w:p w:rsidRDefault="005D5302" w:rsidP="005D5302" w:rsidR="005D5302" w:rsidRPr="00152CB8">
      <w:pPr>
        <w:jc w:val="center"/>
      </w:pPr>
      <w:r w:rsidRPr="00152CB8">
        <w:t>R J E Š E N J E</w:t>
      </w:r>
    </w:p>
    <w:p w:rsidRDefault="00FB3601" w:rsidP="00FB3601" w:rsidR="00FB3601" w:rsidRPr="005D5302">
      <w:pPr>
        <w:jc w:val="center"/>
        <w:rPr>
          <w:b/>
        </w:rPr>
      </w:pPr>
    </w:p>
    <w:p w:rsidRDefault="005D5302" w:rsidP="005D5302" w:rsidR="005D5302" w:rsidRPr="00DB4638">
      <w:pPr>
        <w:pStyle w:val="Tijeloteksta"/>
        <w:ind w:firstLine="708"/>
      </w:pPr>
      <w:r w:rsidRPr="00DB4638">
        <w:t xml:space="preserve">Trgovački sud u Splitu, po sucu ovog suda Katarini Mikulić, kao stečajnom sucu, u stečajnom postupku nad stečajnim dužnikom </w:t>
      </w:r>
      <w:r w:rsidRPr="00EC142A">
        <w:t>ABES d.o.o.</w:t>
      </w:r>
      <w:r>
        <w:t xml:space="preserve"> u stečaju</w:t>
      </w:r>
      <w:r w:rsidRPr="00EC142A">
        <w:t>, Zrinjsko Frankopanska 62, Split, OIB: 85303060771</w:t>
      </w:r>
      <w:r w:rsidRPr="00DB4638">
        <w:t xml:space="preserve">, </w:t>
      </w:r>
      <w:r w:rsidR="00861F53">
        <w:t>23</w:t>
      </w:r>
      <w:r>
        <w:t>. siječnja 2018.</w:t>
      </w:r>
    </w:p>
    <w:p w:rsidRDefault="00FB3601" w:rsidP="00FB3601" w:rsidR="00FB3601">
      <w:pPr>
        <w:ind w:firstLine="708"/>
        <w:jc w:val="both"/>
      </w:pPr>
    </w:p>
    <w:p w:rsidRDefault="005D5302" w:rsidP="005D5302" w:rsidR="00FB3601" w:rsidRPr="005D5302">
      <w:pPr>
        <w:ind w:firstLine="708"/>
        <w:jc w:val="center"/>
        <w:rPr>
          <w:spacing w:val="100"/>
        </w:rPr>
      </w:pPr>
      <w:r w:rsidRPr="005D5302">
        <w:rPr>
          <w:spacing w:val="100"/>
        </w:rPr>
        <w:t xml:space="preserve">riješio je </w:t>
      </w:r>
    </w:p>
    <w:p w:rsidRDefault="00FB3601" w:rsidP="00FB3601" w:rsidR="00FB3601" w:rsidRPr="005D5302">
      <w:pPr>
        <w:jc w:val="both"/>
      </w:pPr>
    </w:p>
    <w:p w:rsidRDefault="00FB3601" w:rsidP="00FB3601" w:rsidR="005D5302">
      <w:pPr>
        <w:ind w:hanging="705" w:left="705"/>
        <w:jc w:val="both"/>
      </w:pPr>
      <w:r w:rsidRPr="005D5302">
        <w:t>I.</w:t>
      </w:r>
      <w:r w:rsidRPr="005D5302">
        <w:tab/>
      </w:r>
      <w:r w:rsidRPr="005D5302">
        <w:tab/>
        <w:t>Određuje se u stečajnom postupku prodaja imovine stečajnog dužnika i to</w:t>
      </w:r>
      <w:r w:rsidR="005D5302">
        <w:t xml:space="preserve">: </w:t>
      </w:r>
    </w:p>
    <w:p w:rsidRDefault="005D5302" w:rsidP="009C5D97" w:rsidR="009C5D97">
      <w:pPr>
        <w:ind w:left="705"/>
        <w:jc w:val="both"/>
      </w:pPr>
      <w:r>
        <w:t xml:space="preserve">- </w:t>
      </w:r>
      <w:r w:rsidR="009C5D97">
        <w:t>58/1976 dijela čest.zem. 130/21 Z.U. 21154 K.O. Split, a koji je suvlasnički dio povezan s cjelinom stana oznake S10 na 1. (prvom) katu, površine 54,08 m</w:t>
      </w:r>
      <w:r w:rsidR="009C5D97" w:rsidRPr="00E44136">
        <w:rPr>
          <w:vertAlign w:val="superscript"/>
        </w:rPr>
        <w:t>2</w:t>
      </w:r>
      <w:r w:rsidR="009C5D97">
        <w:t xml:space="preserve"> (sadrži: hodnik, dvije sobe, kuhinju s dnevnim boravkom i kupaonicu), sa pripatcima: natkriveni balkon površine 6,16m</w:t>
      </w:r>
      <w:r w:rsidR="009C5D97" w:rsidRPr="00E44136">
        <w:rPr>
          <w:vertAlign w:val="superscript"/>
        </w:rPr>
        <w:t>2</w:t>
      </w:r>
      <w:r w:rsidR="009C5D97">
        <w:t xml:space="preserve"> i spremište SP10 površine 1,54 m</w:t>
      </w:r>
      <w:r w:rsidR="009C5D97" w:rsidRPr="00E44136">
        <w:rPr>
          <w:vertAlign w:val="superscript"/>
        </w:rPr>
        <w:t>2</w:t>
      </w:r>
      <w:r w:rsidR="00B54DE0">
        <w:t xml:space="preserve"> </w:t>
      </w:r>
      <w:r w:rsidR="009C5D97">
        <w:t>(E-33)</w:t>
      </w:r>
    </w:p>
    <w:p w:rsidRDefault="009C5D97" w:rsidP="005D5302" w:rsidR="005D5302">
      <w:pPr>
        <w:ind w:left="705"/>
        <w:jc w:val="both"/>
      </w:pPr>
      <w:r>
        <w:t xml:space="preserve">- </w:t>
      </w:r>
      <w:r w:rsidR="005D5302">
        <w:t>10/1976 dijela čest.zem. 130/21 Z.U. 21154</w:t>
      </w:r>
      <w:r w:rsidR="003E102A">
        <w:t xml:space="preserve"> K.O. Split</w:t>
      </w:r>
      <w:r w:rsidR="005D5302">
        <w:t xml:space="preserve"> koji je suvlasnički dio povezan s cjelinom garažnog mjesta oznake PM18-19 na suterenu, površine 13,56 m</w:t>
      </w:r>
      <w:r w:rsidR="005D5302" w:rsidRPr="00E44136">
        <w:rPr>
          <w:vertAlign w:val="superscript"/>
        </w:rPr>
        <w:t>2</w:t>
      </w:r>
      <w:r w:rsidR="003E102A">
        <w:rPr>
          <w:vertAlign w:val="superscript"/>
        </w:rPr>
        <w:t xml:space="preserve"> </w:t>
      </w:r>
      <w:r w:rsidR="003E102A" w:rsidRPr="003E102A">
        <w:t>(E-12)</w:t>
      </w:r>
      <w:r w:rsidR="005D5302" w:rsidRPr="003E102A">
        <w:t>,</w:t>
      </w:r>
    </w:p>
    <w:p w:rsidRDefault="00B54DE0" w:rsidP="00B54DE0" w:rsidR="00FB3601" w:rsidRPr="005D5302">
      <w:pPr>
        <w:ind w:left="705"/>
        <w:jc w:val="both"/>
      </w:pPr>
      <w:r>
        <w:t xml:space="preserve">sve knjižnog vlasništva ABES d.o.o. u stečaju, OIB: </w:t>
      </w:r>
      <w:r w:rsidRPr="00EC142A">
        <w:t>85303060771</w:t>
      </w:r>
    </w:p>
    <w:p w:rsidRDefault="00FB3601" w:rsidP="00FB3601" w:rsidR="00FB3601" w:rsidRPr="005D5302">
      <w:pPr>
        <w:ind w:hanging="705" w:left="705"/>
        <w:jc w:val="both"/>
      </w:pPr>
      <w:r w:rsidRPr="005D5302">
        <w:t>II.</w:t>
      </w:r>
      <w:r w:rsidRPr="005D5302">
        <w:tab/>
        <w:t>Na imovini iz točke I. ove odluke postoji u</w:t>
      </w:r>
      <w:r w:rsidR="009C5D97">
        <w:t xml:space="preserve">pisano razlučno pravo u korist </w:t>
      </w:r>
      <w:r w:rsidR="00AD2388">
        <w:t>K</w:t>
      </w:r>
      <w:r w:rsidR="00E44136">
        <w:t>reditn</w:t>
      </w:r>
      <w:r w:rsidR="00AD2388">
        <w:t>e</w:t>
      </w:r>
      <w:r w:rsidR="00E44136">
        <w:t xml:space="preserve"> bank</w:t>
      </w:r>
      <w:r w:rsidR="00AD2388">
        <w:t>e</w:t>
      </w:r>
      <w:r w:rsidR="00E44136">
        <w:t xml:space="preserve"> Zagreb </w:t>
      </w:r>
      <w:r w:rsidR="002F3315">
        <w:t>d.d., Ulica grada Vukovara 74, Zagreb, OIB: 70663193635</w:t>
      </w:r>
      <w:r w:rsidR="009C5D97">
        <w:t xml:space="preserve"> i</w:t>
      </w:r>
      <w:r w:rsidR="00E44136">
        <w:t xml:space="preserve"> Republike Hrvatske, Ministarstvo Financija – Porezna uprava, Područni ured Dalmacija, Trg Franje Tuđmana 4, Split, OIB: </w:t>
      </w:r>
      <w:r w:rsidR="00E44136" w:rsidRPr="00E44136">
        <w:t>18683136487</w:t>
      </w:r>
      <w:r w:rsidR="003E102A">
        <w:t xml:space="preserve">, te zabilježba pokrenutog </w:t>
      </w:r>
      <w:r w:rsidR="009C5D97">
        <w:t>spora</w:t>
      </w:r>
      <w:r w:rsidR="003E102A">
        <w:t xml:space="preserve"> radi naknade štete i </w:t>
      </w:r>
      <w:r w:rsidR="00B54DE0">
        <w:t xml:space="preserve">zabilježba </w:t>
      </w:r>
      <w:r w:rsidR="003E102A">
        <w:t xml:space="preserve">zabrane otuđenja i opterećenja </w:t>
      </w:r>
      <w:r w:rsidR="00861F53">
        <w:t>(rješenje TS u Splitu</w:t>
      </w:r>
      <w:r w:rsidR="00B54DE0">
        <w:t xml:space="preserve"> pod poslovnim</w:t>
      </w:r>
      <w:r w:rsidR="00861F53">
        <w:t xml:space="preserve"> broj</w:t>
      </w:r>
      <w:r w:rsidR="00B54DE0">
        <w:t>em</w:t>
      </w:r>
      <w:r w:rsidR="00861F53">
        <w:t xml:space="preserve"> P-872/2015)</w:t>
      </w:r>
      <w:r w:rsidR="003E102A">
        <w:t xml:space="preserve">. </w:t>
      </w:r>
    </w:p>
    <w:p w:rsidRDefault="00FB3601" w:rsidP="00FB3601" w:rsidR="00FB3601" w:rsidRPr="005D5302">
      <w:pPr>
        <w:ind w:hanging="705" w:left="705"/>
        <w:jc w:val="both"/>
      </w:pPr>
    </w:p>
    <w:p w:rsidRDefault="00FB3601" w:rsidP="00FB3601" w:rsidR="00FB3601" w:rsidRPr="005D5302">
      <w:pPr>
        <w:ind w:hanging="705" w:left="705"/>
        <w:jc w:val="both"/>
      </w:pPr>
      <w:r w:rsidRPr="005D5302">
        <w:t>III.</w:t>
      </w:r>
      <w:r w:rsidRPr="005D5302">
        <w:tab/>
        <w:t>Nalaže se u zemljišnim knjigama izvršiti upis zabilježbe rješenja o prodaji za imovinu dužnika iz točke I. ovog rješenja.</w:t>
      </w:r>
    </w:p>
    <w:p w:rsidRDefault="00FB3601" w:rsidP="00FB3601" w:rsidR="00FB3601" w:rsidRPr="005D5302">
      <w:pPr>
        <w:jc w:val="both"/>
      </w:pPr>
    </w:p>
    <w:p w:rsidRDefault="00FB3601" w:rsidP="00FB3601" w:rsidR="00FB3601" w:rsidRPr="000E28EB">
      <w:pPr>
        <w:jc w:val="both"/>
      </w:pPr>
    </w:p>
    <w:p w:rsidRDefault="00FB3601" w:rsidP="00FB3601" w:rsidR="00FB3601" w:rsidRPr="000E28EB">
      <w:pPr>
        <w:jc w:val="center"/>
      </w:pPr>
      <w:r w:rsidRPr="000E28EB">
        <w:t>Obrazloženje</w:t>
      </w:r>
    </w:p>
    <w:p w:rsidRDefault="00FB3601" w:rsidP="00FB3601" w:rsidR="00FB3601" w:rsidRPr="005D5302">
      <w:pPr>
        <w:jc w:val="both"/>
      </w:pPr>
    </w:p>
    <w:p w:rsidRDefault="00AD2388" w:rsidP="00AD2388" w:rsidR="00AD2388">
      <w:pPr>
        <w:ind w:firstLine="708"/>
        <w:jc w:val="both"/>
      </w:pPr>
      <w:r w:rsidRPr="00DB4638">
        <w:t>Rješenjem ovog suda br. 4</w:t>
      </w:r>
      <w:r>
        <w:t>.St-1643/2016 od 15. veljače 2017</w:t>
      </w:r>
      <w:r w:rsidRPr="00F868A5">
        <w:t xml:space="preserve">. godine otvoren stečajni postupak na stečajnim dužnikom </w:t>
      </w:r>
      <w:r>
        <w:t>ABES d.o.o.</w:t>
      </w:r>
      <w:r w:rsidRPr="00A92631">
        <w:t>, Zrinjsko Frankopanska 62, Split, OIB: 85303060771</w:t>
      </w:r>
      <w:r w:rsidRPr="00F868A5">
        <w:t xml:space="preserve">. </w:t>
      </w:r>
    </w:p>
    <w:p w:rsidRDefault="00AD2388" w:rsidP="00AD2388" w:rsidR="00AD2388">
      <w:pPr>
        <w:ind w:firstLine="708"/>
        <w:jc w:val="both"/>
      </w:pPr>
    </w:p>
    <w:p w:rsidRDefault="00AD2388" w:rsidP="00AD2388" w:rsidR="00AD2388">
      <w:pPr>
        <w:ind w:firstLine="708"/>
        <w:jc w:val="both"/>
      </w:pPr>
      <w:r w:rsidRPr="00F868A5">
        <w:t xml:space="preserve">Istim rješenjem za stečajnog upravitelja imenovan je </w:t>
      </w:r>
      <w:r>
        <w:t>Vlaho Monković, Ul. Vlahe Paljetka 12, Cavtat, OIB: 72627093549</w:t>
      </w:r>
      <w:r w:rsidRPr="00F868A5">
        <w:t>.</w:t>
      </w:r>
    </w:p>
    <w:p w:rsidRDefault="00FB3601" w:rsidP="00FB3601" w:rsidR="00FB3601" w:rsidRPr="005D5302">
      <w:pPr>
        <w:ind w:firstLine="708"/>
        <w:jc w:val="both"/>
      </w:pPr>
    </w:p>
    <w:p w:rsidRDefault="00FB3601" w:rsidP="00FB3601" w:rsidR="00FB3601" w:rsidRPr="005D5302">
      <w:pPr>
        <w:ind w:firstLine="708"/>
        <w:jc w:val="both"/>
      </w:pPr>
      <w:r w:rsidRPr="005D5302">
        <w:t>Stupanjem na snagu Stečajnog zakona (</w:t>
      </w:r>
      <w:r w:rsidR="00AD2388">
        <w:t>"Narodne novine" broj</w:t>
      </w:r>
      <w:r w:rsidRPr="005D5302">
        <w:t xml:space="preserve"> 71/15, 104/17, dalje u tekstu: SZ) nekretnina na kojoj postoji razlučno pravo prodaje se u stečajnom postupku, na prijedlog stečajnoga upravitelja ili razlučnoga vjerovnika, uz odgovarajuću primjenu pravila </w:t>
      </w:r>
      <w:r w:rsidRPr="005D5302">
        <w:lastRenderedPageBreak/>
        <w:t>ovršnoga postupka o ovrsi na nekretnini. Pravila o obustavi postupka ne primjenjuju se. Stečajni upravitelj predložio je prodaju nekretnine na kojoj postoji razlučno pravo.</w:t>
      </w:r>
    </w:p>
    <w:p w:rsidRDefault="00FB3601" w:rsidP="00FB3601" w:rsidR="00FB3601" w:rsidRPr="005D5302">
      <w:pPr>
        <w:ind w:firstLine="708"/>
        <w:jc w:val="both"/>
      </w:pPr>
    </w:p>
    <w:p w:rsidRDefault="00FB3601" w:rsidP="00B54DE0" w:rsidR="00FB3601">
      <w:pPr>
        <w:ind w:firstLine="708"/>
        <w:jc w:val="both"/>
      </w:pPr>
      <w:r w:rsidRPr="005D5302">
        <w:t>Uvidom u zemljišne knjige utvrđeno je da na imovini iz točke I. ove odluke postoji upisano razlučno pravo u korist</w:t>
      </w:r>
      <w:r w:rsidR="00AD2388">
        <w:t xml:space="preserve"> Kreditne banke Zagreb d.d., Ulica grada Vukovara 74, Zagreb, OIB: 70663193635 i </w:t>
      </w:r>
      <w:r w:rsidR="003E102A">
        <w:t xml:space="preserve">založno pravo </w:t>
      </w:r>
      <w:r w:rsidR="00AD2388">
        <w:t xml:space="preserve">Republike Hrvatske, Ministarstvo Financija – Porezna uprava, Područni ured Dalmacija, Trg Franje Tuđmana 4, Split, OIB: </w:t>
      </w:r>
      <w:r w:rsidR="00AD2388" w:rsidRPr="00E44136">
        <w:t>18683136487</w:t>
      </w:r>
      <w:r w:rsidR="00861F53">
        <w:t xml:space="preserve">, </w:t>
      </w:r>
      <w:r w:rsidR="00861F53" w:rsidRPr="00861F53">
        <w:t xml:space="preserve">te zabilježba pokrenutog spora radi naknade štete i </w:t>
      </w:r>
      <w:r w:rsidR="00B54DE0" w:rsidRPr="00B54DE0">
        <w:t>zabilježba zabrane otuđenja i opterećenja (rješenje TS u Splitu pod poslovnim brojem P-872/2015).</w:t>
      </w:r>
    </w:p>
    <w:p w:rsidRDefault="00B54DE0" w:rsidP="00B54DE0" w:rsidR="00B54DE0" w:rsidRPr="005D5302">
      <w:pPr>
        <w:ind w:firstLine="708"/>
        <w:jc w:val="both"/>
      </w:pPr>
    </w:p>
    <w:p w:rsidRDefault="00FB3601" w:rsidP="00FB3601" w:rsidR="00FB3601" w:rsidRPr="005D5302">
      <w:pPr>
        <w:ind w:firstLine="708"/>
        <w:jc w:val="both"/>
      </w:pPr>
      <w:r w:rsidRPr="005D5302">
        <w:t>Prema čl. 247. SZ nekretnina na kojoj postoji razlučno pravo prodaje se u stečajnom postupku, uz odgovarajuću primjenu pravila ovršnog postupka o ovrsi na nekretninama, a u zemljišnoj knjizi će se upisati zabilježba rješenja o prodaji nekretnine. O prodaji nekretnine odlučuje sud rješenjem, a prodaju, nakon što sud zaključkom o prodaji utvrdi cijenu, provodi Financijska agencija elektroničkom javnom dražbom.</w:t>
      </w:r>
    </w:p>
    <w:p w:rsidRDefault="00FB3601" w:rsidP="00FB3601" w:rsidR="00FB3601" w:rsidRPr="005D5302">
      <w:pPr>
        <w:ind w:firstLine="708"/>
        <w:jc w:val="both"/>
      </w:pPr>
    </w:p>
    <w:p w:rsidRDefault="00FB3601" w:rsidP="00FB3601" w:rsidR="00FB3601" w:rsidRPr="005D5302">
      <w:pPr>
        <w:ind w:firstLine="708"/>
        <w:jc w:val="both"/>
      </w:pPr>
      <w:r w:rsidRPr="005D5302">
        <w:t xml:space="preserve">Zbog navedenog, na temelju spomenutih propisa, odlučeno je kao u izreci. </w:t>
      </w:r>
    </w:p>
    <w:p w:rsidRDefault="00FB3601" w:rsidP="00FB3601" w:rsidR="00FB3601" w:rsidRPr="005D5302">
      <w:pPr>
        <w:jc w:val="center"/>
        <w:rPr>
          <w:b/>
        </w:rPr>
      </w:pPr>
    </w:p>
    <w:p w:rsidRDefault="00AD2388" w:rsidP="00AD2388" w:rsidR="00AD2388">
      <w:pPr>
        <w:jc w:val="center"/>
      </w:pPr>
      <w:r>
        <w:t xml:space="preserve">U Splitu </w:t>
      </w:r>
      <w:r w:rsidR="00861F53">
        <w:t>23</w:t>
      </w:r>
      <w:r>
        <w:t xml:space="preserve">. siječnja 2018. </w:t>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1E45B4" w:rsidR="00AD2388">
        <w:trPr>
          <w:trHeight w:val="488"/>
        </w:trPr>
        <w:tc>
          <w:tcPr>
            <w:tcW w:type="dxa" w:w="4227"/>
          </w:tcPr>
          <w:p w:rsidRDefault="00AD2388" w:rsidP="001E45B4" w:rsidR="00AD2388" w:rsidRPr="001A4844">
            <w:pPr>
              <w:jc w:val="center"/>
              <w:rPr>
                <w:bCs/>
                <w:sz w:val="24"/>
              </w:rPr>
            </w:pPr>
            <w:r w:rsidRPr="001A4844">
              <w:rPr>
                <w:bCs/>
                <w:sz w:val="24"/>
              </w:rPr>
              <w:t>Sudac</w:t>
            </w:r>
          </w:p>
        </w:tc>
      </w:tr>
      <w:tr w:rsidTr="001E45B4" w:rsidR="00AD2388">
        <w:trPr>
          <w:trHeight w:val="241"/>
        </w:trPr>
        <w:tc>
          <w:tcPr>
            <w:tcW w:type="dxa" w:w="4227"/>
          </w:tcPr>
          <w:p w:rsidRDefault="00AD2388" w:rsidP="001E45B4" w:rsidR="00AD2388">
            <w:pPr>
              <w:jc w:val="center"/>
              <w:rPr>
                <w:bCs/>
                <w:sz w:val="24"/>
              </w:rPr>
            </w:pPr>
          </w:p>
          <w:p w:rsidRDefault="00AD2388" w:rsidP="001E45B4" w:rsidR="00004723">
            <w:pPr>
              <w:jc w:val="center"/>
              <w:rPr>
                <w:bCs/>
                <w:sz w:val="24"/>
              </w:rPr>
            </w:pPr>
            <w:r w:rsidRPr="001A4844">
              <w:rPr>
                <w:bCs/>
                <w:sz w:val="24"/>
              </w:rPr>
              <w:t>Katarina Mikulić</w:t>
            </w:r>
            <w:r w:rsidR="00004723">
              <w:rPr>
                <w:bCs/>
                <w:sz w:val="24"/>
              </w:rPr>
              <w:t>,v.r.</w:t>
            </w:r>
          </w:p>
          <w:p w:rsidRDefault="00004723" w:rsidP="0071700F" w:rsidR="00004723">
            <w:pPr>
              <w:pStyle w:val="Bezproreda"/>
              <w:jc w:val="right"/>
              <w:rPr>
                <w:rFonts w:hAnsi="Times New Roman" w:ascii="Times New Roman"/>
                <w:sz w:val="24"/>
                <w:szCs w:val="24"/>
              </w:rPr>
            </w:pPr>
            <w:r>
              <w:rPr>
                <w:bCs/>
                <w:sz w:val="24"/>
              </w:rPr>
              <w:t xml:space="preserve">za </w:t>
            </w:r>
            <w:r>
              <w:rPr>
                <w:rFonts w:hAnsi="Times New Roman" w:ascii="Times New Roman"/>
                <w:sz w:val="24"/>
                <w:szCs w:val="24"/>
              </w:rPr>
              <w:t>točnost otpravka – ovlašteni službenik</w:t>
            </w:r>
          </w:p>
          <w:p w:rsidRDefault="00004723" w:rsidP="00004723" w:rsidR="00004723"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AD2388" w:rsidP="001E45B4" w:rsidR="00AD2388">
            <w:pPr>
              <w:jc w:val="center"/>
              <w:rPr>
                <w:bCs/>
                <w:sz w:val="24"/>
              </w:rPr>
            </w:pPr>
            <w:r w:rsidRPr="001A4844">
              <w:rPr>
                <w:bCs/>
                <w:sz w:val="24"/>
              </w:rPr>
              <w:t xml:space="preserve"> </w:t>
            </w:r>
          </w:p>
          <w:p w:rsidRDefault="00AD2388" w:rsidP="001E45B4" w:rsidR="00AD2388" w:rsidRPr="001A4844">
            <w:pPr>
              <w:jc w:val="center"/>
              <w:rPr>
                <w:bCs/>
                <w:sz w:val="24"/>
              </w:rPr>
            </w:pPr>
          </w:p>
        </w:tc>
      </w:tr>
    </w:tbl>
    <w:p w:rsidRDefault="00FB3601" w:rsidP="00FB3601" w:rsidR="00FB3601" w:rsidRPr="005D5302">
      <w:pPr>
        <w:jc w:val="both"/>
        <w:rPr>
          <w:b/>
        </w:rPr>
      </w:pPr>
    </w:p>
    <w:p w:rsidRDefault="00FB3601" w:rsidP="00FB3601" w:rsidR="00FB3601" w:rsidRPr="005D5302">
      <w:pPr>
        <w:jc w:val="both"/>
        <w:rPr>
          <w:b/>
        </w:rPr>
      </w:pPr>
    </w:p>
    <w:p w:rsidRDefault="00FB3601" w:rsidP="00FB3601" w:rsidR="00FB3601" w:rsidRPr="005D5302">
      <w:pPr>
        <w:jc w:val="both"/>
        <w:rPr>
          <w:b/>
        </w:rPr>
      </w:pPr>
    </w:p>
    <w:p w:rsidRDefault="00FB3601" w:rsidP="00FB3601" w:rsidR="00FB3601" w:rsidRPr="005D5302">
      <w:pPr>
        <w:jc w:val="both"/>
        <w:rPr>
          <w:b/>
        </w:rPr>
      </w:pPr>
    </w:p>
    <w:p w:rsidRDefault="00AD2388" w:rsidP="00FB3601" w:rsidR="00FB3601" w:rsidRPr="00AD2388">
      <w:pPr>
        <w:jc w:val="both"/>
      </w:pPr>
      <w:r w:rsidRPr="00AD2388">
        <w:t>Pouka o pravnom lijeku</w:t>
      </w:r>
    </w:p>
    <w:p w:rsidRDefault="00FB3601" w:rsidP="00FB3601" w:rsidR="00FB3601" w:rsidRPr="005D5302">
      <w:pPr>
        <w:jc w:val="both"/>
      </w:pPr>
      <w:r w:rsidRPr="005D5302">
        <w:t xml:space="preserve">Protiv točke I. ovog rješenja dopušteno je izjaviti žalbu, koja se podnosi Visokom trgovačkom sudu Republike Hrvatske putem ovog suda u roku od 8 dana od primitka rješenja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5D5302">
          <w:t>11. st</w:t>
        </w:r>
      </w:smartTag>
      <w:r w:rsidRPr="005D5302">
        <w:t xml:space="preserve">. </w:t>
      </w:r>
      <w:smartTag w:element="metricconverter" w:uri="urn:schemas-microsoft-com:office:smarttags">
        <w:smartTagPr>
          <w:attr w:val="4. OZ" w:name="ProductID"/>
        </w:smartTagPr>
        <w:r w:rsidRPr="005D5302">
          <w:t>4. OZ</w:t>
        </w:r>
      </w:smartTag>
      <w:r w:rsidRPr="005D5302">
        <w:t>).</w:t>
      </w:r>
    </w:p>
    <w:p w:rsidRDefault="00FB3601" w:rsidP="00FB3601" w:rsidR="00FB3601" w:rsidRPr="005D5302">
      <w:pPr>
        <w:jc w:val="both"/>
        <w:rPr>
          <w:b/>
        </w:rPr>
      </w:pPr>
    </w:p>
    <w:p w:rsidRDefault="00853B3E" w:rsidR="00853B3E" w:rsidRPr="005D5302"/>
    <w:sectPr w:rsidSect="00C17618" w:rsidR="00853B3E" w:rsidRPr="005D5302">
      <w:headerReference w:type="even" r:id="rId11"/>
      <w:headerReference w:type="default" r:id="rId12"/>
      <w:pgSz w:h="16838" w:w="11906"/>
      <w:pgMar w:gutter="0" w:footer="708" w:header="708" w:left="1417" w:bottom="993"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2388" w:rsidR="00126A40">
      <w:r>
        <w:separator/>
      </w:r>
    </w:p>
  </w:endnote>
  <w:endnote w:id="0" w:type="continuationSeparator">
    <w:p w:rsidRDefault="00AD2388" w:rsidR="00126A4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2388" w:rsidR="00126A40">
      <w:r>
        <w:separator/>
      </w:r>
    </w:p>
  </w:footnote>
  <w:footnote w:id="0" w:type="continuationSeparator">
    <w:p w:rsidRDefault="00AD2388" w:rsidR="00126A4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0DDF" w:rsidP="00F62ECF" w:rsidR="0036508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04723" w:rsidR="0036508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0DDF" w:rsidP="00F62ECF" w:rsidR="0036508C" w:rsidRPr="00AD2388">
    <w:pPr>
      <w:pStyle w:val="Zaglavlje"/>
      <w:framePr w:y="1" w:xAlign="center" w:vAnchor="text" w:hAnchor="margin" w:wrap="around"/>
      <w:rPr>
        <w:rStyle w:val="Brojstranice"/>
      </w:rPr>
    </w:pPr>
    <w:r w:rsidRPr="00AD2388">
      <w:rPr>
        <w:rStyle w:val="Brojstranice"/>
      </w:rPr>
      <w:fldChar w:fldCharType="begin"/>
    </w:r>
    <w:r w:rsidRPr="00AD2388">
      <w:rPr>
        <w:rStyle w:val="Brojstranice"/>
      </w:rPr>
      <w:instrText xml:space="preserve">PAGE  </w:instrText>
    </w:r>
    <w:r w:rsidRPr="00AD2388">
      <w:rPr>
        <w:rStyle w:val="Brojstranice"/>
      </w:rPr>
      <w:fldChar w:fldCharType="separate"/>
    </w:r>
    <w:r w:rsidR="00004723">
      <w:rPr>
        <w:rStyle w:val="Brojstranice"/>
        <w:noProof/>
      </w:rPr>
      <w:t>2</w:t>
    </w:r>
    <w:r w:rsidRPr="00AD2388">
      <w:rPr>
        <w:rStyle w:val="Brojstranice"/>
      </w:rPr>
      <w:fldChar w:fldCharType="end"/>
    </w:r>
  </w:p>
  <w:p w:rsidRDefault="00AD2388" w:rsidP="00C17618" w:rsidR="00C17618" w:rsidRPr="00AD2388">
    <w:pPr>
      <w:jc w:val="right"/>
    </w:pPr>
    <w:r>
      <w:t>Poslovni broj: 4.St-1643/2016-</w:t>
    </w:r>
    <w:r w:rsidR="00861F53">
      <w:t>89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3601"/>
    <w:rsid w:val="00004723"/>
    <w:rsid w:val="00066650"/>
    <w:rsid w:val="00085E7C"/>
    <w:rsid w:val="000B4D96"/>
    <w:rsid w:val="000D5416"/>
    <w:rsid w:val="000E28EB"/>
    <w:rsid w:val="000E6D83"/>
    <w:rsid w:val="00126A40"/>
    <w:rsid w:val="0024181F"/>
    <w:rsid w:val="00250ACD"/>
    <w:rsid w:val="002B0DDF"/>
    <w:rsid w:val="002C285B"/>
    <w:rsid w:val="002F3315"/>
    <w:rsid w:val="003C2F22"/>
    <w:rsid w:val="003E102A"/>
    <w:rsid w:val="00417EA6"/>
    <w:rsid w:val="005D5302"/>
    <w:rsid w:val="0071519E"/>
    <w:rsid w:val="007F7A84"/>
    <w:rsid w:val="00814EDB"/>
    <w:rsid w:val="00815142"/>
    <w:rsid w:val="00853B3E"/>
    <w:rsid w:val="00861F53"/>
    <w:rsid w:val="00981D37"/>
    <w:rsid w:val="009C5D97"/>
    <w:rsid w:val="00A51DE9"/>
    <w:rsid w:val="00AD2388"/>
    <w:rsid w:val="00B54DE0"/>
    <w:rsid w:val="00B7506F"/>
    <w:rsid w:val="00BE2169"/>
    <w:rsid w:val="00D778AF"/>
    <w:rsid w:val="00D8632A"/>
    <w:rsid w:val="00DA6AB4"/>
    <w:rsid w:val="00DD0D50"/>
    <w:rsid w:val="00E44136"/>
    <w:rsid w:val="00EB6A52"/>
    <w:rsid w:val="00F2599E"/>
    <w:rsid w:val="00FB36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B360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B3601"/>
    <w:pPr>
      <w:tabs>
        <w:tab w:pos="4536" w:val="center"/>
        <w:tab w:pos="9072" w:val="right"/>
      </w:tabs>
    </w:pPr>
  </w:style>
  <w:style w:customStyle="true" w:styleId="ZaglavljeChar" w:type="character">
    <w:name w:val="Zaglavlje Char"/>
    <w:basedOn w:val="Zadanifontodlomka"/>
    <w:link w:val="Zaglavlje"/>
    <w:rsid w:val="00FB3601"/>
    <w:rPr>
      <w:rFonts w:cs="Times New Roman" w:eastAsia="Times New Roman"/>
      <w:szCs w:val="24"/>
      <w:lang w:eastAsia="hr-HR"/>
    </w:rPr>
  </w:style>
  <w:style w:styleId="Brojstranice" w:type="character">
    <w:name w:val="page number"/>
    <w:basedOn w:val="Zadanifontodlomka"/>
    <w:rsid w:val="00FB3601"/>
  </w:style>
  <w:style w:styleId="Odlomakpopisa" w:type="paragraph">
    <w:name w:val="List Paragraph"/>
    <w:basedOn w:val="Normal"/>
    <w:uiPriority w:val="34"/>
    <w:qFormat/>
    <w:rsid w:val="00FB3601"/>
    <w:pPr>
      <w:ind w:left="720"/>
      <w:contextualSpacing/>
    </w:pPr>
  </w:style>
  <w:style w:styleId="Tekstbalonia" w:type="paragraph">
    <w:name w:val="Balloon Text"/>
    <w:basedOn w:val="Normal"/>
    <w:link w:val="TekstbaloniaChar"/>
    <w:uiPriority w:val="99"/>
    <w:semiHidden/>
    <w:unhideWhenUsed/>
    <w:rsid w:val="00FB360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3601"/>
    <w:rPr>
      <w:rFonts w:cs="Tahoma" w:eastAsia="Times New Roman" w:hAnsi="Tahoma" w:ascii="Tahoma"/>
      <w:sz w:val="16"/>
      <w:szCs w:val="16"/>
      <w:lang w:eastAsia="hr-HR"/>
    </w:rPr>
  </w:style>
  <w:style w:styleId="Reetkatablice" w:type="table">
    <w:name w:val="Table Grid"/>
    <w:basedOn w:val="Obinatablica"/>
    <w:uiPriority w:val="59"/>
    <w:rsid w:val="005D5302"/>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5D5302"/>
    <w:pPr>
      <w:jc w:val="both"/>
    </w:pPr>
  </w:style>
  <w:style w:customStyle="true" w:styleId="TijelotekstaChar" w:type="character">
    <w:name w:val="Tijelo teksta Char"/>
    <w:basedOn w:val="Zadanifontodlomka"/>
    <w:link w:val="Tijeloteksta"/>
    <w:rsid w:val="005D5302"/>
    <w:rPr>
      <w:rFonts w:cs="Times New Roman" w:eastAsia="Times New Roman"/>
      <w:szCs w:val="24"/>
      <w:lang w:eastAsia="hr-HR"/>
    </w:rPr>
  </w:style>
  <w:style w:customStyle="true" w:styleId="st1" w:type="character">
    <w:name w:val="st1"/>
    <w:basedOn w:val="Zadanifontodlomka"/>
    <w:rsid w:val="00E44136"/>
  </w:style>
  <w:style w:styleId="Podnoje" w:type="paragraph">
    <w:name w:val="footer"/>
    <w:basedOn w:val="Normal"/>
    <w:link w:val="PodnojeChar"/>
    <w:uiPriority w:val="99"/>
    <w:unhideWhenUsed/>
    <w:rsid w:val="00AD2388"/>
    <w:pPr>
      <w:tabs>
        <w:tab w:pos="4536" w:val="center"/>
        <w:tab w:pos="9072" w:val="right"/>
      </w:tabs>
    </w:pPr>
  </w:style>
  <w:style w:customStyle="true" w:styleId="PodnojeChar" w:type="character">
    <w:name w:val="Podnožje Char"/>
    <w:basedOn w:val="Zadanifontodlomka"/>
    <w:link w:val="Podnoje"/>
    <w:uiPriority w:val="99"/>
    <w:rsid w:val="00AD2388"/>
    <w:rPr>
      <w:rFonts w:cs="Times New Roman" w:eastAsia="Times New Roman"/>
      <w:szCs w:val="24"/>
      <w:lang w:eastAsia="hr-HR"/>
    </w:rPr>
  </w:style>
  <w:style w:styleId="Tekstrezerviranogmjesta" w:type="character">
    <w:name w:val="Placeholder Text"/>
    <w:basedOn w:val="Zadanifontodlomka"/>
    <w:uiPriority w:val="99"/>
    <w:semiHidden/>
    <w:rsid w:val="00004723"/>
    <w:rPr>
      <w:color w:val="808080"/>
      <w:bdr w:space="0" w:sz="0" w:color="auto" w:val="none"/>
      <w:shd w:fill="auto" w:color="auto" w:val="clear"/>
    </w:rPr>
  </w:style>
  <w:style w:customStyle="true" w:styleId="eSPISCCParagraphDefaultFont" w:type="character">
    <w:name w:val="eSPIS_CC_Paragraph Default Font"/>
    <w:basedOn w:val="Zadanifontodlomka"/>
    <w:rsid w:val="000047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04723"/>
    <w:rPr>
      <w:bdr w:space="0" w:sz="0" w:color="auto" w:val="none"/>
      <w:shd w:fill="FFFFCC" w:color="auto" w:val="clear"/>
      <w:lang w:val="hr-HR"/>
    </w:rPr>
  </w:style>
  <w:style w:customStyle="true" w:styleId="PozadinaSvijetloCrvena" w:type="character">
    <w:name w:val="Pozadina_SvijetloCrvena"/>
    <w:basedOn w:val="eSPISCCParagraphDefaultFont"/>
    <w:rsid w:val="000047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04723"/>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004723"/>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B360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FB3601"/>
    <w:pPr>
      <w:tabs>
        <w:tab w:pos="4536" w:val="center"/>
        <w:tab w:pos="9072" w:val="right"/>
      </w:tabs>
    </w:pPr>
  </w:style>
  <w:style w:customStyle="1" w:styleId="ZaglavljeChar" w:type="character">
    <w:name w:val="Zaglavlje Char"/>
    <w:basedOn w:val="Zadanifontodlomka"/>
    <w:link w:val="Zaglavlje"/>
    <w:rsid w:val="00FB3601"/>
    <w:rPr>
      <w:rFonts w:cs="Times New Roman" w:eastAsia="Times New Roman"/>
      <w:szCs w:val="24"/>
      <w:lang w:eastAsia="hr-HR"/>
    </w:rPr>
  </w:style>
  <w:style w:styleId="Brojstranice" w:type="character">
    <w:name w:val="page number"/>
    <w:basedOn w:val="Zadanifontodlomka"/>
    <w:rsid w:val="00FB3601"/>
  </w:style>
  <w:style w:styleId="Odlomakpopisa" w:type="paragraph">
    <w:name w:val="List Paragraph"/>
    <w:basedOn w:val="Normal"/>
    <w:uiPriority w:val="34"/>
    <w:qFormat/>
    <w:rsid w:val="00FB3601"/>
    <w:pPr>
      <w:ind w:left="720"/>
      <w:contextualSpacing/>
    </w:pPr>
  </w:style>
  <w:style w:styleId="Tekstbalonia" w:type="paragraph">
    <w:name w:val="Balloon Text"/>
    <w:basedOn w:val="Normal"/>
    <w:link w:val="TekstbaloniaChar"/>
    <w:uiPriority w:val="99"/>
    <w:semiHidden/>
    <w:unhideWhenUsed/>
    <w:rsid w:val="00FB3601"/>
    <w:rPr>
      <w:rFonts w:ascii="Tahoma" w:cs="Tahoma" w:hAnsi="Tahoma"/>
      <w:sz w:val="16"/>
      <w:szCs w:val="16"/>
    </w:rPr>
  </w:style>
  <w:style w:customStyle="1" w:styleId="TekstbaloniaChar" w:type="character">
    <w:name w:val="Tekst balončića Char"/>
    <w:basedOn w:val="Zadanifontodlomka"/>
    <w:link w:val="Tekstbalonia"/>
    <w:uiPriority w:val="99"/>
    <w:semiHidden/>
    <w:rsid w:val="00FB3601"/>
    <w:rPr>
      <w:rFonts w:ascii="Tahoma" w:cs="Tahoma" w:eastAsia="Times New Roman" w:hAnsi="Tahoma"/>
      <w:sz w:val="16"/>
      <w:szCs w:val="16"/>
      <w:lang w:eastAsia="hr-HR"/>
    </w:rPr>
  </w:style>
  <w:style w:styleId="Reetkatablice" w:type="table">
    <w:name w:val="Table Grid"/>
    <w:basedOn w:val="Obinatablica"/>
    <w:uiPriority w:val="59"/>
    <w:rsid w:val="005D5302"/>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5D5302"/>
    <w:pPr>
      <w:jc w:val="both"/>
    </w:pPr>
  </w:style>
  <w:style w:customStyle="1" w:styleId="TijelotekstaChar" w:type="character">
    <w:name w:val="Tijelo teksta Char"/>
    <w:basedOn w:val="Zadanifontodlomka"/>
    <w:link w:val="Tijeloteksta"/>
    <w:rsid w:val="005D5302"/>
    <w:rPr>
      <w:rFonts w:cs="Times New Roman" w:eastAsia="Times New Roman"/>
      <w:szCs w:val="24"/>
      <w:lang w:eastAsia="hr-HR"/>
    </w:rPr>
  </w:style>
  <w:style w:customStyle="1" w:styleId="st1" w:type="character">
    <w:name w:val="st1"/>
    <w:basedOn w:val="Zadanifontodlomka"/>
    <w:rsid w:val="00E44136"/>
  </w:style>
  <w:style w:styleId="Podnoje" w:type="paragraph">
    <w:name w:val="footer"/>
    <w:basedOn w:val="Normal"/>
    <w:link w:val="PodnojeChar"/>
    <w:uiPriority w:val="99"/>
    <w:unhideWhenUsed/>
    <w:rsid w:val="00AD2388"/>
    <w:pPr>
      <w:tabs>
        <w:tab w:pos="4536" w:val="center"/>
        <w:tab w:pos="9072" w:val="right"/>
      </w:tabs>
    </w:pPr>
  </w:style>
  <w:style w:customStyle="1" w:styleId="PodnojeChar" w:type="character">
    <w:name w:val="Podnožje Char"/>
    <w:basedOn w:val="Zadanifontodlomka"/>
    <w:link w:val="Podnoje"/>
    <w:uiPriority w:val="99"/>
    <w:rsid w:val="00AD2388"/>
    <w:rPr>
      <w:rFonts w:cs="Times New Roman" w:eastAsia="Times New Roman"/>
      <w:szCs w:val="24"/>
      <w:lang w:eastAsia="hr-HR"/>
    </w:rPr>
  </w:style>
  <w:style w:styleId="Tekstrezerviranogmjesta" w:type="character">
    <w:name w:val="Placeholder Text"/>
    <w:basedOn w:val="Zadanifontodlomka"/>
    <w:uiPriority w:val="99"/>
    <w:semiHidden/>
    <w:rsid w:val="00004723"/>
    <w:rPr>
      <w:color w:val="808080"/>
      <w:bdr w:color="auto" w:space="0" w:sz="0" w:val="none"/>
      <w:shd w:color="auto" w:fill="auto" w:val="clear"/>
    </w:rPr>
  </w:style>
  <w:style w:customStyle="1" w:styleId="eSPISCCParagraphDefaultFont" w:type="character">
    <w:name w:val="eSPIS_CC_Paragraph Default Font"/>
    <w:basedOn w:val="Zadanifontodlomka"/>
    <w:rsid w:val="000047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04723"/>
    <w:rPr>
      <w:bdr w:color="auto" w:space="0" w:sz="0" w:val="none"/>
      <w:shd w:color="auto" w:fill="FFFFCC" w:val="clear"/>
      <w:lang w:val="hr-HR"/>
    </w:rPr>
  </w:style>
  <w:style w:customStyle="1" w:styleId="PozadinaSvijetloCrvena" w:type="character">
    <w:name w:val="Pozadina_SvijetloCrvena"/>
    <w:basedOn w:val="eSPISCCParagraphDefaultFont"/>
    <w:rsid w:val="000047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04723"/>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004723"/>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2018.</izvorni_sadrzaj>
    <derivirana_varijabla naziv="DomainObject.DatumDonosenjaOdluke_1">23.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1643</izvorni_sadrzaj>
    <derivirana_varijabla naziv="DomainObject.Predmet.Broj_1">1643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 zaposlenih</izvorni_sadrzaj>
    <derivirana_varijabla naziv="DomainObject.Predmet.Opis_1">7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St-1643/2016</izvorni_sadrzaj>
    <derivirana_varijabla naziv="DomainObject.Predmet.OznakaBroj_1">St-1643/2016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ABES d.o.o.</izvorni_sadrzaj>
    <derivirana_varijabla naziv="DomainObject.Predmet.ProtustrankaFormated_1">  ABES d.o.o.</derivirana_varijabla>
  </DomainObject.Predmet.ProtustrankaFormated>
  <DomainObject.Predmet.ProtustrankaFormatedOIB>
    <izvorni_sadrzaj>  ABES d.o.o., OIB 85303060771</izvorni_sadrzaj>
    <derivirana_varijabla naziv="DomainObject.Predmet.ProtustrankaFormatedOIB_1">  ABES d.o.o., OIB 85303060771</derivirana_varijabla>
  </DomainObject.Predmet.ProtustrankaFormatedOIB>
  <DomainObject.Predmet.ProtustrankaFormatedWithAdress>
    <izvorni_sadrzaj> ABES d.o.o., Zrinjsko Frankopanska 62, 21000 Split</izvorni_sadrzaj>
    <derivirana_varijabla naziv="DomainObject.Predmet.ProtustrankaFormatedWithAdress_1"> ABES d.o.o., Zrinjsko Frankopanska 62, 21000 Split</derivirana_varijabla>
  </DomainObject.Predmet.ProtustrankaFormatedWithAdress>
  <DomainObject.Predmet.ProtustrankaFormatedWithAdressOIB>
    <izvorni_sadrzaj> ABES d.o.o., OIB 85303060771, Zrinjsko Frankopanska 62, 21000 Split</izvorni_sadrzaj>
    <derivirana_varijabla naziv="DomainObject.Predmet.ProtustrankaFormatedWithAdressOIB_1"> ABES d.o.o., OIB 85303060771, Zrinjsko Frankopanska 62, 21000 Split</derivirana_varijabla>
  </DomainObject.Predmet.ProtustrankaFormatedWithAdressOIB>
  <DomainObject.Predmet.ProtustrankaWithAdress>
    <izvorni_sadrzaj>ABES d.o.o. Zrinjsko Frankopanska 62, 21000 Split</izvorni_sadrzaj>
    <derivirana_varijabla naziv="DomainObject.Predmet.ProtustrankaWithAdress_1">ABES d.o.o. Zrinjsko Frankopanska 62, 21000 Split</derivirana_varijabla>
  </DomainObject.Predmet.ProtustrankaWithAdress>
  <DomainObject.Predmet.ProtustrankaWithAdressOIB>
    <izvorni_sadrzaj>ABES d.o.o., OIB 85303060771, Zrinjsko Frankopanska 62, 21000 Split</izvorni_sadrzaj>
    <derivirana_varijabla naziv="DomainObject.Predmet.ProtustrankaWithAdressOIB_1">ABES d.o.o., OIB 85303060771, Zrinjsko Frankopanska 62, 21000 Split</derivirana_varijabla>
  </DomainObject.Predmet.ProtustrankaWithAdressOIB>
  <DomainObject.Predmet.ProtustrankaNazivFormated>
    <izvorni_sadrzaj>ABES d.o.o.</izvorni_sadrzaj>
    <derivirana_varijabla naziv="DomainObject.Predmet.ProtustrankaNazivFormated_1">ABES d.o.o.</derivirana_varijabla>
  </DomainObject.Predmet.ProtustrankaNazivFormated>
  <DomainObject.Predmet.ProtustrankaNazivFormatedOIB>
    <izvorni_sadrzaj>ABES d.o.o., OIB 85303060771</izvorni_sadrzaj>
    <derivirana_varijabla naziv="DomainObject.Predmet.ProtustrankaNazivFormatedOIB_1">ABES d.o.o., OIB 85303060771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Tugomir Valjan zastupanog po punomoćniku Mirko Ostojić; Zoran Mandac; Stipe Vladova; Nikša Vuković; Ante Katić; Marko Vuković; Joško Matijašević; Dragan Lagator; Frano Bilokapić; Mato Ivandić; Niko Dunđer; Zoran Đipalo; Ivan Grabić; Dražan Laco; Božena Džepina; Dijana Oršulić; Igor Piacun; Stanko Runje; Dražan Samardžić; Vjeko Sović; Stipan Šipić; Rajko Širović; Jasna Šolić Ćurković; Josip Titlić; Vinko Vuković; Ministarstvo financija RH zastupanog po punomoćniku Županijsko državno odvjetništvo u Splitu; GTU ŠIPEK, društvo s ograničenom odgovornošću za gradnju, trgovinu i usluge; CETINA dioničko društvo za izgradnju vodnih građevina i građevinarstvo zastupanog po punomoćniku OD PRIMORAC I PARTNERI d.o.o.; Jasna Kevilj i Josip Kevilj,vl.o. CMA; EUROHERC osiguranje - dioničko društvo za osiguranje imovine i osoba i druge poslove osiguranja; ZAGREBAČKI HOLDING, društvo s ograničenom odgovornošću za javni prijevoz, opskrbu vodom, održavanje čistoće, putnička a; INA-INDUSTRIJA NAFTE, d.d. zastupanog po punomoćniku OD STANIĆ I PARTNERI d.o.o.; GRAD SPLIT; DELTRON d.o.o. za trgovinu i usluge zastupanog po punomoćniku Mijo Jeličić; PODOVI OPAČAK d.o.o. za proizvodnju i usluge; ERA-COMMERCE društvo s ograničenom odgovornošću za trgovinu i građevinarstvo zastupanog po punomoćniku OD JUJNOVIĆ LUČIĆ MARKOVIĆ; STRUKTOR d.o.o. za graditeljstvo i trgovinu; BIRO-STAN d.o.o. za projektiranje i građevinarstvo zastupanog po punomoćniku Borivoj Mitrić; VIPnet, društvo s ograničenom odgovornošću za usluge javnih telekomunikacija; Financijska agencija; FRÜHWALD - JURIĆ d.o.o. za proizvodnju i trgovinu zastupanog po punomoćniku OD ŠIŠKO I PARTNERI j.t.d; KOMEXAL SPLIT, d.o.o. za unutarnju i vanjsku trgovinu, proizvodnju i građevinarstvo; CESTE ŠIBENIK, društvo za održavanje i zaštitu cesta, građevinarstvo i projektiranje, d.o.o.; MILJAK GRAĐENJE društvo s ograničenom odgovornošću za građenje i usluge u stečaju; EKO-MONITORING d.o.o. za kontrolu i zaštitu okoliša i inženjering; TRIGLAV OSIGURANJE d. d.; SICHEM, društvo za trgovinu i usluge, d.o.o.; NOVOTERM, d.o.o. za proizvodnju i trgovinu; INERO d.o.o. za inženjering, izgradnju i turizam zastupanog po punomoćniku Dragan Mijoč; POTHING, d.o.o. za građevinarstvo i trgovinu zastupanog po punomoćniku Dejan Bilić; HEP ELEKTRA d.o.o. za opskrbu električnom energijom; VOKEL društvo s ograničenom odgovornošću za trgovinu i usluge zastupanog po punomoćniku Vinko Knezović; SATURO društvo s ograničenom odgovornošću za trgovinu i usluge; RIVALITAS, društvo s ograničenom odgovornošću za trgovinu; ING-ATEST d.o.o. za trgovinu i usluge zastupanog po punomoćniku Vinko Radovani; ČISTOĆA, usluge održavanja čistoće d.o.o.; ZOU BORO RAJIĆ I TOMISLAV KASALO; BASIC d.o.o. za trgovinu i usluge; JADRANSKO OSIGURANJE dioničko društvo; GDD za građenje i usluge, društvo s ograničenom odgovornošću; ČULIĆ ELEKTRO CENTAR, društvo s ograničenom odgovornošću za trgovinu, export-import, proizvodnju i usluge; PARTNER BANKA d.d. ZAGREB; J.u.A. Frischeis društvo s ograničenom odgovornošću za trgovinu i usluge zastupanog po punomoćniku Ninoslav Herceg; CESTAR društvo s ograničenom odgovornošću za građevinarstvo; ČISTOĆA društvo s ograničenom odgovornošću za obavljanje komunalnih djelatnosti održavanja čistoće i odlaganja komunaln; EHONET d.o.o. za poslovne komunikacije zastupanog po punomoćniku Borna Okroša; ELEKTA-C d.o.o. za trgovinu i usluge; VODOVOD d.o.o. za usluge opskrbe pitkom vodom; BANKA SPLITSKO-DALMATINSKA, dioničko društvo u stečaju; KREDITNA BANKA ZAGREB, dioničko društvo; FIT-STANČIĆ i dr. javno trgovačko društvo za zaštitarsku djelatnost zastupanog po punomoćniku OD VIŠIĆ I PARTNERI j.t.d.; Ministarstvo financija RH</izvorni_sadrzaj>
    <derivirana_varijabla naziv="DomainObject.Predmet.StrankaFormated_1">  FINANCIJSKA AGENCIJA, RC SPLIT; Tugomir Valjan zastupanog po punomoćniku Mirko Ostojić; Zoran Mandac; Stipe Vladova; Nikša Vuković; Ante Katić; Marko Vuković; Joško Matijašević; Dragan Lagator; Frano Bilokapić; Mato Ivandić; Niko Dunđer; Zoran Đipalo; Ivan Grabić; Dražan Laco; Božena Džepina; Dijana Oršulić; Igor Piacun; Stanko Runje; Dražan Samardžić; Vjeko Sović; Stipan Šipić; Rajko Širović; Jasna Šolić Ćurković; Josip Titlić; Vinko Vuković; Ministarstvo financija RH zastupanog po punomoćniku Županijsko državno odvjetništvo u Splitu; GTU ŠIPEK, društvo s ograničenom odgovornošću za gradnju, trgovinu i usluge; CETINA dioničko društvo za izgradnju vodnih građevina i građevinarstvo zastupanog po punomoćniku OD PRIMORAC I PARTNERI d.o.o.; Jasna Kevilj i Josip Kevilj,vl.o. CMA; EUROHERC osiguranje - dioničko društvo za osiguranje imovine i osoba i druge poslove osiguranja; ZAGREBAČKI HOLDING, društvo s ograničenom odgovornošću za javni prijevoz, opskrbu vodom, održavanje čistoće, putnička a; INA-INDUSTRIJA NAFTE, d.d. zastupanog po punomoćniku OD STANIĆ I PARTNERI d.o.o.; GRAD SPLIT; DELTRON d.o.o. za trgovinu i usluge zastupanog po punomoćniku Mijo Jeličić; PODOVI OPAČAK d.o.o. za proizvodnju i usluge; ERA-COMMERCE društvo s ograničenom odgovornošću za trgovinu i građevinarstvo zastupanog po punomoćniku OD JUJNOVIĆ LUČIĆ MARKOVIĆ; STRUKTOR d.o.o. za graditeljstvo i trgovinu; BIRO-STAN d.o.o. za projektiranje i građevinarstvo zastupanog po punomoćniku Borivoj Mitrić; VIPnet, društvo s ograničenom odgovornošću za usluge javnih telekomunikacija; Financijska agencija; FRÜHWALD - JURIĆ d.o.o. za proizvodnju i trgovinu zastupanog po punomoćniku OD ŠIŠKO I PARTNERI j.t.d; KOMEXAL SPLIT, d.o.o. za unutarnju i vanjsku trgovinu, proizvodnju i građevinarstvo; CESTE ŠIBENIK, društvo za održavanje i zaštitu cesta, građevinarstvo i projektiranje, d.o.o.; MILJAK GRAĐENJE društvo s ograničenom odgovornošću za građenje i usluge u stečaju; EKO-MONITORING d.o.o. za kontrolu i zaštitu okoliša i inženjering; TRIGLAV OSIGURANJE d. d.; SICHEM, društvo za trgovinu i usluge, d.o.o.; NOVOTERM, d.o.o. za proizvodnju i trgovinu; INERO d.o.o. za inženjering, izgradnju i turizam zastupanog po punomoćniku Dragan Mijoč; POTHING, d.o.o. za građevinarstvo i trgovinu zastupanog po punomoćniku Dejan Bilić; HEP ELEKTRA d.o.o. za opskrbu električnom energijom; VOKEL društvo s ograničenom odgovornošću za trgovinu i usluge zastupanog po punomoćniku Vinko Knezović; SATURO društvo s ograničenom odgovornošću za trgovinu i usluge; RIVALITAS, društvo s ograničenom odgovornošću za trgovinu; ING-ATEST d.o.o. za trgovinu i usluge zastupanog po punomoćniku Vinko Radovani; ČISTOĆA, usluge održavanja čistoće d.o.o.; ZOU BORO RAJIĆ I TOMISLAV KASALO; BASIC d.o.o. za trgovinu i usluge; JADRANSKO OSIGURANJE dioničko društvo; GDD za građenje i usluge, društvo s ograničenom odgovornošću; ČULIĆ ELEKTRO CENTAR, društvo s ograničenom odgovornošću za trgovinu, export-import, proizvodnju i usluge; PARTNER BANKA d.d. ZAGREB; J.u.A. Frischeis društvo s ograničenom odgovornošću za trgovinu i usluge zastupanog po punomoćniku Ninoslav Herceg; CESTAR društvo s ograničenom odgovornošću za građevinarstvo; ČISTOĆA društvo s ograničenom odgovornošću za obavljanje komunalnih djelatnosti održavanja čistoće i odlaganja komunaln; EHONET d.o.o. za poslovne komunikacije zastupanog po punomoćniku Borna Okroša; ELEKTA-C d.o.o. za trgovinu i usluge; VODOVOD d.o.o. za usluge opskrbe pitkom vodom; BANKA SPLITSKO-DALMATINSKA, dioničko društvo u stečaju; KREDITNA BANKA ZAGREB, dioničko društvo; FIT-STANČIĆ i dr. javno trgovačko društvo za zaštitarsku djelatnost zastupanog po punomoćniku OD VIŠIĆ I PARTNERI j.t.d.; Ministarstvo financija RH</derivirana_varijabla>
  </DomainObject.Predmet.StrankaFormated>
  <DomainObject.Predmet.StrankaFormatedOIB>
    <izvorni_sadrzaj>  FINANCIJSKA AGENCIJA, RC SPLIT, OIB 85821130368; Tugomir Valjan, OIB 49729326016 zastupanog po punomoćniku Mirko Ostojić; Zoran Mandac, OIB 77393397707; Stipe Vladova, OIB 32291588041; Nikša Vuković, OIB 72679812605; Ante Katić, OIB 49101414363; Marko Vuković, OIB 87248362930; Joško Matijašević, OIB 58126594836; Dragan Lagator, OIB 36580751452; Frano Bilokapić, OIB 97400347526; Mato Ivandić, OIB 08760543874; Niko Dunđer, OIB 66576557293; Zoran Đipalo, OIB 05983673762; Ivan Grabić, OIB 43679684465; Dražan Laco, OIB 51740089387; Božena Džepina, OIB 48359177786; Dijana Oršulić, OIB 37391118686; Igor Piacun, OIB 60307212246; Stanko Runje, OIB 85200287049; Dražan Samardžić, OIB 45916832370; Vjeko Sović, OIB 68555448295; Stipan Šipić, OIB 81044896411; Rajko Širović, OIB 07073839563; Jasna Šolić Ćurković, OIB 59722110308; Josip Titlić, OIB 24877895328; Vinko Vuković, OIB 76160365410; Ministarstvo financija RH, OIB 18683136487 zastupanog po punomoćniku Županijsko državno odvjetništvo u Splitu; GTU ŠIPEK, društvo s ograničenom odgovornošću za gradnju, trgovinu i usluge, OIB 99319340190; CETINA dioničko društvo za izgradnju vodnih građevina i građevinarstvo, OIB 98900394029 zastupanog po punomoćniku OD PRIMORAC I PARTNERI d.o.o.; Jasna Kevilj i Josip Kevilj,vl.o. CMA, OIB 92974835644; EUROHERC osiguranje - dioničko društvo za osiguranje imovine i osoba i druge poslove osiguranja, OIB 22694857747; ZAGREBAČKI HOLDING, društvo s ograničenom odgovornošću za javni prijevoz, opskrbu vodom, održavanje čistoće, putnička a, OIB 85584865987; INA-INDUSTRIJA NAFTE, d.d., OIB 27759560625 zastupanog po punomoćniku OD STANIĆ I PARTNERI d.o.o.; GRAD SPLIT, OIB 78755598868; DELTRON d.o.o. za trgovinu i usluge, OIB 36118056137 zastupanog po punomoćniku Mijo Jeličić; PODOVI OPAČAK d.o.o. za proizvodnju i usluge, OIB 72656809791; ERA-COMMERCE društvo s ograničenom odgovornošću za trgovinu i građevinarstvo, OIB 28609792467 zastupanog po punomoćniku OD JUJNOVIĆ LUČIĆ MARKOVIĆ; STRUKTOR d.o.o. za graditeljstvo i trgovinu, OIB 52682496706; BIRO-STAN d.o.o. za projektiranje i građevinarstvo, OIB 62219887562 zastupanog po punomoćniku Borivoj Mitrić; VIPnet, društvo s ograničenom odgovornošću za usluge javnih telekomunikacija, OIB 29524210204; Financijska agencija, OIB 85821130368; FRÜHWALD - JURIĆ d.o.o. za proizvodnju i trgovinu, OIB 78257862514 zastupanog po punomoćniku OD ŠIŠKO I PARTNERI j.t.d; KOMEXAL SPLIT, d.o.o. za unutarnju i vanjsku trgovinu, proizvodnju i građevinarstvo, OIB 15220321265; CESTE ŠIBENIK, društvo za održavanje i zaštitu cesta, građevinarstvo i projektiranje, d.o.o., OIB 26591133102; MILJAK GRAĐENJE društvo s ograničenom odgovornošću za građenje i usluge u stečaju, OIB 14134186294; EKO-MONITORING d.o.o. za kontrolu i zaštitu okoliša i inženjering, OIB 82818873408; TRIGLAV OSIGURANJE d. d., OIB 29743547503; SICHEM, društvo za trgovinu i usluge, d.o.o., OIB 99594401457; NOVOTERM, d.o.o. za proizvodnju i trgovinu, OIB 78311345235; INERO d.o.o. za inženjering, izgradnju i turizam, OIB 66690397116 zastupanog po punomoćniku Dragan Mijoč; POTHING, d.o.o. za građevinarstvo i trgovinu, OIB 15488672174 zastupanog po punomoćniku Dejan Bilić; HEP ELEKTRA d.o.o. za opskrbu električnom energijom, OIB 43965974818; VOKEL društvo s ograničenom odgovornošću za trgovinu i usluge, OIB 48626798291 zastupanog po punomoćniku Vinko Knezović; SATURO društvo s ograničenom odgovornošću za trgovinu i usluge, OIB 48929688702; RIVALITAS, društvo s ograničenom odgovornošću za trgovinu, OIB 13557954530; ING-ATEST d.o.o. za trgovinu i usluge, OIB 21777333810 zastupanog po punomoćniku Vinko Radovani; ČISTOĆA, usluge održavanja čistoće d.o.o., OIB 84923155727; ZOU BORO RAJIĆ I TOMISLAV KASALO, OIB 81354530135; BASIC d.o.o. za trgovinu i usluge, OIB 52072753291; JADRANSKO OSIGURANJE dioničko društvo, OIB 94472454976; GDD za građenje i usluge, društvo s ograničenom odgovornošću, OIB 04524958627; ČULIĆ ELEKTRO CENTAR, društvo s ograničenom odgovornošću za trgovinu, export-import, proizvodnju i usluge, OIB 96434662616; PARTNER BANKA d.d. ZAGREB, OIB 71221608291; J.u.A. Frischeis društvo s ograničenom odgovornošću za trgovinu i usluge, OIB 18918947938 zastupanog po punomoćniku Ninoslav Herceg; CESTAR društvo s ograničenom odgovornošću za građevinarstvo, OIB 27471262195; ČISTOĆA društvo s ograničenom odgovornošću za obavljanje komunalnih djelatnosti održavanja čistoće i odlaganja komunaln, OIB 38812451417; EHONET d.o.o. za poslovne komunikacije, OIB 63812941899 zastupanog po punomoćniku Borna Okroša; ELEKTA-C d.o.o. za trgovinu i usluge, OIB 17708664252; VODOVOD d.o.o. za usluge opskrbe pitkom vodom, OIB 89406825003; BANKA SPLITSKO-DALMATINSKA, dioničko društvo u stečaju, OIB 25351138943; KREDITNA BANKA ZAGREB, dioničko društvo, OIB 70663193635; FIT-STANČIĆ i dr. javno trgovačko društvo za zaštitarsku djelatnost, OIB 99684998316 zastupanog po punomoćniku OD VIŠIĆ I PARTNERI j.t.d.; Ministarstvo financija RH, OIB 18683136487</izvorni_sadrzaj>
    <derivirana_varijabla naziv="DomainObject.Predmet.StrankaFormatedOIB_1">  FINANCIJSKA AGENCIJA, RC SPLIT, OIB 85821130368; Tugomir Valjan, OIB 49729326016 zastupanog po punomoćniku Mirko Ostojić; Zoran Mandac, OIB 77393397707; Stipe Vladova, OIB 32291588041; Nikša Vuković, OIB 72679812605; Ante Katić, OIB 49101414363; Marko Vuković, OIB 87248362930; Joško Matijašević, OIB 58126594836; Dragan Lagator, OIB 36580751452; Frano Bilokapić, OIB 97400347526; Mato Ivandić, OIB 08760543874; Niko Dunđer, OIB 66576557293; Zoran Đipalo, OIB 05983673762; Ivan Grabić, OIB 43679684465; Dražan Laco, OIB 51740089387; Božena Džepina, OIB 48359177786; Dijana Oršulić, OIB 37391118686; Igor Piacun, OIB 60307212246; Stanko Runje, OIB 85200287049; Dražan Samardžić, OIB 45916832370; Vjeko Sović, OIB 68555448295; Stipan Šipić, OIB 81044896411; Rajko Širović, OIB 07073839563; Jasna Šolić Ćurković, OIB 59722110308; Josip Titlić, OIB 24877895328; Vinko Vuković, OIB 76160365410; Ministarstvo financija RH, OIB 18683136487 zastupanog po punomoćniku Županijsko državno odvjetništvo u Splitu; GTU ŠIPEK, društvo s ograničenom odgovornošću za gradnju, trgovinu i usluge, OIB 99319340190; CETINA dioničko društvo za izgradnju vodnih građevina i građevinarstvo, OIB 98900394029 zastupanog po punomoćniku OD PRIMORAC I PARTNERI d.o.o.; Jasna Kevilj i Josip Kevilj,vl.o. CMA, OIB 92974835644; EUROHERC osiguranje - dioničko društvo za osiguranje imovine i osoba i druge poslove osiguranja, OIB 22694857747; ZAGREBAČKI HOLDING, društvo s ograničenom odgovornošću za javni prijevoz, opskrbu vodom, održavanje čistoće, putnička a, OIB 85584865987; INA-INDUSTRIJA NAFTE, d.d., OIB 27759560625 zastupanog po punomoćniku OD STANIĆ I PARTNERI d.o.o.; GRAD SPLIT, OIB 78755598868; DELTRON d.o.o. za trgovinu i usluge, OIB 36118056137 zastupanog po punomoćniku Mijo Jeličić; PODOVI OPAČAK d.o.o. za proizvodnju i usluge, OIB 72656809791; ERA-COMMERCE društvo s ograničenom odgovornošću za trgovinu i građevinarstvo, OIB 28609792467 zastupanog po punomoćniku OD JUJNOVIĆ LUČIĆ MARKOVIĆ; STRUKTOR d.o.o. za graditeljstvo i trgovinu, OIB 52682496706; BIRO-STAN d.o.o. za projektiranje i građevinarstvo, OIB 62219887562 zastupanog po punomoćniku Borivoj Mitrić; VIPnet, društvo s ograničenom odgovornošću za usluge javnih telekomunikacija, OIB 29524210204; Financijska agencija, OIB 85821130368; FRÜHWALD - JURIĆ d.o.o. za proizvodnju i trgovinu, OIB 78257862514 zastupanog po punomoćniku OD ŠIŠKO I PARTNERI j.t.d; KOMEXAL SPLIT, d.o.o. za unutarnju i vanjsku trgovinu, proizvodnju i građevinarstvo, OIB 15220321265; CESTE ŠIBENIK, društvo za održavanje i zaštitu cesta, građevinarstvo i projektiranje, d.o.o., OIB 26591133102; MILJAK GRAĐENJE društvo s ograničenom odgovornošću za građenje i usluge u stečaju, OIB 14134186294; EKO-MONITORING d.o.o. za kontrolu i zaštitu okoliša i inženjering, OIB 82818873408; TRIGLAV OSIGURANJE d. d., OIB 29743547503; SICHEM, društvo za trgovinu i usluge, d.o.o., OIB 99594401457; NOVOTERM, d.o.o. za proizvodnju i trgovinu, OIB 78311345235; INERO d.o.o. za inženjering, izgradnju i turizam, OIB 66690397116 zastupanog po punomoćniku Dragan Mijoč; POTHING, d.o.o. za građevinarstvo i trgovinu, OIB 15488672174 zastupanog po punomoćniku Dejan Bilić; HEP ELEKTRA d.o.o. za opskrbu električnom energijom, OIB 43965974818; VOKEL društvo s ograničenom odgovornošću za trgovinu i usluge, OIB 48626798291 zastupanog po punomoćniku Vinko Knezović; SATURO društvo s ograničenom odgovornošću za trgovinu i usluge, OIB 48929688702; RIVALITAS, društvo s ograničenom odgovornošću za trgovinu, OIB 13557954530; ING-ATEST d.o.o. za trgovinu i usluge, OIB 21777333810 zastupanog po punomoćniku Vinko Radovani; ČISTOĆA, usluge održavanja čistoće d.o.o., OIB 84923155727; ZOU BORO RAJIĆ I TOMISLAV KASALO, OIB 81354530135; BASIC d.o.o. za trgovinu i usluge, OIB 52072753291; JADRANSKO OSIGURANJE dioničko društvo, OIB 94472454976; GDD za građenje i usluge, društvo s ograničenom odgovornošću, OIB 04524958627; ČULIĆ ELEKTRO CENTAR, društvo s ograničenom odgovornošću za trgovinu, export-import, proizvodnju i usluge, OIB 96434662616; PARTNER BANKA d.d. ZAGREB, OIB 71221608291; J.u.A. Frischeis društvo s ograničenom odgovornošću za trgovinu i usluge, OIB 18918947938 zastupanog po punomoćniku Ninoslav Herceg; CESTAR društvo s ograničenom odgovornošću za građevinarstvo, OIB 27471262195; ČISTOĆA društvo s ograničenom odgovornošću za obavljanje komunalnih djelatnosti održavanja čistoće i odlaganja komunaln, OIB 38812451417; EHONET d.o.o. za poslovne komunikacije, OIB 63812941899 zastupanog po punomoćniku Borna Okroša; ELEKTA-C d.o.o. za trgovinu i usluge, OIB 17708664252; VODOVOD d.o.o. za usluge opskrbe pitkom vodom, OIB 89406825003; BANKA SPLITSKO-DALMATINSKA, dioničko društvo u stečaju, OIB 25351138943; KREDITNA BANKA ZAGREB, dioničko društvo, OIB 70663193635; FIT-STANČIĆ i dr. javno trgovačko društvo za zaštitarsku djelatnost, OIB 99684998316 zastupanog po punomoćniku OD VIŠIĆ I PARTNERI j.t.d.; Ministarstvo financija RH, OIB 18683136487</derivirana_varijabla>
  </DomainObject.Predmet.StrankaFormatedOIB>
  <DomainObject.Predmet.StrankaFormatedWithAdress>
    <izvorni_sadrzaj> FINANCIJSKA AGENCIJA, RC SPLIT, Mažuranićevo šetalište 24 b, 21000 Split; Tugomir Valjan, Marina Getaldića 9a, 22300 Knin zastupanog po punomoćniku Mirko Ostojić; Zoran Mandac, Brnaze 665a, 21230 Brnaze; Stipe Vladova, Strana Ii 74, 21238 Otok; Nikša Vuković, Ivana Meštrovića 54, 21230 Sinj; Ante Katić, Strana I 7, 21238 Otok; Marko Vuković, Put Radoševca 26, 21000 Split; Joško Matijašević, Ruda 122, 21238 Ruda; Dragan Lagator, Grab 94b, 21238 Grab; Frano Bilokapić, Udovičić 132, 21238 Udovičić; Mato Ivandić, Cetinska 8, 21311 Stobreč; Niko Dunđer, Brnaze 320d, 21230 Brnaze; Zoran Đipalo, Alojzija Stepinca 41, 21000 Split; Ivan Grabić, Tripalov Voćnjak 2, 21230 Sinj; Dražan Laco, Strana Ii 4, 21238 Otok; Božena Džepina, Ravan Iv 20, 21400 Mirca; Dijana Oršulić, Put Radoševca 26, 21000 Split; Igor Piacun, Trg Hrv. Bratske Zajednice 1, 21000 Split; Stanko Runje, Obrovac Sinjski 10, 21238 Obrovac Sinjski; Dražan Samardžić, Ul. Ivana Meštrovića 48, 21230 Sinj; Vjeko Sović, Krbavska 16, 35000 Slavonski Brod; Stipan Šipić, Ulica Vedrinskih Branitelja 5, 21240 Vedrine; Rajko Širović, Obrovac Sinjski 214, 21238 Obrovac Sinjski; Jasna Šolić Ćurković, Ulica Miljenka Buljana 10, 21230 Sinj; Josip Titlić, Vlahe Bukovca 7, 21230 Sinj; Vinko Vuković, Ivana Meštrovića 62, 21230 Sinj; Ministarstvo financija RH, Katančićeva 5, 10000 Zagreb zastupanog po punomoćniku Županijsko državno odvjetništvo u Splitu; GTU ŠIPEK, društvo s ograničenom odgovornošću za gradnju, trgovinu i usluge, Stobrečka 10, 10000 Zagreb; CETINA dioničko društvo za izgradnju vodnih građevina i građevinarstvo, Ulica Miljenka Buljana 35, 21230 Sinj zastupanog po punomoćniku OD PRIMORAC I PARTNERI d.o.o.; Jasna Kevilj i Josip Kevilj,vl.o. CMA, Glavina donja 156 b, 21260 Glavina Donja; EUROHERC osiguranje - dioničko društvo za osiguranje imovine i osoba i druge poslove osiguranja, Ulica grada Vukovara 282, 10000 Zagreb; ZAGREBAČKI HOLDING, društvo s ograničenom odgovornošću za javni prijevoz, opskrbu vodom, održavanje čistoće, putnička a, Ulica grada Vukovara 41, 10000 Zagreb; INA-INDUSTRIJA NAFTE, d.d., Avenija V. Holjevca 10, 10000 Zagreb zastupanog po punomoćniku OD STANIĆ I PARTNERI d.o.o.; GRAD SPLIT, Obala kneza Branimira 17, 21000 Split; DELTRON d.o.o. za trgovinu i usluge, Vukovarska 148, 21000 Split zastupanog po punomoćniku Mijo Jeličić; PODOVI OPAČAK d.o.o. za proizvodnju i usluge, Trondheimska 4/D, 21000 Split; ERA-COMMERCE društvo s ograničenom odgovornošću za trgovinu i građevinarstvo, Splitska 44, 21276 Vrgorac zastupanog po punomoćniku OD JUJNOVIĆ LUČIĆ MARKOVIĆ; STRUKTOR d.o.o. za graditeljstvo i trgovinu, Ulica Don Lovre Katića 66, 21210 Solin; BIRO-STAN d.o.o. za projektiranje i građevinarstvo, Stjepana Radića 77/A, 22000 Šibenik zastupanog po punomoćniku Borivoj Mitrić; VIPnet, društvo s ograničenom odgovornošću za usluge javnih telekomunikacija, Vrtni put 1, 10000 Zagreb; Financijska agencija, Ulica grada Vukovara 70, 10000 Zagreb; FRÜHWALD - JURIĆ d.o.o. za proizvodnju i trgovinu, Prisoje 24, 21232 Prisoje zastupanog po punomoćniku OD ŠIŠKO I PARTNERI j.t.d; KOMEXAL SPLIT, d.o.o. za unutarnju i vanjsku trgovinu, proizvodnju i građevinarstvo, Mosećka 50, 21000 Split; CESTE ŠIBENIK, društvo za održavanje i zaštitu cesta, građevinarstvo i projektiranje, d.o.o., Velimira Škorpika 27, 22000 Šibenik; MILJAK GRAĐENJE društvo s ograničenom odgovornošću za građenje i usluge u stečaju, Vukovarska 148, 21000 Split; EKO-MONITORING d.o.o. za kontrolu i zaštitu okoliša i inženjering, Kućanska 15, 42000 Varaždin; TRIGLAV OSIGURANJE d. d., Antuna Heinza 4, 10000 Zagreb; SICHEM, društvo za trgovinu i usluge, d.o.o., Dubrovačka Ulica 53, 21000 Split; NOVOTERM, d.o.o. za proizvodnju i trgovinu, Zupina 28, 21000 Split; INERO d.o.o. za inženjering, izgradnju i turizam, Solinska 80, 21000 Split zastupanog po punomoćniku Dragan Mijoč; POTHING, d.o.o. za građevinarstvo i trgovinu, Paraćeva 76, 21000 Split zastupanog po punomoćniku Dejan Bilić; HEP ELEKTRA d.o.o. za opskrbu električnom energijom, Ulica grada Vukovara 37, 10000 Zagreb; VOKEL društvo s ograničenom odgovornošću za trgovinu i usluge, Blejburška ulica 131, 21260 Imotski zastupanog po punomoćniku Vinko Knezović; SATURO društvo s ograničenom odgovornošću za trgovinu i usluge, Poljska 1, 40000 Strahoninec; RIVALITAS, društvo s ograničenom odgovornošću za trgovinu, Šoltanska 24, 21000 Split; ING-ATEST d.o.o. za trgovinu i usluge, Hrvatske mornarice 1/a, 21000 Split zastupanog po punomoćniku Vinko Radovani; ČISTOĆA, usluge održavanja čistoće d.o.o., Ulica Stjepana Radića 33, 23000 Zadar; ZOU BORO RAJIĆ I TOMISLAV KASALO, Hrvatske mornarice 1/J, 21000 Split; BASIC d.o.o. za trgovinu i usluge, Bjelovarska Ulica 1, 21000 Split; JADRANSKO OSIGURANJE dioničko društvo, Listopadska 2, 10000 Zagreb; GDD za građenje i usluge, društvo s ograničenom odgovornošću, Put Plokita 87, 21000 Split; ČULIĆ ELEKTRO CENTAR, društvo s ograničenom odgovornošću za trgovinu, export-import, proizvodnju i usluge, Hektorovićeva 31, 21210 Solin; PARTNER BANKA d.d. ZAGREB, Vončinina 2, 10000 Zagreb; J.u.A. Frischeis društvo s ograničenom odgovornošću za trgovinu i usluge, Ljudevita Posavskog 49, 10410 Velika Gorica zastupanog po punomoćniku Ninoslav Herceg; CESTAR društvo s ograničenom odgovornošću za građevinarstvo, Tršćanska 1, 21000 Split; ČISTOĆA društvo s ograničenom odgovornošću za obavljanje komunalnih djelatnosti održavanja čistoće i odlaganja komunaln, Put Plokita 81, 21000 Split; EHONET d.o.o. za poslovne komunikacije, Merlinov put 10/2, 10000 Zagreb zastupanog po punomoćniku Borna Okroša; ELEKTA-C d.o.o. za trgovinu i usluge, Smiljanićeva 2, 21000 Split; VODOVOD d.o.o. za usluge opskrbe pitkom vodom, Špire Brusine 17, 23000 Zadar; BANKA SPLITSKO-DALMATINSKA, dioničko društvo u stečaju, 114. brigade 9, 21000 Split; KREDITNA BANKA ZAGREB, dioničko društvo, Ulica grada Vukovara 74, 10000 Zagreb; FIT-STANČIĆ i dr. javno trgovačko društvo za zaštitarsku djelatnost, Petra Grubišića 1, 22000 Šibenik zastupanog po punomoćniku OD VIŠIĆ I PARTNERI j.t.d.; Ministarstvo financija RH, Trg dr. Franje Tuđmana 4, 21000 Split</izvorni_sadrzaj>
    <derivirana_varijabla naziv="DomainObject.Predmet.StrankaFormatedWithAdress_1"> FINANCIJSKA AGENCIJA, RC SPLIT, Mažuranićevo šetalište 24 b, 21000 Split; Tugomir Valjan, Marina Getaldića 9a, 22300 Knin zastupanog po punomoćniku Mirko Ostojić; Zoran Mandac, Brnaze 665a, 21230 Brnaze; Stipe Vladova, Strana Ii 74, 21238 Otok; Nikša Vuković, Ivana Meštrovića 54, 21230 Sinj; Ante Katić, Strana I 7, 21238 Otok; Marko Vuković, Put Radoševca 26, 21000 Split; Joško Matijašević, Ruda 122, 21238 Ruda; Dragan Lagator, Grab 94b, 21238 Grab; Frano Bilokapić, Udovičić 132, 21238 Udovičić; Mato Ivandić, Cetinska 8, 21311 Stobreč; Niko Dunđer, Brnaze 320d, 21230 Brnaze; Zoran Đipalo, Alojzija Stepinca 41, 21000 Split; Ivan Grabić, Tripalov Voćnjak 2, 21230 Sinj; Dražan Laco, Strana Ii 4, 21238 Otok; Božena Džepina, Ravan Iv 20, 21400 Mirca; Dijana Oršulić, Put Radoševca 26, 21000 Split; Igor Piacun, Trg Hrv. Bratske Zajednice 1, 21000 Split; Stanko Runje, Obrovac Sinjski 10, 21238 Obrovac Sinjski; Dražan Samardžić, Ul. Ivana Meštrovića 48, 21230 Sinj; Vjeko Sović, Krbavska 16, 35000 Slavonski Brod; Stipan Šipić, Ulica Vedrinskih Branitelja 5, 21240 Vedrine; Rajko Širović, Obrovac Sinjski 214, 21238 Obrovac Sinjski; Jasna Šolić Ćurković, Ulica Miljenka Buljana 10, 21230 Sinj; Josip Titlić, Vlahe Bukovca 7, 21230 Sinj; Vinko Vuković, Ivana Meštrovića 62, 21230 Sinj; Ministarstvo financija RH, Katančićeva 5, 10000 Zagreb zastupanog po punomoćniku Županijsko državno odvjetništvo u Splitu; GTU ŠIPEK, društvo s ograničenom odgovornošću za gradnju, trgovinu i usluge, Stobrečka 10, 10000 Zagreb; CETINA dioničko društvo za izgradnju vodnih građevina i građevinarstvo, Ulica Miljenka Buljana 35, 21230 Sinj zastupanog po punomoćniku OD PRIMORAC I PARTNERI d.o.o.; Jasna Kevilj i Josip Kevilj,vl.o. CMA, Glavina donja 156 b, 21260 Glavina Donja; EUROHERC osiguranje - dioničko društvo za osiguranje imovine i osoba i druge poslove osiguranja, Ulica grada Vukovara 282, 10000 Zagreb; ZAGREBAČKI HOLDING, društvo s ograničenom odgovornošću za javni prijevoz, opskrbu vodom, održavanje čistoće, putnička a, Ulica grada Vukovara 41, 10000 Zagreb; INA-INDUSTRIJA NAFTE, d.d., Avenija V. Holjevca 10, 10000 Zagreb zastupanog po punomoćniku OD STANIĆ I PARTNERI d.o.o.; GRAD SPLIT, Obala kneza Branimira 17, 21000 Split; DELTRON d.o.o. za trgovinu i usluge, Vukovarska 148, 21000 Split zastupanog po punomoćniku Mijo Jeličić; PODOVI OPAČAK d.o.o. za proizvodnju i usluge, Trondheimska 4/D, 21000 Split; ERA-COMMERCE društvo s ograničenom odgovornošću za trgovinu i građevinarstvo, Splitska 44, 21276 Vrgorac zastupanog po punomoćniku OD JUJNOVIĆ LUČIĆ MARKOVIĆ; STRUKTOR d.o.o. za graditeljstvo i trgovinu, Ulica Don Lovre Katića 66, 21210 Solin; BIRO-STAN d.o.o. za projektiranje i građevinarstvo, Stjepana Radića 77/A, 22000 Šibenik zastupanog po punomoćniku Borivoj Mitrić; VIPnet, društvo s ograničenom odgovornošću za usluge javnih telekomunikacija, Vrtni put 1, 10000 Zagreb; Financijska agencija, Ulica grada Vukovara 70, 10000 Zagreb; FRÜHWALD - JURIĆ d.o.o. za proizvodnju i trgovinu, Prisoje 24, 21232 Prisoje zastupanog po punomoćniku OD ŠIŠKO I PARTNERI j.t.d; KOMEXAL SPLIT, d.o.o. za unutarnju i vanjsku trgovinu, proizvodnju i građevinarstvo, Mosećka 50, 21000 Split; CESTE ŠIBENIK, društvo za održavanje i zaštitu cesta, građevinarstvo i projektiranje, d.o.o., Velimira Škorpika 27, 22000 Šibenik; MILJAK GRAĐENJE društvo s ograničenom odgovornošću za građenje i usluge u stečaju, Vukovarska 148, 21000 Split; EKO-MONITORING d.o.o. za kontrolu i zaštitu okoliša i inženjering, Kućanska 15, 42000 Varaždin; TRIGLAV OSIGURANJE d. d., Antuna Heinza 4, 10000 Zagreb; SICHEM, društvo za trgovinu i usluge, d.o.o., Dubrovačka Ulica 53, 21000 Split; NOVOTERM, d.o.o. za proizvodnju i trgovinu, Zupina 28, 21000 Split; INERO d.o.o. za inženjering, izgradnju i turizam, Solinska 80, 21000 Split zastupanog po punomoćniku Dragan Mijoč; POTHING, d.o.o. za građevinarstvo i trgovinu, Paraćeva 76, 21000 Split zastupanog po punomoćniku Dejan Bilić; HEP ELEKTRA d.o.o. za opskrbu električnom energijom, Ulica grada Vukovara 37, 10000 Zagreb; VOKEL društvo s ograničenom odgovornošću za trgovinu i usluge, Blejburška ulica 131, 21260 Imotski zastupanog po punomoćniku Vinko Knezović; SATURO društvo s ograničenom odgovornošću za trgovinu i usluge, Poljska 1, 40000 Strahoninec; RIVALITAS, društvo s ograničenom odgovornošću za trgovinu, Šoltanska 24, 21000 Split; ING-ATEST d.o.o. za trgovinu i usluge, Hrvatske mornarice 1/a, 21000 Split zastupanog po punomoćniku Vinko Radovani; ČISTOĆA, usluge održavanja čistoće d.o.o., Ulica Stjepana Radića 33, 23000 Zadar; ZOU BORO RAJIĆ I TOMISLAV KASALO, Hrvatske mornarice 1/J, 21000 Split; BASIC d.o.o. za trgovinu i usluge, Bjelovarska Ulica 1, 21000 Split; JADRANSKO OSIGURANJE dioničko društvo, Listopadska 2, 10000 Zagreb; GDD za građenje i usluge, društvo s ograničenom odgovornošću, Put Plokita 87, 21000 Split; ČULIĆ ELEKTRO CENTAR, društvo s ograničenom odgovornošću za trgovinu, export-import, proizvodnju i usluge, Hektorovićeva 31, 21210 Solin; PARTNER BANKA d.d. ZAGREB, Vončinina 2, 10000 Zagreb; J.u.A. Frischeis društvo s ograničenom odgovornošću za trgovinu i usluge, Ljudevita Posavskog 49, 10410 Velika Gorica zastupanog po punomoćniku Ninoslav Herceg; CESTAR društvo s ograničenom odgovornošću za građevinarstvo, Tršćanska 1, 21000 Split; ČISTOĆA društvo s ograničenom odgovornošću za obavljanje komunalnih djelatnosti održavanja čistoće i odlaganja komunaln, Put Plokita 81, 21000 Split; EHONET d.o.o. za poslovne komunikacije, Merlinov put 10/2, 10000 Zagreb zastupanog po punomoćniku Borna Okroša; ELEKTA-C d.o.o. za trgovinu i usluge, Smiljanićeva 2, 21000 Split; VODOVOD d.o.o. za usluge opskrbe pitkom vodom, Špire Brusine 17, 23000 Zadar; BANKA SPLITSKO-DALMATINSKA, dioničko društvo u stečaju, 114. brigade 9, 21000 Split; KREDITNA BANKA ZAGREB, dioničko društvo, Ulica grada Vukovara 74, 10000 Zagreb; FIT-STANČIĆ i dr. javno trgovačko društvo za zaštitarsku djelatnost, Petra Grubišića 1, 22000 Šibenik zastupanog po punomoćniku OD VIŠIĆ I PARTNERI j.t.d.; Ministarstvo financija RH, Trg dr. Franje Tuđmana 4, 21000 Split</derivirana_varijabla>
  </DomainObject.Predmet.StrankaFormatedWithAdress>
  <DomainObject.Predmet.StrankaFormatedWithAdressOIB>
    <izvorni_sadrzaj> FINANCIJSKA AGENCIJA, RC SPLIT, OIB 85821130368, Mažuranićevo šetalište 24 b, 21000 Split; Tugomir Valjan, OIB 49729326016, Marina Getaldića 9a, 22300 Knin zastupanog po punomoćniku Mirko Ostojić; Zoran Mandac, OIB 77393397707, Brnaze 665a, 21230 Brnaze; Stipe Vladova, OIB 32291588041, Strana Ii 74, 21238 Otok; Nikša Vuković, OIB 72679812605, Ivana Meštrovića 54, 21230 Sinj; Ante Katić, OIB 49101414363, Strana I 7, 21238 Otok; Marko Vuković, OIB 87248362930, Put Radoševca 26, 21000 Split; Joško Matijašević, OIB 58126594836, Ruda 122, 21238 Ruda; Dragan Lagator, OIB 36580751452, Grab 94b, 21238 Grab; Frano Bilokapić, OIB 97400347526, Udovičić 132, 21238 Udovičić; Mato Ivandić, OIB 08760543874, Cetinska 8, 21311 Stobreč; Niko Dunđer, OIB 66576557293, Brnaze 320d, 21230 Brnaze; Zoran Đipalo, OIB 05983673762, Alojzija Stepinca 41, 21000 Split; Ivan Grabić, OIB 43679684465, Tripalov Voćnjak 2, 21230 Sinj; Dražan Laco, OIB 51740089387, Strana Ii 4, 21238 Otok; Božena Džepina, OIB 48359177786, Ravan Iv 20, 21400 Mirca; Dijana Oršulić, OIB 37391118686, Put Radoševca 26, 21000 Split; Igor Piacun, OIB 60307212246, Trg Hrv. Bratske Zajednice 1, 21000 Split; Stanko Runje, OIB 85200287049, Obrovac Sinjski 10, 21238 Obrovac Sinjski; Dražan Samardžić, OIB 45916832370, Ul. Ivana Meštrovića 48, 21230 Sinj; Vjeko Sović, OIB 68555448295, Krbavska 16, 35000 Slavonski Brod; Stipan Šipić, OIB 81044896411, Ulica Vedrinskih Branitelja 5, 21240 Vedrine; Rajko Širović, OIB 07073839563, Obrovac Sinjski 214, 21238 Obrovac Sinjski; Jasna Šolić Ćurković, OIB 59722110308, Ulica Miljenka Buljana 10, 21230 Sinj; Josip Titlić, OIB 24877895328, Vlahe Bukovca 7, 21230 Sinj; Vinko Vuković, OIB 76160365410, Ivana Meštrovića 62, 21230 Sinj; Ministarstvo financija RH, OIB 18683136487, Katančićeva 5, 10000 Zagreb zastupanog po punomoćniku Županijsko državno odvjetništvo u Splitu; GTU ŠIPEK, društvo s ograničenom odgovornošću za gradnju, trgovinu i usluge, OIB 99319340190, Stobrečka 10, 10000 Zagreb; CETINA dioničko društvo za izgradnju vodnih građevina i građevinarstvo, OIB 98900394029, Ulica Miljenka Buljana 35, 21230 Sinj zastupanog po punomoćniku OD PRIMORAC I PARTNERI d.o.o.; Jasna Kevilj i Josip Kevilj,vl.o. CMA, OIB 92974835644, Glavina donja 156 b, 21260 Glavina Donja; EUROHERC osiguranje - dioničko društvo za osiguranje imovine i osoba i druge poslove osiguranja, OIB 22694857747, Ulica grada Vukovara 282, 10000 Zagreb; ZAGREBAČKI HOLDING, društvo s ograničenom odgovornošću za javni prijevoz, opskrbu vodom, održavanje čistoće, putnička a, OIB 85584865987, Ulica grada Vukovara 41, 10000 Zagreb; INA-INDUSTRIJA NAFTE, d.d., OIB 27759560625, Avenija V. Holjevca 10, 10000 Zagreb zastupanog po punomoćniku OD STANIĆ I PARTNERI d.o.o.; GRAD SPLIT, OIB 78755598868, Obala kneza Branimira 17, 21000 Split; DELTRON d.o.o. za trgovinu i usluge, OIB 36118056137, Vukovarska 148, 21000 Split zastupanog po punomoćniku Mijo Jeličić; PODOVI OPAČAK d.o.o. za proizvodnju i usluge, OIB 72656809791, Trondheimska 4/D, 21000 Split; ERA-COMMERCE društvo s ograničenom odgovornošću za trgovinu i građevinarstvo, OIB 28609792467, Splitska 44, 21276 Vrgorac zastupanog po punomoćniku OD JUJNOVIĆ LUČIĆ MARKOVIĆ; STRUKTOR d.o.o. za graditeljstvo i trgovinu, OIB 52682496706, Ulica Don Lovre Katića 66, 21210 Solin; BIRO-STAN d.o.o. za projektiranje i građevinarstvo, OIB 62219887562, Stjepana Radića 77/A, 22000 Šibenik zastupanog po punomoćniku Borivoj Mitrić; VIPnet, društvo s ograničenom odgovornošću za usluge javnih telekomunikacija, OIB 29524210204, Vrtni put 1, 10000 Zagreb; Financijska agencija, OIB 85821130368, Ulica grada Vukovara 70, 10000 Zagreb; FRÜHWALD - JURIĆ d.o.o. za proizvodnju i trgovinu, OIB 78257862514, Prisoje 24, 21232 Prisoje zastupanog po punomoćniku OD ŠIŠKO I PARTNERI j.t.d; KOMEXAL SPLIT, d.o.o. za unutarnju i vanjsku trgovinu, proizvodnju i građevinarstvo, OIB 15220321265, Mosećka 50, 21000 Split; CESTE ŠIBENIK, društvo za održavanje i zaštitu cesta, građevinarstvo i projektiranje, d.o.o., OIB 26591133102, Velimira Škorpika 27, 22000 Šibenik; MILJAK GRAĐENJE društvo s ograničenom odgovornošću za građenje i usluge u stečaju, OIB 14134186294, Vukovarska 148, 21000 Split; EKO-MONITORING d.o.o. za kontrolu i zaštitu okoliša i inženjering, OIB 82818873408, Kućanska 15, 42000 Varaždin; TRIGLAV OSIGURANJE d. d., OIB 29743547503, Antuna Heinza 4, 10000 Zagreb; SICHEM, društvo za trgovinu i usluge, d.o.o., OIB 99594401457, Dubrovačka Ulica 53, 21000 Split; NOVOTERM, d.o.o. za proizvodnju i trgovinu, OIB 78311345235, Zupina 28, 21000 Split; INERO d.o.o. za inženjering, izgradnju i turizam, OIB 66690397116, Solinska 80, 21000 Split zastupanog po punomoćniku Dragan Mijoč; POTHING, d.o.o. za građevinarstvo i trgovinu, OIB 15488672174, Paraćeva 76, 21000 Split zastupanog po punomoćniku Dejan Bilić; HEP ELEKTRA d.o.o. za opskrbu električnom energijom, OIB 43965974818, Ulica grada Vukovara 37, 10000 Zagreb; VOKEL društvo s ograničenom odgovornošću za trgovinu i usluge, OIB 48626798291, Blejburška ulica 131, 21260 Imotski zastupanog po punomoćniku Vinko Knezović; SATURO društvo s ograničenom odgovornošću za trgovinu i usluge, OIB 48929688702, Poljska 1, 40000 Strahoninec; RIVALITAS, društvo s ograničenom odgovornošću za trgovinu, OIB 13557954530, Šoltanska 24, 21000 Split; ING-ATEST d.o.o. za trgovinu i usluge, OIB 21777333810, Hrvatske mornarice 1/a, 21000 Split zastupanog po punomoćniku Vinko Radovani; ČISTOĆA, usluge održavanja čistoće d.o.o., OIB 84923155727, Ulica Stjepana Radića 33, 23000 Zadar; ZOU BORO RAJIĆ I TOMISLAV KASALO, OIB 81354530135, Hrvatske mornarice 1/J, 21000 Split; BASIC d.o.o. za trgovinu i usluge, OIB 52072753291, Bjelovarska Ulica 1, 21000 Split; JADRANSKO OSIGURANJE dioničko društvo, OIB 94472454976, Listopadska 2, 10000 Zagreb; GDD za građenje i usluge, društvo s ograničenom odgovornošću, OIB 04524958627, Put Plokita 87, 21000 Split; ČULIĆ ELEKTRO CENTAR, društvo s ograničenom odgovornošću za trgovinu, export-import, proizvodnju i usluge, OIB 96434662616, Hektorovićeva 31, 21210 Solin; PARTNER BANKA d.d. ZAGREB, OIB 71221608291, Vončinina 2, 10000 Zagreb; J.u.A. Frischeis društvo s ograničenom odgovornošću za trgovinu i usluge, OIB 18918947938, Ljudevita Posavskog 49, 10410 Velika Gorica zastupanog po punomoćniku Ninoslav Herceg; CESTAR društvo s ograničenom odgovornošću za građevinarstvo, OIB 27471262195, Tršćanska 1, 21000 Split; ČISTOĆA društvo s ograničenom odgovornošću za obavljanje komunalnih djelatnosti održavanja čistoće i odlaganja komunaln, OIB 38812451417, Put Plokita 81, 21000 Split; EHONET d.o.o. za poslovne komunikacije, OIB 63812941899, Merlinov put 10/2, 10000 Zagreb zastupanog po punomoćniku Borna Okroša; ELEKTA-C d.o.o. za trgovinu i usluge, OIB 17708664252, Smiljanićeva 2, 21000 Split; VODOVOD d.o.o. za usluge opskrbe pitkom vodom, OIB 89406825003, Špire Brusine 17, 23000 Zadar; BANKA SPLITSKO-DALMATINSKA, dioničko društvo u stečaju, OIB 25351138943, 114. brigade 9, 21000 Split; KREDITNA BANKA ZAGREB, dioničko društvo, OIB 70663193635, Ulica grada Vukovara 74, 10000 Zagreb; FIT-STANČIĆ i dr. javno trgovačko društvo za zaštitarsku djelatnost, OIB 99684998316, Petra Grubišića 1, 22000 Šibenik zastupanog po punomoćniku OD VIŠIĆ I PARTNERI j.t.d.; Ministarstvo financija RH, OIB 18683136487, Trg dr. Franje Tuđmana 4, 21000 Split</izvorni_sadrzaj>
    <derivirana_varijabla naziv="DomainObject.Predmet.StrankaFormatedWithAdressOIB_1"> FINANCIJSKA AGENCIJA, RC SPLIT, OIB 85821130368, Mažuranićevo šetalište 24 b, 21000 Split; Tugomir Valjan, OIB 49729326016, Marina Getaldića 9a, 22300 Knin zastupanog po punomoćniku Mirko Ostojić; Zoran Mandac, OIB 77393397707, Brnaze 665a, 21230 Brnaze; Stipe Vladova, OIB 32291588041, Strana Ii 74, 21238 Otok; Nikša Vuković, OIB 72679812605, Ivana Meštrovića 54, 21230 Sinj; Ante Katić, OIB 49101414363, Strana I 7, 21238 Otok; Marko Vuković, OIB 87248362930, Put Radoševca 26, 21000 Split; Joško Matijašević, OIB 58126594836, Ruda 122, 21238 Ruda; Dragan Lagator, OIB 36580751452, Grab 94b, 21238 Grab; Frano Bilokapić, OIB 97400347526, Udovičić 132, 21238 Udovičić; Mato Ivandić, OIB 08760543874, Cetinska 8, 21311 Stobreč; Niko Dunđer, OIB 66576557293, Brnaze 320d, 21230 Brnaze; Zoran Đipalo, OIB 05983673762, Alojzija Stepinca 41, 21000 Split; Ivan Grabić, OIB 43679684465, Tripalov Voćnjak 2, 21230 Sinj; Dražan Laco, OIB 51740089387, Strana Ii 4, 21238 Otok; Božena Džepina, OIB 48359177786, Ravan Iv 20, 21400 Mirca; Dijana Oršulić, OIB 37391118686, Put Radoševca 26, 21000 Split; Igor Piacun, OIB 60307212246, Trg Hrv. Bratske Zajednice 1, 21000 Split; Stanko Runje, OIB 85200287049, Obrovac Sinjski 10, 21238 Obrovac Sinjski; Dražan Samardžić, OIB 45916832370, Ul. Ivana Meštrovića 48, 21230 Sinj; Vjeko Sović, OIB 68555448295, Krbavska 16, 35000 Slavonski Brod; Stipan Šipić, OIB 81044896411, Ulica Vedrinskih Branitelja 5, 21240 Vedrine; Rajko Širović, OIB 07073839563, Obrovac Sinjski 214, 21238 Obrovac Sinjski; Jasna Šolić Ćurković, OIB 59722110308, Ulica Miljenka Buljana 10, 21230 Sinj; Josip Titlić, OIB 24877895328, Vlahe Bukovca 7, 21230 Sinj; Vinko Vuković, OIB 76160365410, Ivana Meštrovića 62, 21230 Sinj; Ministarstvo financija RH, OIB 18683136487, Katančićeva 5, 10000 Zagreb zastupanog po punomoćniku Županijsko državno odvjetništvo u Splitu; GTU ŠIPEK, društvo s ograničenom odgovornošću za gradnju, trgovinu i usluge, OIB 99319340190, Stobrečka 10, 10000 Zagreb; CETINA dioničko društvo za izgradnju vodnih građevina i građevinarstvo, OIB 98900394029, Ulica Miljenka Buljana 35, 21230 Sinj zastupanog po punomoćniku OD PRIMORAC I PARTNERI d.o.o.; Jasna Kevilj i Josip Kevilj,vl.o. CMA, OIB 92974835644, Glavina donja 156 b, 21260 Glavina Donja; EUROHERC osiguranje - dioničko društvo za osiguranje imovine i osoba i druge poslove osiguranja, OIB 22694857747, Ulica grada Vukovara 282, 10000 Zagreb; ZAGREBAČKI HOLDING, društvo s ograničenom odgovornošću za javni prijevoz, opskrbu vodom, održavanje čistoće, putnička a, OIB 85584865987, Ulica grada Vukovara 41, 10000 Zagreb; INA-INDUSTRIJA NAFTE, d.d., OIB 27759560625, Avenija V. Holjevca 10, 10000 Zagreb zastupanog po punomoćniku OD STANIĆ I PARTNERI d.o.o.; GRAD SPLIT, OIB 78755598868, Obala kneza Branimira 17, 21000 Split; DELTRON d.o.o. za trgovinu i usluge, OIB 36118056137, Vukovarska 148, 21000 Split zastupanog po punomoćniku Mijo Jeličić; PODOVI OPAČAK d.o.o. za proizvodnju i usluge, OIB 72656809791, Trondheimska 4/D, 21000 Split; ERA-COMMERCE društvo s ograničenom odgovornošću za trgovinu i građevinarstvo, OIB 28609792467, Splitska 44, 21276 Vrgorac zastupanog po punomoćniku OD JUJNOVIĆ LUČIĆ MARKOVIĆ; STRUKTOR d.o.o. za graditeljstvo i trgovinu, OIB 52682496706, Ulica Don Lovre Katića 66, 21210 Solin; BIRO-STAN d.o.o. za projektiranje i građevinarstvo, OIB 62219887562, Stjepana Radića 77/A, 22000 Šibenik zastupanog po punomoćniku Borivoj Mitrić; VIPnet, društvo s ograničenom odgovornošću za usluge javnih telekomunikacija, OIB 29524210204, Vrtni put 1, 10000 Zagreb; Financijska agencija, OIB 85821130368, Ulica grada Vukovara 70, 10000 Zagreb; FRÜHWALD - JURIĆ d.o.o. za proizvodnju i trgovinu, OIB 78257862514, Prisoje 24, 21232 Prisoje zastupanog po punomoćniku OD ŠIŠKO I PARTNERI j.t.d; KOMEXAL SPLIT, d.o.o. za unutarnju i vanjsku trgovinu, proizvodnju i građevinarstvo, OIB 15220321265, Mosećka 50, 21000 Split; CESTE ŠIBENIK, društvo za održavanje i zaštitu cesta, građevinarstvo i projektiranje, d.o.o., OIB 26591133102, Velimira Škorpika 27, 22000 Šibenik; MILJAK GRAĐENJE društvo s ograničenom odgovornošću za građenje i usluge u stečaju, OIB 14134186294, Vukovarska 148, 21000 Split; EKO-MONITORING d.o.o. za kontrolu i zaštitu okoliša i inženjering, OIB 82818873408, Kućanska 15, 42000 Varaždin; TRIGLAV OSIGURANJE d. d., OIB 29743547503, Antuna Heinza 4, 10000 Zagreb; SICHEM, društvo za trgovinu i usluge, d.o.o., OIB 99594401457, Dubrovačka Ulica 53, 21000 Split; NOVOTERM, d.o.o. za proizvodnju i trgovinu, OIB 78311345235, Zupina 28, 21000 Split; INERO d.o.o. za inženjering, izgradnju i turizam, OIB 66690397116, Solinska 80, 21000 Split zastupanog po punomoćniku Dragan Mijoč; POTHING, d.o.o. za građevinarstvo i trgovinu, OIB 15488672174, Paraćeva 76, 21000 Split zastupanog po punomoćniku Dejan Bilić; HEP ELEKTRA d.o.o. za opskrbu električnom energijom, OIB 43965974818, Ulica grada Vukovara 37, 10000 Zagreb; VOKEL društvo s ograničenom odgovornošću za trgovinu i usluge, OIB 48626798291, Blejburška ulica 131, 21260 Imotski zastupanog po punomoćniku Vinko Knezović; SATURO društvo s ograničenom odgovornošću za trgovinu i usluge, OIB 48929688702, Poljska 1, 40000 Strahoninec; RIVALITAS, društvo s ograničenom odgovornošću za trgovinu, OIB 13557954530, Šoltanska 24, 21000 Split; ING-ATEST d.o.o. za trgovinu i usluge, OIB 21777333810, Hrvatske mornarice 1/a, 21000 Split zastupanog po punomoćniku Vinko Radovani; ČISTOĆA, usluge održavanja čistoće d.o.o., OIB 84923155727, Ulica Stjepana Radića 33, 23000 Zadar; ZOU BORO RAJIĆ I TOMISLAV KASALO, OIB 81354530135, Hrvatske mornarice 1/J, 21000 Split; BASIC d.o.o. za trgovinu i usluge, OIB 52072753291, Bjelovarska Ulica 1, 21000 Split; JADRANSKO OSIGURANJE dioničko društvo, OIB 94472454976, Listopadska 2, 10000 Zagreb; GDD za građenje i usluge, društvo s ograničenom odgovornošću, OIB 04524958627, Put Plokita 87, 21000 Split; ČULIĆ ELEKTRO CENTAR, društvo s ograničenom odgovornošću za trgovinu, export-import, proizvodnju i usluge, OIB 96434662616, Hektorovićeva 31, 21210 Solin; PARTNER BANKA d.d. ZAGREB, OIB 71221608291, Vončinina 2, 10000 Zagreb; J.u.A. Frischeis društvo s ograničenom odgovornošću za trgovinu i usluge, OIB 18918947938, Ljudevita Posavskog 49, 10410 Velika Gorica zastupanog po punomoćniku Ninoslav Herceg; CESTAR društvo s ograničenom odgovornošću za građevinarstvo, OIB 27471262195, Tršćanska 1, 21000 Split; ČISTOĆA društvo s ograničenom odgovornošću za obavljanje komunalnih djelatnosti održavanja čistoće i odlaganja komunaln, OIB 38812451417, Put Plokita 81, 21000 Split; EHONET d.o.o. za poslovne komunikacije, OIB 63812941899, Merlinov put 10/2, 10000 Zagreb zastupanog po punomoćniku Borna Okroša; ELEKTA-C d.o.o. za trgovinu i usluge, OIB 17708664252, Smiljanićeva 2, 21000 Split; VODOVOD d.o.o. za usluge opskrbe pitkom vodom, OIB 89406825003, Špire Brusine 17, 23000 Zadar; BANKA SPLITSKO-DALMATINSKA, dioničko društvo u stečaju, OIB 25351138943, 114. brigade 9, 21000 Split; KREDITNA BANKA ZAGREB, dioničko društvo, OIB 70663193635, Ulica grada Vukovara 74, 10000 Zagreb; FIT-STANČIĆ i dr. javno trgovačko društvo za zaštitarsku djelatnost, OIB 99684998316, Petra Grubišića 1, 22000 Šibenik zastupanog po punomoćniku OD VIŠIĆ I PARTNERI j.t.d.; Ministarstvo financija RH, OIB 18683136487, Trg dr. Franje Tuđmana 4, 21000 Split</derivirana_varijabla>
  </DomainObject.Predmet.StrankaFormatedWithAdressOIB>
  <DomainObject.Predmet.StrankaWithAdress>
    <izvorni_sadrzaj>FINANCIJSKA AGENCIJA, RC SPLIT Mažuranićevo šetalište 24 b,21000 Split,Tugomir Valjan Marina Getaldića 9a,22300 Knin,Zoran Mandac Brnaze 665a,21230 Brnaze,Stipe Vladova Strana Ii 74,21238 Otok,Nikša Vuković Ivana Meštrovića 54,21230 Sinj,Ante Katić Strana I 7,21238 Otok,Marko Vuković Put Radoševca 26,21000 Split,Joško Matijašević Ruda 122,21238 Ruda,Dragan Lagator Grab 94b,21238 Grab,Frano Bilokapić Udovičić 132,21238 Udovičić,Mato Ivandić Cetinska 8,21311 Stobreč,Niko Dunđer Brnaze 320d,21230 Brnaze,Zoran Đipalo Alojzija Stepinca 41,21000 Split,Ivan Grabić Tripalov Voćnjak 2,21230 Sinj,Dražan Laco Strana Ii 4,21238 Otok,Božena Džepina Ravan Iv 20,21400 Mirca,Dijana Oršulić Put Radoševca 26,21000 Split,Igor Piacun Trg Hrv. Bratske Zajednice 1,21000 Split,Stanko Runje Obrovac Sinjski 10,21238 Obrovac Sinjski,Dražan Samardžić Ul. Ivana Meštrovića 48,21230 Sinj,Vjeko Sović Krbavska 16,35000 Slavonski Brod,Stipan Šipić Ulica Vedrinskih Branitelja 5,21240 Vedrine,Rajko Širović Obrovac Sinjski 214,21238 Obrovac Sinjski,Jasna Šolić Ćurković Ulica Miljenka Buljana 10,21230 Sinj,Josip Titlić Vlahe Bukovca 7,21230 Sinj,Vinko Vuković Ivana Meštrovića 62,21230 Sinj,Ministarstvo financija RH Katančićeva 5,10000 Zagreb,GTU ŠIPEK, društvo s ograničenom odgovornošću za gradnju, trgovinu i usluge Stobrečka 10,10000 Zagreb,CETINA dioničko društvo za izgradnju vodnih građevina i građevinarstvo Ulica Miljenka Buljana 35,21230 Sinj,Jasna Kevilj i Josip Kevilj,vl.o. CMA Glavina donja 156 b,21260 Glavina Donja,EUROHERC osiguranje - dioničko društvo za osiguranje imovine i osoba i druge poslove osiguranja Ulica grada Vukovara 282,10000 Zagreb,ZAGREBAČKI HOLDING, društvo s ograničenom odgovornošću za javni prijevoz, opskrbu vodom, održavanje čistoće, putnička a Ulica grada Vukovara 41,10000 Zagreb,INA-INDUSTRIJA NAFTE, d.d. Avenija V. Holjevca 10,10000 Zagreb,GRAD SPLIT Obala kneza Branimira 17,21000 Split,DELTRON d.o.o. za trgovinu i usluge Vukovarska 148,21000 Split,PODOVI OPAČAK d.o.o. za proizvodnju i usluge Trondheimska 4/D,21000 Split,ERA-COMMERCE društvo s ograničenom odgovornošću za trgovinu i građevinarstvo Splitska 44,21276 Vrgorac,STRUKTOR d.o.o. za graditeljstvo i trgovinu Ulica Don Lovre Katića 66,21210 Solin,BIRO-STAN d.o.o. za projektiranje i građevinarstvo Stjepana Radića 77/A,22000 Šibenik,VIPnet, društvo s ograničenom odgovornošću za usluge javnih telekomunikacija Vrtni put 1,10000 Zagreb,Financijska agencija Ulica grada Vukovara 70,10000 Zagreb,FRÜHWALD - JURIĆ d.o.o. za proizvodnju i trgovinu Prisoje 24,21232 Prisoje,KOMEXAL SPLIT, d.o.o. za unutarnju i vanjsku trgovinu, proizvodnju i građevinarstvo Mosećka 50,21000 Split,CESTE ŠIBENIK, društvo za održavanje i zaštitu cesta, građevinarstvo i projektiranje, d.o.o. Velimira Škorpika 27,22000 Šibenik,MILJAK GRAĐENJE društvo s ograničenom odgovornošću za građenje i usluge u stečaju Vukovarska 148,21000 Split,EKO-MONITORING d.o.o. za kontrolu i zaštitu okoliša i inženjering Kućanska 15,42000 Varaždin,TRIGLAV OSIGURANJE d. d. Antuna Heinza 4,10000 Zagreb,SICHEM, društvo za trgovinu i usluge, d.o.o. Dubrovačka Ulica 53,21000 Split,NOVOTERM, d.o.o. za proizvodnju i trgovinu Zupina 28,21000 Split,INERO d.o.o. za inženjering, izgradnju i turizam Solinska 80,21000 Split,POTHING, d.o.o. za građevinarstvo i trgovinu Paraćeva 76,21000 Split,HEP ELEKTRA d.o.o. za opskrbu električnom energijom Ulica grada Vukovara 37,10000 Zagreb,VOKEL društvo s ograničenom odgovornošću za trgovinu i usluge Blejburška ulica 131,21260 Imotski,SATURO društvo s ograničenom odgovornošću za trgovinu i usluge Poljska 1,40000 Strahoninec,RIVALITAS, društvo s ograničenom odgovornošću za trgovinu Šoltanska 24,21000 Split,ING-ATEST d.o.o. za trgovinu i usluge Hrvatske mornarice 1/a,21000 Split,ČISTOĆA, usluge održavanja čistoće d.o.o. Ulica Stjepana Radića 33,23000 Zadar,ZOU BORO RAJIĆ I TOMISLAV KASALO Hrvatske mornarice 1/J,21000 Split,BASIC d.o.o. za trgovinu i usluge Bjelovarska Ulica 1,21000 Split,JADRANSKO OSIGURANJE dioničko društvo Listopadska 2,10000 Zagreb,GDD za građenje i usluge, društvo s ograničenom odgovornošću Put Plokita 87,21000 Split,ČULIĆ ELEKTRO CENTAR, društvo s ograničenom odgovornošću za trgovinu, export-import, proizvodnju i usluge Hektorovićeva 31,21210 Solin,PARTNER BANKA d.d. ZAGREB Vončinina 2,10000 Zagreb,J.u.A. Frischeis društvo s ograničenom odgovornošću za trgovinu i usluge Ljudevita Posavskog 49,10410 Velika Gorica,CESTAR društvo s ograničenom odgovornošću za građevinarstvo Tršćanska 1,21000 Split,ČISTOĆA društvo s ograničenom odgovornošću za obavljanje komunalnih djelatnosti održavanja čistoće i odlaganja komunaln Put Plokita 81,21000 Split,EHONET d.o.o. za poslovne komunikacije Merlinov put 10/2,10000 Zagreb,ELEKTA-C d.o.o. za trgovinu i usluge Smiljanićeva 2,21000 Split,VODOVOD d.o.o. za usluge opskrbe pitkom vodom Špire Brusine 17,23000 Zadar,BANKA SPLITSKO-DALMATINSKA, dioničko društvo u stečaju 114. brigade 9,21000 Split,KREDITNA BANKA ZAGREB, dioničko društvo Ulica grada Vukovara 74,10000 Zagreb,FIT-STANČIĆ i dr. javno trgovačko društvo za zaštitarsku djelatnost Petra Grubišića 1,22000 Šibenik,Ministarstvo financija RH Trg dr. Franje Tuđmana 4,21000 Split</izvorni_sadrzaj>
    <derivirana_varijabla naziv="DomainObject.Predmet.StrankaWithAdress_1">FINANCIJSKA AGENCIJA, RC SPLIT Mažuranićevo šetalište 24 b,21000 Split,Tugomir Valjan Marina Getaldića 9a,22300 Knin,Zoran Mandac Brnaze 665a,21230 Brnaze,Stipe Vladova Strana Ii 74,21238 Otok,Nikša Vuković Ivana Meštrovića 54,21230 Sinj,Ante Katić Strana I 7,21238 Otok,Marko Vuković Put Radoševca 26,21000 Split,Joško Matijašević Ruda 122,21238 Ruda,Dragan Lagator Grab 94b,21238 Grab,Frano Bilokapić Udovičić 132,21238 Udovičić,Mato Ivandić Cetinska 8,21311 Stobreč,Niko Dunđer Brnaze 320d,21230 Brnaze,Zoran Đipalo Alojzija Stepinca 41,21000 Split,Ivan Grabić Tripalov Voćnjak 2,21230 Sinj,Dražan Laco Strana Ii 4,21238 Otok,Božena Džepina Ravan Iv 20,21400 Mirca,Dijana Oršulić Put Radoševca 26,21000 Split,Igor Piacun Trg Hrv. Bratske Zajednice 1,21000 Split,Stanko Runje Obrovac Sinjski 10,21238 Obrovac Sinjski,Dražan Samardžić Ul. Ivana Meštrovića 48,21230 Sinj,Vjeko Sović Krbavska 16,35000 Slavonski Brod,Stipan Šipić Ulica Vedrinskih Branitelja 5,21240 Vedrine,Rajko Širović Obrovac Sinjski 214,21238 Obrovac Sinjski,Jasna Šolić Ćurković Ulica Miljenka Buljana 10,21230 Sinj,Josip Titlić Vlahe Bukovca 7,21230 Sinj,Vinko Vuković Ivana Meštrovića 62,21230 Sinj,Ministarstvo financija RH Katančićeva 5,10000 Zagreb,GTU ŠIPEK, društvo s ograničenom odgovornošću za gradnju, trgovinu i usluge Stobrečka 10,10000 Zagreb,CETINA dioničko društvo za izgradnju vodnih građevina i građevinarstvo Ulica Miljenka Buljana 35,21230 Sinj,Jasna Kevilj i Josip Kevilj,vl.o. CMA Glavina donja 156 b,21260 Glavina Donja,EUROHERC osiguranje - dioničko društvo za osiguranje imovine i osoba i druge poslove osiguranja Ulica grada Vukovara 282,10000 Zagreb,ZAGREBAČKI HOLDING, društvo s ograničenom odgovornošću za javni prijevoz, opskrbu vodom, održavanje čistoće, putnička a Ulica grada Vukovara 41,10000 Zagreb,INA-INDUSTRIJA NAFTE, d.d. Avenija V. Holjevca 10,10000 Zagreb,GRAD SPLIT Obala kneza Branimira 17,21000 Split,DELTRON d.o.o. za trgovinu i usluge Vukovarska 148,21000 Split,PODOVI OPAČAK d.o.o. za proizvodnju i usluge Trondheimska 4/D,21000 Split,ERA-COMMERCE društvo s ograničenom odgovornošću za trgovinu i građevinarstvo Splitska 44,21276 Vrgorac,STRUKTOR d.o.o. za graditeljstvo i trgovinu Ulica Don Lovre Katića 66,21210 Solin,BIRO-STAN d.o.o. za projektiranje i građevinarstvo Stjepana Radića 77/A,22000 Šibenik,VIPnet, društvo s ograničenom odgovornošću za usluge javnih telekomunikacija Vrtni put 1,10000 Zagreb,Financijska agencija Ulica grada Vukovara 70,10000 Zagreb,FRÜHWALD - JURIĆ d.o.o. za proizvodnju i trgovinu Prisoje 24,21232 Prisoje,KOMEXAL SPLIT, d.o.o. za unutarnju i vanjsku trgovinu, proizvodnju i građevinarstvo Mosećka 50,21000 Split,CESTE ŠIBENIK, društvo za održavanje i zaštitu cesta, građevinarstvo i projektiranje, d.o.o. Velimira Škorpika 27,22000 Šibenik,MILJAK GRAĐENJE društvo s ograničenom odgovornošću za građenje i usluge u stečaju Vukovarska 148,21000 Split,EKO-MONITORING d.o.o. za kontrolu i zaštitu okoliša i inženjering Kućanska 15,42000 Varaždin,TRIGLAV OSIGURANJE d. d. Antuna Heinza 4,10000 Zagreb,SICHEM, društvo za trgovinu i usluge, d.o.o. Dubrovačka Ulica 53,21000 Split,NOVOTERM, d.o.o. za proizvodnju i trgovinu Zupina 28,21000 Split,INERO d.o.o. za inženjering, izgradnju i turizam Solinska 80,21000 Split,POTHING, d.o.o. za građevinarstvo i trgovinu Paraćeva 76,21000 Split,HEP ELEKTRA d.o.o. za opskrbu električnom energijom Ulica grada Vukovara 37,10000 Zagreb,VOKEL društvo s ograničenom odgovornošću za trgovinu i usluge Blejburška ulica 131,21260 Imotski,SATURO društvo s ograničenom odgovornošću za trgovinu i usluge Poljska 1,40000 Strahoninec,RIVALITAS, društvo s ograničenom odgovornošću za trgovinu Šoltanska 24,21000 Split,ING-ATEST d.o.o. za trgovinu i usluge Hrvatske mornarice 1/a,21000 Split,ČISTOĆA, usluge održavanja čistoće d.o.o. Ulica Stjepana Radića 33,23000 Zadar,ZOU BORO RAJIĆ I TOMISLAV KASALO Hrvatske mornarice 1/J,21000 Split,BASIC d.o.o. za trgovinu i usluge Bjelovarska Ulica 1,21000 Split,JADRANSKO OSIGURANJE dioničko društvo Listopadska 2,10000 Zagreb,GDD za građenje i usluge, društvo s ograničenom odgovornošću Put Plokita 87,21000 Split,ČULIĆ ELEKTRO CENTAR, društvo s ograničenom odgovornošću za trgovinu, export-import, proizvodnju i usluge Hektorovićeva 31,21210 Solin,PARTNER BANKA d.d. ZAGREB Vončinina 2,10000 Zagreb,J.u.A. Frischeis društvo s ograničenom odgovornošću za trgovinu i usluge Ljudevita Posavskog 49,10410 Velika Gorica,CESTAR društvo s ograničenom odgovornošću za građevinarstvo Tršćanska 1,21000 Split,ČISTOĆA društvo s ograničenom odgovornošću za obavljanje komunalnih djelatnosti održavanja čistoće i odlaganja komunaln Put Plokita 81,21000 Split,EHONET d.o.o. za poslovne komunikacije Merlinov put 10/2,10000 Zagreb,ELEKTA-C d.o.o. za trgovinu i usluge Smiljanićeva 2,21000 Split,VODOVOD d.o.o. za usluge opskrbe pitkom vodom Špire Brusine 17,23000 Zadar,BANKA SPLITSKO-DALMATINSKA, dioničko društvo u stečaju 114. brigade 9,21000 Split,KREDITNA BANKA ZAGREB, dioničko društvo Ulica grada Vukovara 74,10000 Zagreb,FIT-STANČIĆ i dr. javno trgovačko društvo za zaštitarsku djelatnost Petra Grubišića 1,22000 Šibenik,Ministarstvo financija RH Trg dr. Franje Tuđmana 4,21000 Split</derivirana_varijabla>
  </DomainObject.Predmet.StrankaWithAdress>
  <DomainObject.Predmet.StrankaWithAdressOIB>
    <izvorni_sadrzaj>FINANCIJSKA AGENCIJA, RC SPLIT, OIB 85821130368, Mažuranićevo šetalište 24 b,21000 Split,Tugomir Valjan, OIB 49729326016, Marina Getaldića 9a,22300 Knin,Zoran Mandac, OIB 77393397707, Brnaze 665a,21230 Brnaze,Stipe Vladova, OIB 32291588041, Strana Ii 74,21238 Otok,Nikša Vuković, OIB 72679812605, Ivana Meštrovića 54,21230 Sinj,Ante Katić, OIB 49101414363, Strana I 7,21238 Otok,Marko Vuković, OIB 87248362930, Put Radoševca 26,21000 Split,Joško Matijašević, OIB 58126594836, Ruda 122,21238 Ruda,Dragan Lagator, OIB 36580751452, Grab 94b,21238 Grab,Frano Bilokapić, OIB 97400347526, Udovičić 132,21238 Udovičić,Mato Ivandić, OIB 08760543874, Cetinska 8,21311 Stobreč,Niko Dunđer, OIB 66576557293, Brnaze 320d,21230 Brnaze,Zoran Đipalo, OIB 05983673762, Alojzija Stepinca 41,21000 Split,Ivan Grabić, OIB 43679684465, Tripalov Voćnjak 2,21230 Sinj,Dražan Laco, OIB 51740089387, Strana Ii 4,21238 Otok,Božena Džepina, OIB 48359177786, Ravan Iv 20,21400 Mirca,Dijana Oršulić, OIB 37391118686, Put Radoševca 26,21000 Split,Igor Piacun, OIB 60307212246, Trg Hrv. Bratske Zajednice 1,21000 Split,Stanko Runje, OIB 85200287049, Obrovac Sinjski 10,21238 Obrovac Sinjski,Dražan Samardžić, OIB 45916832370, Ul. Ivana Meštrovića 48,21230 Sinj,Vjeko Sović, OIB 68555448295, Krbavska 16,35000 Slavonski Brod,Stipan Šipić, OIB 81044896411, Ulica Vedrinskih Branitelja 5,21240 Vedrine,Rajko Širović, OIB 07073839563, Obrovac Sinjski 214,21238 Obrovac Sinjski,Jasna Šolić Ćurković, OIB 59722110308, Ulica Miljenka Buljana 10,21230 Sinj,Josip Titlić, OIB 24877895328, Vlahe Bukovca 7,21230 Sinj,Vinko Vuković, OIB 76160365410, Ivana Meštrovića 62,21230 Sinj,Ministarstvo financija RH, OIB 18683136487, Katančićeva 5,10000 Zagreb,GTU ŠIPEK, društvo s ograničenom odgovornošću za gradnju, trgovinu i usluge, OIB 99319340190, Stobrečka 10,10000 Zagreb,CETINA dioničko društvo za izgradnju vodnih građevina i građevinarstvo, OIB 98900394029, Ulica Miljenka Buljana 35,21230 Sinj,Jasna Kevilj i Josip Kevilj,vl.o. CMA, OIB 92974835644, Glavina donja 156 b,21260 Glavina Donja,EUROHERC osiguranje - dioničko društvo za osiguranje imovine i osoba i druge poslove osiguranja, OIB 22694857747, Ulica grada Vukovara 282,10000 Zagreb,ZAGREBAČKI HOLDING, društvo s ograničenom odgovornošću za javni prijevoz, opskrbu vodom, održavanje čistoće, putnička a, OIB 85584865987, Ulica grada Vukovara 41,10000 Zagreb,INA-INDUSTRIJA NAFTE, d.d., OIB 27759560625, Avenija V. Holjevca 10,10000 Zagreb,GRAD SPLIT, OIB 78755598868, Obala kneza Branimira 17,21000 Split,DELTRON d.o.o. za trgovinu i usluge, OIB 36118056137, Vukovarska 148,21000 Split,PODOVI OPAČAK d.o.o. za proizvodnju i usluge, OIB 72656809791, Trondheimska 4/D,21000 Split,ERA-COMMERCE društvo s ograničenom odgovornošću za trgovinu i građevinarstvo, OIB 28609792467, Splitska 44,21276 Vrgorac,STRUKTOR d.o.o. za graditeljstvo i trgovinu, OIB 52682496706, Ulica Don Lovre Katića 66,21210 Solin,BIRO-STAN d.o.o. za projektiranje i građevinarstvo, OIB 62219887562, Stjepana Radića 77/A,22000 Šibenik,VIPnet, društvo s ograničenom odgovornošću za usluge javnih telekomunikacija, OIB 29524210204, Vrtni put 1,10000 Zagreb,Financijska agencija, OIB 85821130368, Ulica grada Vukovara 70,10000 Zagreb,FRÜHWALD - JURIĆ d.o.o. za proizvodnju i trgovinu, OIB 78257862514, Prisoje 24,21232 Prisoje,KOMEXAL SPLIT, d.o.o. za unutarnju i vanjsku trgovinu, proizvodnju i građevinarstvo, OIB 15220321265, Mosećka 50,21000 Split,CESTE ŠIBENIK, društvo za održavanje i zaštitu cesta, građevinarstvo i projektiranje, d.o.o., OIB 26591133102, Velimira Škorpika 27,22000 Šibenik,MILJAK GRAĐENJE društvo s ograničenom odgovornošću za građenje i usluge u stečaju, OIB 14134186294, Vukovarska 148,21000 Split,EKO-MONITORING d.o.o. za kontrolu i zaštitu okoliša i inženjering, OIB 82818873408, Kućanska 15,42000 Varaždin,TRIGLAV OSIGURANJE d. d., OIB 29743547503, Antuna Heinza 4,10000 Zagreb,SICHEM, društvo za trgovinu i usluge, d.o.o., OIB 99594401457, Dubrovačka Ulica 53,21000 Split,NOVOTERM, d.o.o. za proizvodnju i trgovinu, OIB 78311345235, Zupina 28,21000 Split,INERO d.o.o. za inženjering, izgradnju i turizam, OIB 66690397116, Solinska 80,21000 Split,POTHING, d.o.o. za građevinarstvo i trgovinu, OIB 15488672174, Paraćeva 76,21000 Split,HEP ELEKTRA d.o.o. za opskrbu električnom energijom, OIB 43965974818, Ulica grada Vukovara 37,10000 Zagreb,VOKEL društvo s ograničenom odgovornošću za trgovinu i usluge, OIB 48626798291, Blejburška ulica 131,21260 Imotski,SATURO društvo s ograničenom odgovornošću za trgovinu i usluge, OIB 48929688702, Poljska 1,40000 Strahoninec,RIVALITAS, društvo s ograničenom odgovornošću za trgovinu, OIB 13557954530, Šoltanska 24,21000 Split,ING-ATEST d.o.o. za trgovinu i usluge, OIB 21777333810, Hrvatske mornarice 1/a,21000 Split,ČISTOĆA, usluge održavanja čistoće d.o.o., OIB 84923155727, Ulica Stjepana Radića 33,23000 Zadar,ZOU BORO RAJIĆ I TOMISLAV KASALO, OIB 81354530135, Hrvatske mornarice 1/J,21000 Split,BASIC d.o.o. za trgovinu i usluge, OIB 52072753291, Bjelovarska Ulica 1,21000 Split,JADRANSKO OSIGURANJE dioničko društvo, OIB 94472454976, Listopadska 2,10000 Zagreb,GDD za građenje i usluge, društvo s ograničenom odgovornošću, OIB 04524958627, Put Plokita 87,21000 Split,ČULIĆ ELEKTRO CENTAR, društvo s ograničenom odgovornošću za trgovinu, export-import, proizvodnju i usluge, OIB 96434662616, Hektorovićeva 31,21210 Solin,PARTNER BANKA d.d. ZAGREB, OIB 71221608291, Vončinina 2,10000 Zagreb,J.u.A. Frischeis društvo s ograničenom odgovornošću za trgovinu i usluge, OIB 18918947938, Ljudevita Posavskog 49,10410 Velika Gorica,CESTAR društvo s ograničenom odgovornošću za građevinarstvo, OIB 27471262195, Tršćanska 1,21000 Split,ČISTOĆA društvo s ograničenom odgovornošću za obavljanje komunalnih djelatnosti održavanja čistoće i odlaganja komunaln, OIB 38812451417, Put Plokita 81,21000 Split,EHONET d.o.o. za poslovne komunikacije, OIB 63812941899, Merlinov put 10/2,10000 Zagreb,ELEKTA-C d.o.o. za trgovinu i usluge, OIB 17708664252, Smiljanićeva 2,21000 Split,VODOVOD d.o.o. za usluge opskrbe pitkom vodom, OIB 89406825003, Špire Brusine 17,23000 Zadar,BANKA SPLITSKO-DALMATINSKA, dioničko društvo u stečaju, OIB 25351138943, 114. brigade 9,21000 Split,KREDITNA BANKA ZAGREB, dioničko društvo, OIB 70663193635, Ulica grada Vukovara 74,10000 Zagreb,FIT-STANČIĆ i dr. javno trgovačko društvo za zaštitarsku djelatnost, OIB 99684998316, Petra Grubišića 1,22000 Šibenik,Ministarstvo financija RH, OIB 18683136487, Trg dr. Franje Tuđmana 4,21000 Split</izvorni_sadrzaj>
    <derivirana_varijabla naziv="DomainObject.Predmet.StrankaWithAdressOIB_1">FINANCIJSKA AGENCIJA, RC SPLIT, OIB 85821130368, Mažuranićevo šetalište 24 b,21000 Split,Tugomir Valjan, OIB 49729326016, Marina Getaldića 9a,22300 Knin,Zoran Mandac, OIB 77393397707, Brnaze 665a,21230 Brnaze,Stipe Vladova, OIB 32291588041, Strana Ii 74,21238 Otok,Nikša Vuković, OIB 72679812605, Ivana Meštrovića 54,21230 Sinj,Ante Katić, OIB 49101414363, Strana I 7,21238 Otok,Marko Vuković, OIB 87248362930, Put Radoševca 26,21000 Split,Joško Matijašević, OIB 58126594836, Ruda 122,21238 Ruda,Dragan Lagator, OIB 36580751452, Grab 94b,21238 Grab,Frano Bilokapić, OIB 97400347526, Udovičić 132,21238 Udovičić,Mato Ivandić, OIB 08760543874, Cetinska 8,21311 Stobreč,Niko Dunđer, OIB 66576557293, Brnaze 320d,21230 Brnaze,Zoran Đipalo, OIB 05983673762, Alojzija Stepinca 41,21000 Split,Ivan Grabić, OIB 43679684465, Tripalov Voćnjak 2,21230 Sinj,Dražan Laco, OIB 51740089387, Strana Ii 4,21238 Otok,Božena Džepina, OIB 48359177786, Ravan Iv 20,21400 Mirca,Dijana Oršulić, OIB 37391118686, Put Radoševca 26,21000 Split,Igor Piacun, OIB 60307212246, Trg Hrv. Bratske Zajednice 1,21000 Split,Stanko Runje, OIB 85200287049, Obrovac Sinjski 10,21238 Obrovac Sinjski,Dražan Samardžić, OIB 45916832370, Ul. Ivana Meštrovića 48,21230 Sinj,Vjeko Sović, OIB 68555448295, Krbavska 16,35000 Slavonski Brod,Stipan Šipić, OIB 81044896411, Ulica Vedrinskih Branitelja 5,21240 Vedrine,Rajko Širović, OIB 07073839563, Obrovac Sinjski 214,21238 Obrovac Sinjski,Jasna Šolić Ćurković, OIB 59722110308, Ulica Miljenka Buljana 10,21230 Sinj,Josip Titlić, OIB 24877895328, Vlahe Bukovca 7,21230 Sinj,Vinko Vuković, OIB 76160365410, Ivana Meštrovića 62,21230 Sinj,Ministarstvo financija RH, OIB 18683136487, Katančićeva 5,10000 Zagreb,GTU ŠIPEK, društvo s ograničenom odgovornošću za gradnju, trgovinu i usluge, OIB 99319340190, Stobrečka 10,10000 Zagreb,CETINA dioničko društvo za izgradnju vodnih građevina i građevinarstvo, OIB 98900394029, Ulica Miljenka Buljana 35,21230 Sinj,Jasna Kevilj i Josip Kevilj,vl.o. CMA, OIB 92974835644, Glavina donja 156 b,21260 Glavina Donja,EUROHERC osiguranje - dioničko društvo za osiguranje imovine i osoba i druge poslove osiguranja, OIB 22694857747, Ulica grada Vukovara 282,10000 Zagreb,ZAGREBAČKI HOLDING, društvo s ograničenom odgovornošću za javni prijevoz, opskrbu vodom, održavanje čistoće, putnička a, OIB 85584865987, Ulica grada Vukovara 41,10000 Zagreb,INA-INDUSTRIJA NAFTE, d.d., OIB 27759560625, Avenija V. Holjevca 10,10000 Zagreb,GRAD SPLIT, OIB 78755598868, Obala kneza Branimira 17,21000 Split,DELTRON d.o.o. za trgovinu i usluge, OIB 36118056137, Vukovarska 148,21000 Split,PODOVI OPAČAK d.o.o. za proizvodnju i usluge, OIB 72656809791, Trondheimska 4/D,21000 Split,ERA-COMMERCE društvo s ograničenom odgovornošću za trgovinu i građevinarstvo, OIB 28609792467, Splitska 44,21276 Vrgorac,STRUKTOR d.o.o. za graditeljstvo i trgovinu, OIB 52682496706, Ulica Don Lovre Katića 66,21210 Solin,BIRO-STAN d.o.o. za projektiranje i građevinarstvo, OIB 62219887562, Stjepana Radića 77/A,22000 Šibenik,VIPnet, društvo s ograničenom odgovornošću za usluge javnih telekomunikacija, OIB 29524210204, Vrtni put 1,10000 Zagreb,Financijska agencija, OIB 85821130368, Ulica grada Vukovara 70,10000 Zagreb,FRÜHWALD - JURIĆ d.o.o. za proizvodnju i trgovinu, OIB 78257862514, Prisoje 24,21232 Prisoje,KOMEXAL SPLIT, d.o.o. za unutarnju i vanjsku trgovinu, proizvodnju i građevinarstvo, OIB 15220321265, Mosećka 50,21000 Split,CESTE ŠIBENIK, društvo za održavanje i zaštitu cesta, građevinarstvo i projektiranje, d.o.o., OIB 26591133102, Velimira Škorpika 27,22000 Šibenik,MILJAK GRAĐENJE društvo s ograničenom odgovornošću za građenje i usluge u stečaju, OIB 14134186294, Vukovarska 148,21000 Split,EKO-MONITORING d.o.o. za kontrolu i zaštitu okoliša i inženjering, OIB 82818873408, Kućanska 15,42000 Varaždin,TRIGLAV OSIGURANJE d. d., OIB 29743547503, Antuna Heinza 4,10000 Zagreb,SICHEM, društvo za trgovinu i usluge, d.o.o., OIB 99594401457, Dubrovačka Ulica 53,21000 Split,NOVOTERM, d.o.o. za proizvodnju i trgovinu, OIB 78311345235, Zupina 28,21000 Split,INERO d.o.o. za inženjering, izgradnju i turizam, OIB 66690397116, Solinska 80,21000 Split,POTHING, d.o.o. za građevinarstvo i trgovinu, OIB 15488672174, Paraćeva 76,21000 Split,HEP ELEKTRA d.o.o. za opskrbu električnom energijom, OIB 43965974818, Ulica grada Vukovara 37,10000 Zagreb,VOKEL društvo s ograničenom odgovornošću za trgovinu i usluge, OIB 48626798291, Blejburška ulica 131,21260 Imotski,SATURO društvo s ograničenom odgovornošću za trgovinu i usluge, OIB 48929688702, Poljska 1,40000 Strahoninec,RIVALITAS, društvo s ograničenom odgovornošću za trgovinu, OIB 13557954530, Šoltanska 24,21000 Split,ING-ATEST d.o.o. za trgovinu i usluge, OIB 21777333810, Hrvatske mornarice 1/a,21000 Split,ČISTOĆA, usluge održavanja čistoće d.o.o., OIB 84923155727, Ulica Stjepana Radića 33,23000 Zadar,ZOU BORO RAJIĆ I TOMISLAV KASALO, OIB 81354530135, Hrvatske mornarice 1/J,21000 Split,BASIC d.o.o. za trgovinu i usluge, OIB 52072753291, Bjelovarska Ulica 1,21000 Split,JADRANSKO OSIGURANJE dioničko društvo, OIB 94472454976, Listopadska 2,10000 Zagreb,GDD za građenje i usluge, društvo s ograničenom odgovornošću, OIB 04524958627, Put Plokita 87,21000 Split,ČULIĆ ELEKTRO CENTAR, društvo s ograničenom odgovornošću za trgovinu, export-import, proizvodnju i usluge, OIB 96434662616, Hektorovićeva 31,21210 Solin,PARTNER BANKA d.d. ZAGREB, OIB 71221608291, Vončinina 2,10000 Zagreb,J.u.A. Frischeis društvo s ograničenom odgovornošću za trgovinu i usluge, OIB 18918947938, Ljudevita Posavskog 49,10410 Velika Gorica,CESTAR društvo s ograničenom odgovornošću za građevinarstvo, OIB 27471262195, Tršćanska 1,21000 Split,ČISTOĆA društvo s ograničenom odgovornošću za obavljanje komunalnih djelatnosti održavanja čistoće i odlaganja komunaln, OIB 38812451417, Put Plokita 81,21000 Split,EHONET d.o.o. za poslovne komunikacije, OIB 63812941899, Merlinov put 10/2,10000 Zagreb,ELEKTA-C d.o.o. za trgovinu i usluge, OIB 17708664252, Smiljanićeva 2,21000 Split,VODOVOD d.o.o. za usluge opskrbe pitkom vodom, OIB 89406825003, Špire Brusine 17,23000 Zadar,BANKA SPLITSKO-DALMATINSKA, dioničko društvo u stečaju, OIB 25351138943, 114. brigade 9,21000 Split,KREDITNA BANKA ZAGREB, dioničko društvo, OIB 70663193635, Ulica grada Vukovara 74,10000 Zagreb,FIT-STANČIĆ i dr. javno trgovačko društvo za zaštitarsku djelatnost, OIB 99684998316, Petra Grubišića 1,22000 Šibenik,Ministarstvo financija RH, OIB 18683136487, Trg dr. Franje Tuđmana 4,21000 Split</derivirana_varijabla>
  </DomainObject.Predmet.StrankaWithAdressOIB>
  <DomainObject.Predmet.StrankaNazivFormated>
    <izvorni_sadrzaj>FINANCIJSKA AGENCIJA, RC SPLIT,Tugomir Valjan,Zoran Mandac,Stipe Vladova,Nikša Vuković,Ante Katić,Marko Vuković,Joško Matijašević,Dragan Lagator,Frano Bilokapić,Mato Ivandić,Niko Dunđer,Zoran Đipalo,Ivan Grabić,Dražan Laco,Božena Džepina,Dijana Oršulić,Igor Piacun,Stanko Runje,Dražan Samardžić,Vjeko Sović,Stipan Šipić,Rajko Širović,Jasna Šolić Ćurković,Josip Titlić,Vinko Vuković,Ministarstvo financija RH,GTU ŠIPEK, društvo s ograničenom odgovornošću za gradnju, trgovinu i usluge,CETINA dioničko društvo za izgradnju vodnih građevina i građevinarstvo,Jasna Kevilj i Josip Kevilj,vl.o. CMA,EUROHERC osiguranje - dioničko društvo za osiguranje imovine i osoba i druge poslove osiguranja,ZAGREBAČKI HOLDING, društvo s ograničenom odgovornošću za javni prijevoz, opskrbu vodom, održavanje čistoće, putnička a,INA-INDUSTRIJA NAFTE, d.d.,GRAD SPLIT,DELTRON d.o.o. za trgovinu i usluge,PODOVI OPAČAK d.o.o. za proizvodnju i usluge,ERA-COMMERCE društvo s ograničenom odgovornošću za trgovinu i građevinarstvo,STRUKTOR d.o.o. za graditeljstvo i trgovinu,BIRO-STAN d.o.o. za projektiranje i građevinarstvo,VIPnet, društvo s ograničenom odgovornošću za usluge javnih telekomunikacija,Financijska agencija,FRÜHWALD - JURIĆ d.o.o. za proizvodnju i trgovinu,KOMEXAL SPLIT, d.o.o. za unutarnju i vanjsku trgovinu, proizvodnju i građevinarstvo,CESTE ŠIBENIK, društvo za održavanje i zaštitu cesta, građevinarstvo i projektiranje, d.o.o.,MILJAK GRAĐENJE društvo s ograničenom odgovornošću za građenje i usluge u stečaju,EKO-MONITORING d.o.o. za kontrolu i zaštitu okoliša i inženjering,TRIGLAV OSIGURANJE d. d.,SICHEM, društvo za trgovinu i usluge, d.o.o.,NOVOTERM, d.o.o. za proizvodnju i trgovinu,INERO d.o.o. za inženjering, izgradnju i turizam,POTHING, d.o.o. za građevinarstvo i trgovinu,HEP ELEKTRA d.o.o. za opskrbu električnom energijom,VOKEL društvo s ograničenom odgovornošću za trgovinu i usluge,SATURO društvo s ograničenom odgovornošću za trgovinu i usluge,RIVALITAS, društvo s ograničenom odgovornošću za trgovinu,ING-ATEST d.o.o. za trgovinu i usluge,ČISTOĆA, usluge održavanja čistoće d.o.o.,ZOU BORO RAJIĆ I TOMISLAV KASALO,BASIC d.o.o. za trgovinu i usluge,JADRANSKO OSIGURANJE dioničko društvo,GDD za građenje i usluge, društvo s ograničenom odgovornošću,ČULIĆ ELEKTRO CENTAR, društvo s ograničenom odgovornošću za trgovinu, export-import, proizvodnju i usluge,PARTNER BANKA d.d. ZAGREB,J.u.A. Frischeis društvo s ograničenom odgovornošću za trgovinu i usluge,CESTAR društvo s ograničenom odgovornošću za građevinarstvo,ČISTOĆA društvo s ograničenom odgovornošću za obavljanje komunalnih djelatnosti održavanja čistoće i odlaganja komunaln,EHONET d.o.o. za poslovne komunikacije,ELEKTA-C d.o.o. za trgovinu i usluge,VODOVOD d.o.o. za usluge opskrbe pitkom vodom,BANKA SPLITSKO-DALMATINSKA, dioničko društvo u stečaju,KREDITNA BANKA ZAGREB, dioničko društvo,FIT-STANČIĆ i dr. javno trgovačko društvo za zaštitarsku djelatnost,Ministarstvo financija RH</izvorni_sadrzaj>
    <derivirana_varijabla naziv="DomainObject.Predmet.StrankaNazivFormated_1">FINANCIJSKA AGENCIJA, RC SPLIT,Tugomir Valjan,Zoran Mandac,Stipe Vladova,Nikša Vuković,Ante Katić,Marko Vuković,Joško Matijašević,Dragan Lagator,Frano Bilokapić,Mato Ivandić,Niko Dunđer,Zoran Đipalo,Ivan Grabić,Dražan Laco,Božena Džepina,Dijana Oršulić,Igor Piacun,Stanko Runje,Dražan Samardžić,Vjeko Sović,Stipan Šipić,Rajko Širović,Jasna Šolić Ćurković,Josip Titlić,Vinko Vuković,Ministarstvo financija RH,GTU ŠIPEK, društvo s ograničenom odgovornošću za gradnju, trgovinu i usluge,CETINA dioničko društvo za izgradnju vodnih građevina i građevinarstvo,Jasna Kevilj i Josip Kevilj,vl.o. CMA,EUROHERC osiguranje - dioničko društvo za osiguranje imovine i osoba i druge poslove osiguranja,ZAGREBAČKI HOLDING, društvo s ograničenom odgovornošću za javni prijevoz, opskrbu vodom, održavanje čistoće, putnička a,INA-INDUSTRIJA NAFTE, d.d.,GRAD SPLIT,DELTRON d.o.o. za trgovinu i usluge,PODOVI OPAČAK d.o.o. za proizvodnju i usluge,ERA-COMMERCE društvo s ograničenom odgovornošću za trgovinu i građevinarstvo,STRUKTOR d.o.o. za graditeljstvo i trgovinu,BIRO-STAN d.o.o. za projektiranje i građevinarstvo,VIPnet, društvo s ograničenom odgovornošću za usluge javnih telekomunikacija,Financijska agencija,FRÜHWALD - JURIĆ d.o.o. za proizvodnju i trgovinu,KOMEXAL SPLIT, d.o.o. za unutarnju i vanjsku trgovinu, proizvodnju i građevinarstvo,CESTE ŠIBENIK, društvo za održavanje i zaštitu cesta, građevinarstvo i projektiranje, d.o.o.,MILJAK GRAĐENJE društvo s ograničenom odgovornošću za građenje i usluge u stečaju,EKO-MONITORING d.o.o. za kontrolu i zaštitu okoliša i inženjering,TRIGLAV OSIGURANJE d. d.,SICHEM, društvo za trgovinu i usluge, d.o.o.,NOVOTERM, d.o.o. za proizvodnju i trgovinu,INERO d.o.o. za inženjering, izgradnju i turizam,POTHING, d.o.o. za građevinarstvo i trgovinu,HEP ELEKTRA d.o.o. za opskrbu električnom energijom,VOKEL društvo s ograničenom odgovornošću za trgovinu i usluge,SATURO društvo s ograničenom odgovornošću za trgovinu i usluge,RIVALITAS, društvo s ograničenom odgovornošću za trgovinu,ING-ATEST d.o.o. za trgovinu i usluge,ČISTOĆA, usluge održavanja čistoće d.o.o.,ZOU BORO RAJIĆ I TOMISLAV KASALO,BASIC d.o.o. za trgovinu i usluge,JADRANSKO OSIGURANJE dioničko društvo,GDD za građenje i usluge, društvo s ograničenom odgovornošću,ČULIĆ ELEKTRO CENTAR, društvo s ograničenom odgovornošću za trgovinu, export-import, proizvodnju i usluge,PARTNER BANKA d.d. ZAGREB,J.u.A. Frischeis društvo s ograničenom odgovornošću za trgovinu i usluge,CESTAR društvo s ograničenom odgovornošću za građevinarstvo,ČISTOĆA društvo s ograničenom odgovornošću za obavljanje komunalnih djelatnosti održavanja čistoće i odlaganja komunaln,EHONET d.o.o. za poslovne komunikacije,ELEKTA-C d.o.o. za trgovinu i usluge,VODOVOD d.o.o. za usluge opskrbe pitkom vodom,BANKA SPLITSKO-DALMATINSKA, dioničko društvo u stečaju,KREDITNA BANKA ZAGREB, dioničko društvo,FIT-STANČIĆ i dr. javno trgovačko društvo za zaštitarsku djelatnost,Ministarstvo financija RH</derivirana_varijabla>
  </DomainObject.Predmet.StrankaNazivFormated>
  <DomainObject.Predmet.StrankaNazivFormatedOIB>
    <izvorni_sadrzaj>FINANCIJSKA AGENCIJA, RC SPLIT, OIB 85821130368,Tugomir Valjan, OIB 49729326016,Zoran Mandac, OIB 77393397707,Stipe Vladova, OIB 32291588041,Nikša Vuković, OIB 72679812605,Ante Katić, OIB 49101414363,Marko Vuković, OIB 87248362930,Joško Matijašević, OIB 58126594836,Dragan Lagator, OIB 36580751452,Frano Bilokapić, OIB 97400347526,Mato Ivandić, OIB 08760543874,Niko Dunđer, OIB 66576557293,Zoran Đipalo, OIB 05983673762,Ivan Grabić, OIB 43679684465,Dražan Laco, OIB 51740089387,Božena Džepina, OIB 48359177786,Dijana Oršulić, OIB 37391118686,Igor Piacun, OIB 60307212246,Stanko Runje, OIB 85200287049,Dražan Samardžić, OIB 45916832370,Vjeko Sović, OIB 68555448295,Stipan Šipić, OIB 81044896411,Rajko Širović, OIB 07073839563,Jasna Šolić Ćurković, OIB 59722110308,Josip Titlić, OIB 24877895328,Vinko Vuković, OIB 76160365410,Ministarstvo financija RH, OIB 18683136487,GTU ŠIPEK, društvo s ograničenom odgovornošću za gradnju, trgovinu i usluge, OIB 99319340190,CETINA dioničko društvo za izgradnju vodnih građevina i građevinarstvo, OIB 98900394029,Jasna Kevilj i Josip Kevilj,vl.o. CMA, OIB 92974835644,EUROHERC osiguranje - dioničko društvo za osiguranje imovine i osoba i druge poslove osiguranja, OIB 22694857747,ZAGREBAČKI HOLDING, društvo s ograničenom odgovornošću za javni prijevoz, opskrbu vodom, održavanje čistoće, putnička a, OIB 85584865987,INA-INDUSTRIJA NAFTE, d.d., OIB 27759560625,GRAD SPLIT, OIB 78755598868,DELTRON d.o.o. za trgovinu i usluge, OIB 36118056137,PODOVI OPAČAK d.o.o. za proizvodnju i usluge, OIB 72656809791,ERA-COMMERCE društvo s ograničenom odgovornošću za trgovinu i građevinarstvo, OIB 28609792467,STRUKTOR d.o.o. za graditeljstvo i trgovinu, OIB 52682496706,BIRO-STAN d.o.o. za projektiranje i građevinarstvo, OIB 62219887562,VIPnet, društvo s ograničenom odgovornošću za usluge javnih telekomunikacija, OIB 29524210204,Financijska agencija, OIB 85821130368,FRÜHWALD - JURIĆ d.o.o. za proizvodnju i trgovinu, OIB 78257862514,KOMEXAL SPLIT, d.o.o. za unutarnju i vanjsku trgovinu, proizvodnju i građevinarstvo, OIB 15220321265,CESTE ŠIBENIK, društvo za održavanje i zaštitu cesta, građevinarstvo i projektiranje, d.o.o., OIB 26591133102,MILJAK GRAĐENJE društvo s ograničenom odgovornošću za građenje i usluge u stečaju, OIB 14134186294,EKO-MONITORING d.o.o. za kontrolu i zaštitu okoliša i inženjering, OIB 82818873408,TRIGLAV OSIGURANJE d. d., OIB 29743547503,SICHEM, društvo za trgovinu i usluge, d.o.o., OIB 99594401457,NOVOTERM, d.o.o. za proizvodnju i trgovinu, OIB 78311345235,INERO d.o.o. za inženjering, izgradnju i turizam, OIB 66690397116,POTHING, d.o.o. za građevinarstvo i trgovinu, OIB 15488672174,HEP ELEKTRA d.o.o. za opskrbu električnom energijom, OIB 43965974818,VOKEL društvo s ograničenom odgovornošću za trgovinu i usluge, OIB 48626798291,SATURO društvo s ograničenom odgovornošću za trgovinu i usluge, OIB 48929688702,RIVALITAS, društvo s ograničenom odgovornošću za trgovinu, OIB 13557954530,ING-ATEST d.o.o. za trgovinu i usluge, OIB 21777333810,ČISTOĆA, usluge održavanja čistoće d.o.o., OIB 84923155727,ZOU BORO RAJIĆ I TOMISLAV KASALO, OIB 81354530135,BASIC d.o.o. za trgovinu i usluge, OIB 52072753291,JADRANSKO OSIGURANJE dioničko društvo, OIB 94472454976,GDD za građenje i usluge, društvo s ograničenom odgovornošću, OIB 04524958627,ČULIĆ ELEKTRO CENTAR, društvo s ograničenom odgovornošću za trgovinu, export-import, proizvodnju i usluge, OIB 96434662616,PARTNER BANKA d.d. ZAGREB, OIB 71221608291,J.u.A. Frischeis društvo s ograničenom odgovornošću za trgovinu i usluge, OIB 18918947938,CESTAR društvo s ograničenom odgovornošću za građevinarstvo, OIB 27471262195,ČISTOĆA društvo s ograničenom odgovornošću za obavljanje komunalnih djelatnosti održavanja čistoće i odlaganja komunaln, OIB 38812451417,EHONET d.o.o. za poslovne komunikacije, OIB 63812941899,ELEKTA-C d.o.o. za trgovinu i usluge, OIB 17708664252,VODOVOD d.o.o. za usluge opskrbe pitkom vodom, OIB 89406825003,BANKA SPLITSKO-DALMATINSKA, dioničko društvo u stečaju, OIB 25351138943,KREDITNA BANKA ZAGREB, dioničko društvo, OIB 70663193635,FIT-STANČIĆ i dr. javno trgovačko društvo za zaštitarsku djelatnost, OIB 99684998316,Ministarstvo financija RH, OIB 18683136487</izvorni_sadrzaj>
    <derivirana_varijabla naziv="DomainObject.Predmet.StrankaNazivFormatedOIB_1">FINANCIJSKA AGENCIJA, RC SPLIT, OIB 85821130368,Tugomir Valjan, OIB 49729326016,Zoran Mandac, OIB 77393397707,Stipe Vladova, OIB 32291588041,Nikša Vuković, OIB 72679812605,Ante Katić, OIB 49101414363,Marko Vuković, OIB 87248362930,Joško Matijašević, OIB 58126594836,Dragan Lagator, OIB 36580751452,Frano Bilokapić, OIB 97400347526,Mato Ivandić, OIB 08760543874,Niko Dunđer, OIB 66576557293,Zoran Đipalo, OIB 05983673762,Ivan Grabić, OIB 43679684465,Dražan Laco, OIB 51740089387,Božena Džepina, OIB 48359177786,Dijana Oršulić, OIB 37391118686,Igor Piacun, OIB 60307212246,Stanko Runje, OIB 85200287049,Dražan Samardžić, OIB 45916832370,Vjeko Sović, OIB 68555448295,Stipan Šipić, OIB 81044896411,Rajko Širović, OIB 07073839563,Jasna Šolić Ćurković, OIB 59722110308,Josip Titlić, OIB 24877895328,Vinko Vuković, OIB 76160365410,Ministarstvo financija RH, OIB 18683136487,GTU ŠIPEK, društvo s ograničenom odgovornošću za gradnju, trgovinu i usluge, OIB 99319340190,CETINA dioničko društvo za izgradnju vodnih građevina i građevinarstvo, OIB 98900394029,Jasna Kevilj i Josip Kevilj,vl.o. CMA, OIB 92974835644,EUROHERC osiguranje - dioničko društvo za osiguranje imovine i osoba i druge poslove osiguranja, OIB 22694857747,ZAGREBAČKI HOLDING, društvo s ograničenom odgovornošću za javni prijevoz, opskrbu vodom, održavanje čistoće, putnička a, OIB 85584865987,INA-INDUSTRIJA NAFTE, d.d., OIB 27759560625,GRAD SPLIT, OIB 78755598868,DELTRON d.o.o. za trgovinu i usluge, OIB 36118056137,PODOVI OPAČAK d.o.o. za proizvodnju i usluge, OIB 72656809791,ERA-COMMERCE društvo s ograničenom odgovornošću za trgovinu i građevinarstvo, OIB 28609792467,STRUKTOR d.o.o. za graditeljstvo i trgovinu, OIB 52682496706,BIRO-STAN d.o.o. za projektiranje i građevinarstvo, OIB 62219887562,VIPnet, društvo s ograničenom odgovornošću za usluge javnih telekomunikacija, OIB 29524210204,Financijska agencija, OIB 85821130368,FRÜHWALD - JURIĆ d.o.o. za proizvodnju i trgovinu, OIB 78257862514,KOMEXAL SPLIT, d.o.o. za unutarnju i vanjsku trgovinu, proizvodnju i građevinarstvo, OIB 15220321265,CESTE ŠIBENIK, društvo za održavanje i zaštitu cesta, građevinarstvo i projektiranje, d.o.o., OIB 26591133102,MILJAK GRAĐENJE društvo s ograničenom odgovornošću za građenje i usluge u stečaju, OIB 14134186294,EKO-MONITORING d.o.o. za kontrolu i zaštitu okoliša i inženjering, OIB 82818873408,TRIGLAV OSIGURANJE d. d., OIB 29743547503,SICHEM, društvo za trgovinu i usluge, d.o.o., OIB 99594401457,NOVOTERM, d.o.o. za proizvodnju i trgovinu, OIB 78311345235,INERO d.o.o. za inženjering, izgradnju i turizam, OIB 66690397116,POTHING, d.o.o. za građevinarstvo i trgovinu, OIB 15488672174,HEP ELEKTRA d.o.o. za opskrbu električnom energijom, OIB 43965974818,VOKEL društvo s ograničenom odgovornošću za trgovinu i usluge, OIB 48626798291,SATURO društvo s ograničenom odgovornošću za trgovinu i usluge, OIB 48929688702,RIVALITAS, društvo s ograničenom odgovornošću za trgovinu, OIB 13557954530,ING-ATEST d.o.o. za trgovinu i usluge, OIB 21777333810,ČISTOĆA, usluge održavanja čistoće d.o.o., OIB 84923155727,ZOU BORO RAJIĆ I TOMISLAV KASALO, OIB 81354530135,BASIC d.o.o. za trgovinu i usluge, OIB 52072753291,JADRANSKO OSIGURANJE dioničko društvo, OIB 94472454976,GDD za građenje i usluge, društvo s ograničenom odgovornošću, OIB 04524958627,ČULIĆ ELEKTRO CENTAR, društvo s ograničenom odgovornošću za trgovinu, export-import, proizvodnju i usluge, OIB 96434662616,PARTNER BANKA d.d. ZAGREB, OIB 71221608291,J.u.A. Frischeis društvo s ograničenom odgovornošću za trgovinu i usluge, OIB 18918947938,CESTAR društvo s ograničenom odgovornošću za građevinarstvo, OIB 27471262195,ČISTOĆA društvo s ograničenom odgovornošću za obavljanje komunalnih djelatnosti održavanja čistoće i odlaganja komunaln, OIB 38812451417,EHONET d.o.o. za poslovne komunikacije, OIB 63812941899,ELEKTA-C d.o.o. za trgovinu i usluge, OIB 17708664252,VODOVOD d.o.o. za usluge opskrbe pitkom vodom, OIB 89406825003,BANKA SPLITSKO-DALMATINSKA, dioničko društvo u stečaju, OIB 25351138943,KREDITNA BANKA ZAGREB, dioničko društvo, OIB 70663193635,FIT-STANČIĆ i dr. javno trgovačko društvo za zaštitarsku djelatnost, OIB 99684998316,Ministarstvo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2729404.48</izvorni_sadrzaj>
    <derivirana_varijabla naziv="DomainObject.Predmet.TrenutnaVrijednost_1">2729404.48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Tugomir Valjan zastupanog po punomoćniku 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 zastupanog po punomoćniku Županijsko državno odvjetništvo u Splitu</item>
      <item>GTU ŠIPEK, društvo s ograničenom odgovornošću za gradnju, trgovinu i usluge</item>
      <item>CETINA dioničko društvo za izgradnju vodnih građevina i građevinarstvo zastupanog po punomoćniku OD PRIMORAC I PARTNERI d.o.o.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 zastupanog po punomoćniku OD STANIĆ I PARTNERI d.o.o.</item>
      <item>GRAD SPLIT</item>
      <item>DELTRON d.o.o. za trgovinu i usluge zastupanog po punomoćniku Mijo Jeličić</item>
      <item>PODOVI OPAČAK d.o.o. za proizvodnju i usluge</item>
      <item>ERA-COMMERCE društvo s ograničenom odgovornošću za trgovinu i građevinarstvo zastupanog po punomoćniku OD JUJNOVIĆ LUČIĆ MARKOVIĆ</item>
      <item>STRUKTOR d.o.o. za graditeljstvo i trgovinu</item>
      <item>BIRO-STAN d.o.o. za projektiranje i građevinarstvo zastupanog po punomoćniku Borivoj Mitrić</item>
      <item>VIPnet, društvo s ograničenom odgovornošću za usluge javnih telekomunikacija</item>
      <item>Financijska agencija</item>
      <item>FRÜHWALD - JURIĆ d.o.o. za proizvodnju i trgovinu zastupanog po punomoćniku OD ŠIŠKO I PARTNERI j.t.d</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 zastupanog po punomoćniku Dragan Mijoč</item>
      <item>POTHING, d.o.o. za građevinarstvo i trgovinu zastupanog po punomoćniku Dejan Bilić</item>
      <item>HEP ELEKTRA d.o.o. za opskrbu električnom energijom</item>
      <item>VOKEL društvo s ograničenom odgovornošću za trgovinu i usluge zastupanog po punomoćniku Vinko Knezović</item>
      <item>SATURO društvo s ograničenom odgovornošću za trgovinu i usluge</item>
      <item>RIVALITAS, društvo s ograničenom odgovornošću za trgovinu</item>
      <item>ING-ATEST d.o.o. za trgovinu i usluge zastupanog po punomoćniku Vinko Radovani</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 zastupanog po punomoćniku Ninoslav Herceg</item>
      <item>CESTAR društvo s ograničenom odgovornošću za građevinarstvo</item>
      <item>ČISTOĆA društvo s ograničenom odgovornošću za obavljanje komunalnih djelatnosti održavanja čistoće i odlaganja komunaln</item>
      <item>EHONET d.o.o. za poslovne komunikacije zastupanog po punomoćniku Borna Okroša</item>
      <item>ELEKTA-C d.o.o. za trgovinu i usluge</item>
      <item>VODOVOD d.o.o. za usluge opskrbe pitkom vodom</item>
      <item>BANKA SPLITSKO-DALMATINSKA, dioničko društvo u stečaju</item>
      <item>KREDITNA BANKA ZAGREB, dioničko društvo</item>
      <item>FIT-STANČIĆ i dr. javno trgovačko društvo za zaštitarsku djelatnost zastupanog po punomoćniku OD VIŠIĆ I PARTNERI j.t.d.</item>
      <item>Ministarstvo financija RH</item>
    </izvorni_sadrzaj>
    <derivirana_varijabla naziv="DomainObject.Predmet.StrankaListFormated_1">
      <item>FINANCIJSKA AGENCIJA, RC SPLIT</item>
      <item>Tugomir Valjan zastupanog po punomoćniku 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 zastupanog po punomoćniku Županijsko državno odvjetništvo u Splitu</item>
      <item>GTU ŠIPEK, društvo s ograničenom odgovornošću za gradnju, trgovinu i usluge</item>
      <item>CETINA dioničko društvo za izgradnju vodnih građevina i građevinarstvo zastupanog po punomoćniku OD PRIMORAC I PARTNERI d.o.o.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 zastupanog po punomoćniku OD STANIĆ I PARTNERI d.o.o.</item>
      <item>GRAD SPLIT</item>
      <item>DELTRON d.o.o. za trgovinu i usluge zastupanog po punomoćniku Mijo Jeličić</item>
      <item>PODOVI OPAČAK d.o.o. za proizvodnju i usluge</item>
      <item>ERA-COMMERCE društvo s ograničenom odgovornošću za trgovinu i građevinarstvo zastupanog po punomoćniku OD JUJNOVIĆ LUČIĆ MARKOVIĆ</item>
      <item>STRUKTOR d.o.o. za graditeljstvo i trgovinu</item>
      <item>BIRO-STAN d.o.o. za projektiranje i građevinarstvo zastupanog po punomoćniku Borivoj Mitrić</item>
      <item>VIPnet, društvo s ograničenom odgovornošću za usluge javnih telekomunikacija</item>
      <item>Financijska agencija</item>
      <item>FRÜHWALD - JURIĆ d.o.o. za proizvodnju i trgovinu zastupanog po punomoćniku OD ŠIŠKO I PARTNERI j.t.d</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 zastupanog po punomoćniku Dragan Mijoč</item>
      <item>POTHING, d.o.o. za građevinarstvo i trgovinu zastupanog po punomoćniku Dejan Bilić</item>
      <item>HEP ELEKTRA d.o.o. za opskrbu električnom energijom</item>
      <item>VOKEL društvo s ograničenom odgovornošću za trgovinu i usluge zastupanog po punomoćniku Vinko Knezović</item>
      <item>SATURO društvo s ograničenom odgovornošću za trgovinu i usluge</item>
      <item>RIVALITAS, društvo s ograničenom odgovornošću za trgovinu</item>
      <item>ING-ATEST d.o.o. za trgovinu i usluge zastupanog po punomoćniku Vinko Radovani</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 zastupanog po punomoćniku Ninoslav Herceg</item>
      <item>CESTAR društvo s ograničenom odgovornošću za građevinarstvo</item>
      <item>ČISTOĆA društvo s ograničenom odgovornošću za obavljanje komunalnih djelatnosti održavanja čistoće i odlaganja komunaln</item>
      <item>EHONET d.o.o. za poslovne komunikacije zastupanog po punomoćniku Borna Okroša</item>
      <item>ELEKTA-C d.o.o. za trgovinu i usluge</item>
      <item>VODOVOD d.o.o. za usluge opskrbe pitkom vodom</item>
      <item>BANKA SPLITSKO-DALMATINSKA, dioničko društvo u stečaju</item>
      <item>KREDITNA BANKA ZAGREB, dioničko društvo</item>
      <item>FIT-STANČIĆ i dr. javno trgovačko društvo za zaštitarsku djelatnost zastupanog po punomoćniku OD VIŠIĆ I PARTNERI j.t.d.</item>
      <item>Ministarstvo financija RH</item>
    </derivirana_varijabla>
  </DomainObject.Predmet.StrankaListFormated>
  <DomainObject.Predmet.StrankaListFormatedOIB>
    <izvorni_sadrzaj>
      <item>FINANCIJSKA AGENCIJA, RC SPLIT, OIB 85821130368</item>
      <item>Tugomir Valjan, OIB 49729326016 zastupanog po punomoćniku Mirko Ostojić</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 zastupanog po punomoćniku Županijsko državno odvjetništvo u Splitu</item>
      <item>GTU ŠIPEK, društvo s ograničenom odgovornošću za gradnju, trgovinu i usluge, OIB 99319340190</item>
      <item>CETINA dioničko društvo za izgradnju vodnih građevina i građevinarstvo, OIB 98900394029 zastupanog po punomoćniku OD PRIMORAC I PARTNERI d.o.o.</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 zastupanog po punomoćniku OD STANIĆ I PARTNERI d.o.o.</item>
      <item>GRAD SPLIT, OIB 78755598868</item>
      <item>DELTRON d.o.o. za trgovinu i usluge, OIB 36118056137 zastupanog po punomoćniku Mijo Jeličić</item>
      <item>PODOVI OPAČAK d.o.o. za proizvodnju i usluge, OIB 72656809791</item>
      <item>ERA-COMMERCE društvo s ograničenom odgovornošću za trgovinu i građevinarstvo, OIB 28609792467 zastupanog po punomoćniku OD JUJNOVIĆ LUČIĆ MARKOVIĆ</item>
      <item>STRUKTOR d.o.o. za graditeljstvo i trgovinu, OIB 52682496706</item>
      <item>BIRO-STAN d.o.o. za projektiranje i građevinarstvo, OIB 62219887562 zastupanog po punomoćniku Borivoj Mitrić</item>
      <item>VIPnet, društvo s ograničenom odgovornošću za usluge javnih telekomunikacija, OIB 29524210204</item>
      <item>Financijska agencija, OIB 85821130368</item>
      <item>FRÜHWALD - JURIĆ d.o.o. za proizvodnju i trgovinu, OIB 78257862514 zastupanog po punomoćniku OD ŠIŠKO I PARTNERI j.t.d</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 zastupanog po punomoćniku Dragan Mijoč</item>
      <item>POTHING, d.o.o. za građevinarstvo i trgovinu, OIB 15488672174 zastupanog po punomoćniku Dejan Bilić</item>
      <item>HEP ELEKTRA d.o.o. za opskrbu električnom energijom, OIB 43965974818</item>
      <item>VOKEL društvo s ograničenom odgovornošću za trgovinu i usluge, OIB 48626798291 zastupanog po punomoćniku Vinko Knezović</item>
      <item>SATURO društvo s ograničenom odgovornošću za trgovinu i usluge, OIB 48929688702</item>
      <item>RIVALITAS, društvo s ograničenom odgovornošću za trgovinu, OIB 13557954530</item>
      <item>ING-ATEST d.o.o. za trgovinu i usluge, OIB 21777333810 zastupanog po punomoćniku Vinko Radovani</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 zastupanog po punomoćniku Ninoslav Herceg</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 zastupanog po punomoćniku Borna Okroša</item>
      <item>ELEKTA-C d.o.o. za trgovinu i usluge, OIB 17708664252</item>
      <item>VODOVOD d.o.o. za usluge opskrbe pitkom vodom, OIB 89406825003</item>
      <item>BANKA SPLITSKO-DALMATINSKA, dioničko društvo u stečaju, OIB 25351138943</item>
      <item>KREDITNA BANKA ZAGREB, dioničko društvo, OIB 70663193635</item>
      <item>FIT-STANČIĆ i dr. javno trgovačko društvo za zaštitarsku djelatnost, OIB 99684998316 zastupanog po punomoćniku OD VIŠIĆ I PARTNERI j.t.d.</item>
      <item>Ministarstvo financija RH, OIB 18683136487</item>
    </izvorni_sadrzaj>
    <derivirana_varijabla naziv="DomainObject.Predmet.StrankaListFormatedOIB_1">
      <item>FINANCIJSKA AGENCIJA, RC SPLIT, OIB 85821130368</item>
      <item>Tugomir Valjan, OIB 49729326016 zastupanog po punomoćniku Mirko Ostojić</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 zastupanog po punomoćniku Županijsko državno odvjetništvo u Splitu</item>
      <item>GTU ŠIPEK, društvo s ograničenom odgovornošću za gradnju, trgovinu i usluge, OIB 99319340190</item>
      <item>CETINA dioničko društvo za izgradnju vodnih građevina i građevinarstvo, OIB 98900394029 zastupanog po punomoćniku OD PRIMORAC I PARTNERI d.o.o.</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 zastupanog po punomoćniku OD STANIĆ I PARTNERI d.o.o.</item>
      <item>GRAD SPLIT, OIB 78755598868</item>
      <item>DELTRON d.o.o. za trgovinu i usluge, OIB 36118056137 zastupanog po punomoćniku Mijo Jeličić</item>
      <item>PODOVI OPAČAK d.o.o. za proizvodnju i usluge, OIB 72656809791</item>
      <item>ERA-COMMERCE društvo s ograničenom odgovornošću za trgovinu i građevinarstvo, OIB 28609792467 zastupanog po punomoćniku OD JUJNOVIĆ LUČIĆ MARKOVIĆ</item>
      <item>STRUKTOR d.o.o. za graditeljstvo i trgovinu, OIB 52682496706</item>
      <item>BIRO-STAN d.o.o. za projektiranje i građevinarstvo, OIB 62219887562 zastupanog po punomoćniku Borivoj Mitrić</item>
      <item>VIPnet, društvo s ograničenom odgovornošću za usluge javnih telekomunikacija, OIB 29524210204</item>
      <item>Financijska agencija, OIB 85821130368</item>
      <item>FRÜHWALD - JURIĆ d.o.o. za proizvodnju i trgovinu, OIB 78257862514 zastupanog po punomoćniku OD ŠIŠKO I PARTNERI j.t.d</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 zastupanog po punomoćniku Dragan Mijoč</item>
      <item>POTHING, d.o.o. za građevinarstvo i trgovinu, OIB 15488672174 zastupanog po punomoćniku Dejan Bilić</item>
      <item>HEP ELEKTRA d.o.o. za opskrbu električnom energijom, OIB 43965974818</item>
      <item>VOKEL društvo s ograničenom odgovornošću za trgovinu i usluge, OIB 48626798291 zastupanog po punomoćniku Vinko Knezović</item>
      <item>SATURO društvo s ograničenom odgovornošću za trgovinu i usluge, OIB 48929688702</item>
      <item>RIVALITAS, društvo s ograničenom odgovornošću za trgovinu, OIB 13557954530</item>
      <item>ING-ATEST d.o.o. za trgovinu i usluge, OIB 21777333810 zastupanog po punomoćniku Vinko Radovani</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 zastupanog po punomoćniku Ninoslav Herceg</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 zastupanog po punomoćniku Borna Okroša</item>
      <item>ELEKTA-C d.o.o. za trgovinu i usluge, OIB 17708664252</item>
      <item>VODOVOD d.o.o. za usluge opskrbe pitkom vodom, OIB 89406825003</item>
      <item>BANKA SPLITSKO-DALMATINSKA, dioničko društvo u stečaju, OIB 25351138943</item>
      <item>KREDITNA BANKA ZAGREB, dioničko društvo, OIB 70663193635</item>
      <item>FIT-STANČIĆ i dr. javno trgovačko društvo za zaštitarsku djelatnost, OIB 99684998316 zastupanog po punomoćniku OD VIŠIĆ I PARTNERI j.t.d.</item>
      <item>Ministarstvo financija RH, OIB 18683136487</item>
    </derivirana_varijabla>
  </DomainObject.Predmet.StrankaListFormatedOIB>
  <DomainObject.Predmet.StrankaListFormatedWithAdress>
    <izvorni_sadrzaj>
      <item>FINANCIJSKA AGENCIJA, RC SPLIT, Mažuranićevo šetalište 24 b, 21000 Split</item>
      <item>Tugomir Valjan, Marina Getaldića 9a, 22300 Knin zastupanog po punomoćniku Mirko Ostojić</item>
      <item>Zoran Mandac, Brnaze 665a, 21230 Brnaze</item>
      <item>Stipe Vladova, Strana Ii 74, 21238 Otok</item>
      <item>Nikša Vuković, Ivana Meštrovića 54, 21230 Sinj</item>
      <item>Ante Katić, Strana I 7, 21238 Otok</item>
      <item>Marko Vuković, Put Radoševca 26, 21000 Split</item>
      <item>Joško Matijašević, Ruda 122, 21238 Ruda</item>
      <item>Dragan Lagator, Grab 94b, 21238 Grab</item>
      <item>Frano Bilokapić, Udovičić 132, 21238 Udovičić</item>
      <item>Mato Ivandić, Cetinska 8, 21311 Stobreč</item>
      <item>Niko Dunđer, Brnaze 320d, 21230 Brnaze</item>
      <item>Zoran Đipalo, Alojzija Stepinca 41, 21000 Split</item>
      <item>Ivan Grabić, Tripalov Voćnjak 2, 21230 Sinj</item>
      <item>Dražan Laco, Strana Ii 4, 21238 Otok</item>
      <item>Božena Džepina, Ravan Iv 20, 21400 Mirca</item>
      <item>Dijana Oršulić, Put Radoševca 26, 21000 Split</item>
      <item>Igor Piacun, Trg Hrv. Bratske Zajednice 1, 21000 Split</item>
      <item>Stanko Runje, Obrovac Sinjski 10, 21238 Obrovac Sinjski</item>
      <item>Dražan Samardžić, Ul. Ivana Meštrovića 48, 21230 Sinj</item>
      <item>Vjeko Sović, Krbavska 16, 35000 Slavonski Brod</item>
      <item>Stipan Šipić, Ulica Vedrinskih Branitelja 5, 21240 Vedrine</item>
      <item>Rajko Širović, Obrovac Sinjski 214, 21238 Obrovac Sinjski</item>
      <item>Jasna Šolić Ćurković, Ulica Miljenka Buljana 10, 21230 Sinj</item>
      <item>Josip Titlić, Vlahe Bukovca 7, 21230 Sinj</item>
      <item>Vinko Vuković, Ivana Meštrovića 62, 21230 Sinj</item>
      <item>Ministarstvo financija RH, Katančićeva 5, 10000 Zagreb zastupanog po punomoćniku Županijsko državno odvjetništvo u Splitu</item>
      <item>GTU ŠIPEK, društvo s ograničenom odgovornošću za gradnju, trgovinu i usluge, Stobrečka 10, 10000 Zagreb</item>
      <item>CETINA dioničko društvo za izgradnju vodnih građevina i građevinarstvo, Ulica Miljenka Buljana 35, 21230 Sinj zastupanog po punomoćniku OD PRIMORAC I PARTNERI d.o.o.</item>
      <item>Jasna Kevilj i Josip Kevilj,vl.o. CMA, Glavina donja 156 b, 21260 Glavina Donja</item>
      <item>EUROHERC osiguranje - dioničko društvo za osiguranje imovine i osoba i druge poslove osiguranja, Ulica grada Vukovara 282, 10000 Zagreb</item>
      <item>ZAGREBAČKI HOLDING, društvo s ograničenom odgovornošću za javni prijevoz, opskrbu vodom, održavanje čistoće, putnička a, Ulica grada Vukovara 41, 10000 Zagreb</item>
      <item>INA-INDUSTRIJA NAFTE, d.d., Avenija V. Holjevca 10, 10000 Zagreb zastupanog po punomoćniku OD STANIĆ I PARTNERI d.o.o.</item>
      <item>GRAD SPLIT, Obala kneza Branimira 17, 21000 Split</item>
      <item>DELTRON d.o.o. za trgovinu i usluge, Vukovarska 148, 21000 Split zastupanog po punomoćniku Mijo Jeličić</item>
      <item>PODOVI OPAČAK d.o.o. za proizvodnju i usluge, Trondheimska 4/D, 21000 Split</item>
      <item>ERA-COMMERCE društvo s ograničenom odgovornošću za trgovinu i građevinarstvo, Splitska 44, 21276 Vrgorac zastupanog po punomoćniku OD JUJNOVIĆ LUČIĆ MARKOVIĆ</item>
      <item>STRUKTOR d.o.o. za graditeljstvo i trgovinu, Ulica Don Lovre Katića 66, 21210 Solin</item>
      <item>BIRO-STAN d.o.o. za projektiranje i građevinarstvo, Stjepana Radića 77/A, 22000 Šibenik zastupanog po punomoćniku Borivoj Mitrić</item>
      <item>VIPnet, društvo s ograničenom odgovornošću za usluge javnih telekomunikacija, Vrtni put 1, 10000 Zagreb</item>
      <item>Financijska agencija, Ulica grada Vukovara 70, 10000 Zagreb</item>
      <item>FRÜHWALD - JURIĆ d.o.o. za proizvodnju i trgovinu, Prisoje 24, 21232 Prisoje zastupanog po punomoćniku OD ŠIŠKO I PARTNERI j.t.d</item>
      <item>KOMEXAL SPLIT, d.o.o. za unutarnju i vanjsku trgovinu, proizvodnju i građevinarstvo, Mosećka 50, 21000 Split</item>
      <item>CESTE ŠIBENIK, društvo za održavanje i zaštitu cesta, građevinarstvo i projektiranje, d.o.o., Velimira Škorpika 27, 22000 Šibenik</item>
      <item>MILJAK GRAĐENJE društvo s ograničenom odgovornošću za građenje i usluge u stečaju, Vukovarska 148, 21000 Split</item>
      <item>EKO-MONITORING d.o.o. za kontrolu i zaštitu okoliša i inženjering, Kućanska 15, 42000 Varaždin</item>
      <item>TRIGLAV OSIGURANJE d. d., Antuna Heinza 4, 10000 Zagreb</item>
      <item>SICHEM, društvo za trgovinu i usluge, d.o.o., Dubrovačka Ulica 53, 21000 Split</item>
      <item>NOVOTERM, d.o.o. za proizvodnju i trgovinu, Zupina 28, 21000 Split</item>
      <item>INERO d.o.o. za inženjering, izgradnju i turizam, Solinska 80, 21000 Split zastupanog po punomoćniku Dragan Mijoč</item>
      <item>POTHING, d.o.o. za građevinarstvo i trgovinu, Paraćeva 76, 21000 Split zastupanog po punomoćniku Dejan Bilić</item>
      <item>HEP ELEKTRA d.o.o. za opskrbu električnom energijom, Ulica grada Vukovara 37, 10000 Zagreb</item>
      <item>VOKEL društvo s ograničenom odgovornošću za trgovinu i usluge, Blejburška ulica 131, 21260 Imotski zastupanog po punomoćniku Vinko Knezović</item>
      <item>SATURO društvo s ograničenom odgovornošću za trgovinu i usluge, Poljska 1, 40000 Strahoninec</item>
      <item>RIVALITAS, društvo s ograničenom odgovornošću za trgovinu, Šoltanska 24, 21000 Split</item>
      <item>ING-ATEST d.o.o. za trgovinu i usluge, Hrvatske mornarice 1/a, 21000 Split zastupanog po punomoćniku Vinko Radovani</item>
      <item>ČISTOĆA, usluge održavanja čistoće d.o.o., Ulica Stjepana Radića 33, 23000 Zadar</item>
      <item>ZOU BORO RAJIĆ I TOMISLAV KASALO, Hrvatske mornarice 1/J, 21000 Split</item>
      <item>BASIC d.o.o. za trgovinu i usluge, Bjelovarska Ulica 1, 21000 Split</item>
      <item>JADRANSKO OSIGURANJE dioničko društvo, Listopadska 2, 10000 Zagreb</item>
      <item>GDD za građenje i usluge, društvo s ograničenom odgovornošću, Put Plokita 87, 21000 Split</item>
      <item>ČULIĆ ELEKTRO CENTAR, društvo s ograničenom odgovornošću za trgovinu, export-import, proizvodnju i usluge, Hektorovićeva 31, 21210 Solin</item>
      <item>PARTNER BANKA d.d. ZAGREB, Vončinina 2, 10000 Zagreb</item>
      <item>J.u.A. Frischeis društvo s ograničenom odgovornošću za trgovinu i usluge, Ljudevita Posavskog 49, 10410 Velika Gorica zastupanog po punomoćniku Ninoslav Herceg</item>
      <item>CESTAR društvo s ograničenom odgovornošću za građevinarstvo, Tršćanska 1, 21000 Split</item>
      <item>ČISTOĆA društvo s ograničenom odgovornošću za obavljanje komunalnih djelatnosti održavanja čistoće i odlaganja komunaln, Put Plokita 81, 21000 Split</item>
      <item>EHONET d.o.o. za poslovne komunikacije, Merlinov put 10/2, 10000 Zagreb zastupanog po punomoćniku Borna Okroša</item>
      <item>ELEKTA-C d.o.o. za trgovinu i usluge, Smiljanićeva 2, 21000 Split</item>
      <item>VODOVOD d.o.o. za usluge opskrbe pitkom vodom, Špire Brusine 17, 23000 Zadar</item>
      <item>BANKA SPLITSKO-DALMATINSKA, dioničko društvo u stečaju, 114. brigade 9, 21000 Split</item>
      <item>KREDITNA BANKA ZAGREB, dioničko društvo, Ulica grada Vukovara 74, 10000 Zagreb</item>
      <item>FIT-STANČIĆ i dr. javno trgovačko društvo za zaštitarsku djelatnost, Petra Grubišića 1, 22000 Šibenik zastupanog po punomoćniku OD VIŠIĆ I PARTNERI j.t.d.</item>
      <item>Ministarstvo financija RH, Trg dr. Franje Tuđmana 4, 21000 Split</item>
    </izvorni_sadrzaj>
    <derivirana_varijabla naziv="DomainObject.Predmet.StrankaListFormatedWithAdress_1">
      <item>FINANCIJSKA AGENCIJA, RC SPLIT, Mažuranićevo šetalište 24 b, 21000 Split</item>
      <item>Tugomir Valjan, Marina Getaldića 9a, 22300 Knin zastupanog po punomoćniku Mirko Ostojić</item>
      <item>Zoran Mandac, Brnaze 665a, 21230 Brnaze</item>
      <item>Stipe Vladova, Strana Ii 74, 21238 Otok</item>
      <item>Nikša Vuković, Ivana Meštrovića 54, 21230 Sinj</item>
      <item>Ante Katić, Strana I 7, 21238 Otok</item>
      <item>Marko Vuković, Put Radoševca 26, 21000 Split</item>
      <item>Joško Matijašević, Ruda 122, 21238 Ruda</item>
      <item>Dragan Lagator, Grab 94b, 21238 Grab</item>
      <item>Frano Bilokapić, Udovičić 132, 21238 Udovičić</item>
      <item>Mato Ivandić, Cetinska 8, 21311 Stobreč</item>
      <item>Niko Dunđer, Brnaze 320d, 21230 Brnaze</item>
      <item>Zoran Đipalo, Alojzija Stepinca 41, 21000 Split</item>
      <item>Ivan Grabić, Tripalov Voćnjak 2, 21230 Sinj</item>
      <item>Dražan Laco, Strana Ii 4, 21238 Otok</item>
      <item>Božena Džepina, Ravan Iv 20, 21400 Mirca</item>
      <item>Dijana Oršulić, Put Radoševca 26, 21000 Split</item>
      <item>Igor Piacun, Trg Hrv. Bratske Zajednice 1, 21000 Split</item>
      <item>Stanko Runje, Obrovac Sinjski 10, 21238 Obrovac Sinjski</item>
      <item>Dražan Samardžić, Ul. Ivana Meštrovića 48, 21230 Sinj</item>
      <item>Vjeko Sović, Krbavska 16, 35000 Slavonski Brod</item>
      <item>Stipan Šipić, Ulica Vedrinskih Branitelja 5, 21240 Vedrine</item>
      <item>Rajko Širović, Obrovac Sinjski 214, 21238 Obrovac Sinjski</item>
      <item>Jasna Šolić Ćurković, Ulica Miljenka Buljana 10, 21230 Sinj</item>
      <item>Josip Titlić, Vlahe Bukovca 7, 21230 Sinj</item>
      <item>Vinko Vuković, Ivana Meštrovića 62, 21230 Sinj</item>
      <item>Ministarstvo financija RH, Katančićeva 5, 10000 Zagreb zastupanog po punomoćniku Županijsko državno odvjetništvo u Splitu</item>
      <item>GTU ŠIPEK, društvo s ograničenom odgovornošću za gradnju, trgovinu i usluge, Stobrečka 10, 10000 Zagreb</item>
      <item>CETINA dioničko društvo za izgradnju vodnih građevina i građevinarstvo, Ulica Miljenka Buljana 35, 21230 Sinj zastupanog po punomoćniku OD PRIMORAC I PARTNERI d.o.o.</item>
      <item>Jasna Kevilj i Josip Kevilj,vl.o. CMA, Glavina donja 156 b, 21260 Glavina Donja</item>
      <item>EUROHERC osiguranje - dioničko društvo za osiguranje imovine i osoba i druge poslove osiguranja, Ulica grada Vukovara 282, 10000 Zagreb</item>
      <item>ZAGREBAČKI HOLDING, društvo s ograničenom odgovornošću za javni prijevoz, opskrbu vodom, održavanje čistoće, putnička a, Ulica grada Vukovara 41, 10000 Zagreb</item>
      <item>INA-INDUSTRIJA NAFTE, d.d., Avenija V. Holjevca 10, 10000 Zagreb zastupanog po punomoćniku OD STANIĆ I PARTNERI d.o.o.</item>
      <item>GRAD SPLIT, Obala kneza Branimira 17, 21000 Split</item>
      <item>DELTRON d.o.o. za trgovinu i usluge, Vukovarska 148, 21000 Split zastupanog po punomoćniku Mijo Jeličić</item>
      <item>PODOVI OPAČAK d.o.o. za proizvodnju i usluge, Trondheimska 4/D, 21000 Split</item>
      <item>ERA-COMMERCE društvo s ograničenom odgovornošću za trgovinu i građevinarstvo, Splitska 44, 21276 Vrgorac zastupanog po punomoćniku OD JUJNOVIĆ LUČIĆ MARKOVIĆ</item>
      <item>STRUKTOR d.o.o. za graditeljstvo i trgovinu, Ulica Don Lovre Katića 66, 21210 Solin</item>
      <item>BIRO-STAN d.o.o. za projektiranje i građevinarstvo, Stjepana Radića 77/A, 22000 Šibenik zastupanog po punomoćniku Borivoj Mitrić</item>
      <item>VIPnet, društvo s ograničenom odgovornošću za usluge javnih telekomunikacija, Vrtni put 1, 10000 Zagreb</item>
      <item>Financijska agencija, Ulica grada Vukovara 70, 10000 Zagreb</item>
      <item>FRÜHWALD - JURIĆ d.o.o. za proizvodnju i trgovinu, Prisoje 24, 21232 Prisoje zastupanog po punomoćniku OD ŠIŠKO I PARTNERI j.t.d</item>
      <item>KOMEXAL SPLIT, d.o.o. za unutarnju i vanjsku trgovinu, proizvodnju i građevinarstvo, Mosećka 50, 21000 Split</item>
      <item>CESTE ŠIBENIK, društvo za održavanje i zaštitu cesta, građevinarstvo i projektiranje, d.o.o., Velimira Škorpika 27, 22000 Šibenik</item>
      <item>MILJAK GRAĐENJE društvo s ograničenom odgovornošću za građenje i usluge u stečaju, Vukovarska 148, 21000 Split</item>
      <item>EKO-MONITORING d.o.o. za kontrolu i zaštitu okoliša i inženjering, Kućanska 15, 42000 Varaždin</item>
      <item>TRIGLAV OSIGURANJE d. d., Antuna Heinza 4, 10000 Zagreb</item>
      <item>SICHEM, društvo za trgovinu i usluge, d.o.o., Dubrovačka Ulica 53, 21000 Split</item>
      <item>NOVOTERM, d.o.o. za proizvodnju i trgovinu, Zupina 28, 21000 Split</item>
      <item>INERO d.o.o. za inženjering, izgradnju i turizam, Solinska 80, 21000 Split zastupanog po punomoćniku Dragan Mijoč</item>
      <item>POTHING, d.o.o. za građevinarstvo i trgovinu, Paraćeva 76, 21000 Split zastupanog po punomoćniku Dejan Bilić</item>
      <item>HEP ELEKTRA d.o.o. za opskrbu električnom energijom, Ulica grada Vukovara 37, 10000 Zagreb</item>
      <item>VOKEL društvo s ograničenom odgovornošću za trgovinu i usluge, Blejburška ulica 131, 21260 Imotski zastupanog po punomoćniku Vinko Knezović</item>
      <item>SATURO društvo s ograničenom odgovornošću za trgovinu i usluge, Poljska 1, 40000 Strahoninec</item>
      <item>RIVALITAS, društvo s ograničenom odgovornošću za trgovinu, Šoltanska 24, 21000 Split</item>
      <item>ING-ATEST d.o.o. za trgovinu i usluge, Hrvatske mornarice 1/a, 21000 Split zastupanog po punomoćniku Vinko Radovani</item>
      <item>ČISTOĆA, usluge održavanja čistoće d.o.o., Ulica Stjepana Radića 33, 23000 Zadar</item>
      <item>ZOU BORO RAJIĆ I TOMISLAV KASALO, Hrvatske mornarice 1/J, 21000 Split</item>
      <item>BASIC d.o.o. za trgovinu i usluge, Bjelovarska Ulica 1, 21000 Split</item>
      <item>JADRANSKO OSIGURANJE dioničko društvo, Listopadska 2, 10000 Zagreb</item>
      <item>GDD za građenje i usluge, društvo s ograničenom odgovornošću, Put Plokita 87, 21000 Split</item>
      <item>ČULIĆ ELEKTRO CENTAR, društvo s ograničenom odgovornošću za trgovinu, export-import, proizvodnju i usluge, Hektorovićeva 31, 21210 Solin</item>
      <item>PARTNER BANKA d.d. ZAGREB, Vončinina 2, 10000 Zagreb</item>
      <item>J.u.A. Frischeis društvo s ograničenom odgovornošću za trgovinu i usluge, Ljudevita Posavskog 49, 10410 Velika Gorica zastupanog po punomoćniku Ninoslav Herceg</item>
      <item>CESTAR društvo s ograničenom odgovornošću za građevinarstvo, Tršćanska 1, 21000 Split</item>
      <item>ČISTOĆA društvo s ograničenom odgovornošću za obavljanje komunalnih djelatnosti održavanja čistoće i odlaganja komunaln, Put Plokita 81, 21000 Split</item>
      <item>EHONET d.o.o. za poslovne komunikacije, Merlinov put 10/2, 10000 Zagreb zastupanog po punomoćniku Borna Okroša</item>
      <item>ELEKTA-C d.o.o. za trgovinu i usluge, Smiljanićeva 2, 21000 Split</item>
      <item>VODOVOD d.o.o. za usluge opskrbe pitkom vodom, Špire Brusine 17, 23000 Zadar</item>
      <item>BANKA SPLITSKO-DALMATINSKA, dioničko društvo u stečaju, 114. brigade 9, 21000 Split</item>
      <item>KREDITNA BANKA ZAGREB, dioničko društvo, Ulica grada Vukovara 74, 10000 Zagreb</item>
      <item>FIT-STANČIĆ i dr. javno trgovačko društvo za zaštitarsku djelatnost, Petra Grubišića 1, 22000 Šibenik zastupanog po punomoćniku OD VIŠIĆ I PARTNERI j.t.d.</item>
      <item>Ministarstvo financija RH, Trg dr. Franje Tuđmana 4, 21000 Split</item>
    </derivirana_varijabla>
  </DomainObject.Predmet.StrankaListFormatedWithAdress>
  <DomainObject.Predmet.StrankaListFormatedWithAdressOIB>
    <izvorni_sadrzaj>
      <item>FINANCIJSKA AGENCIJA, RC SPLIT, OIB 85821130368, Mažuranićevo šetalište 24 b, 21000 Split</item>
      <item>Tugomir Valjan, OIB 49729326016, Marina Getaldića 9a, 22300 Knin zastupanog po punomoćniku Mirko Ostojić</item>
      <item>Zoran Mandac, OIB 77393397707, Brnaze 665a, 21230 Brnaze</item>
      <item>Stipe Vladova, OIB 32291588041, Strana Ii 74, 21238 Otok</item>
      <item>Nikša Vuković, OIB 72679812605, Ivana Meštrovića 54, 21230 Sinj</item>
      <item>Ante Katić, OIB 49101414363, Strana I 7, 21238 Otok</item>
      <item>Marko Vuković, OIB 87248362930, Put Radoševca 26, 21000 Split</item>
      <item>Joško Matijašević, OIB 58126594836, Ruda 122, 21238 Ruda</item>
      <item>Dragan Lagator, OIB 36580751452, Grab 94b, 21238 Grab</item>
      <item>Frano Bilokapić, OIB 97400347526, Udovičić 132, 21238 Udovičić</item>
      <item>Mato Ivandić, OIB 08760543874, Cetinska 8, 21311 Stobreč</item>
      <item>Niko Dunđer, OIB 66576557293, Brnaze 320d, 21230 Brnaze</item>
      <item>Zoran Đipalo, OIB 05983673762, Alojzija Stepinca 41, 21000 Split</item>
      <item>Ivan Grabić, OIB 43679684465, Tripalov Voćnjak 2, 21230 Sinj</item>
      <item>Dražan Laco, OIB 51740089387, Strana Ii 4, 21238 Otok</item>
      <item>Božena Džepina, OIB 48359177786, Ravan Iv 20, 21400 Mirca</item>
      <item>Dijana Oršulić, OIB 37391118686, Put Radoševca 26, 21000 Split</item>
      <item>Igor Piacun, OIB 60307212246, Trg Hrv. Bratske Zajednice 1, 21000 Split</item>
      <item>Stanko Runje, OIB 85200287049, Obrovac Sinjski 10, 21238 Obrovac Sinjski</item>
      <item>Dražan Samardžić, OIB 45916832370, Ul. Ivana Meštrovića 48, 21230 Sinj</item>
      <item>Vjeko Sović, OIB 68555448295, Krbavska 16, 35000 Slavonski Brod</item>
      <item>Stipan Šipić, OIB 81044896411, Ulica Vedrinskih Branitelja 5, 21240 Vedrine</item>
      <item>Rajko Širović, OIB 07073839563, Obrovac Sinjski 214, 21238 Obrovac Sinjski</item>
      <item>Jasna Šolić Ćurković, OIB 59722110308, Ulica Miljenka Buljana 10, 21230 Sinj</item>
      <item>Josip Titlić, OIB 24877895328, Vlahe Bukovca 7, 21230 Sinj</item>
      <item>Vinko Vuković, OIB 76160365410, Ivana Meštrovića 62, 21230 Sinj</item>
      <item>Ministarstvo financija RH, OIB 18683136487, Katančićeva 5, 10000 Zagreb zastupanog po punomoćniku Županijsko državno odvjetništvo u Splitu</item>
      <item>GTU ŠIPEK, društvo s ograničenom odgovornošću za gradnju, trgovinu i usluge, OIB 99319340190, Stobrečka 10, 10000 Zagreb</item>
      <item>CETINA dioničko društvo za izgradnju vodnih građevina i građevinarstvo, OIB 98900394029, Ulica Miljenka Buljana 35, 21230 Sinj zastupanog po punomoćniku OD PRIMORAC I PARTNERI d.o.o.</item>
      <item>Jasna Kevilj i Josip Kevilj,vl.o. CMA, OIB 92974835644, Glavina donja 156 b, 21260 Glavina Donja</item>
      <item>EUROHERC osiguranje - dioničko društvo za osiguranje imovine i osoba i druge poslove osiguranja, OIB 22694857747, Ulica grada Vukovara 282, 10000 Zagreb</item>
      <item>ZAGREBAČKI HOLDING, društvo s ograničenom odgovornošću za javni prijevoz, opskrbu vodom, održavanje čistoće, putnička a, OIB 85584865987, Ulica grada Vukovara 41, 10000 Zagreb</item>
      <item>INA-INDUSTRIJA NAFTE, d.d., OIB 27759560625, Avenija V. Holjevca 10, 10000 Zagreb zastupanog po punomoćniku OD STANIĆ I PARTNERI d.o.o.</item>
      <item>GRAD SPLIT, OIB 78755598868, Obala kneza Branimira 17, 21000 Split</item>
      <item>DELTRON d.o.o. za trgovinu i usluge, OIB 36118056137, Vukovarska 148, 21000 Split zastupanog po punomoćniku Mijo Jeličić</item>
      <item>PODOVI OPAČAK d.o.o. za proizvodnju i usluge, OIB 72656809791, Trondheimska 4/D, 21000 Split</item>
      <item>ERA-COMMERCE društvo s ograničenom odgovornošću za trgovinu i građevinarstvo, OIB 28609792467, Splitska 44, 21276 Vrgorac zastupanog po punomoćniku OD JUJNOVIĆ LUČIĆ MARKOVIĆ</item>
      <item>STRUKTOR d.o.o. za graditeljstvo i trgovinu, OIB 52682496706, Ulica Don Lovre Katića 66, 21210 Solin</item>
      <item>BIRO-STAN d.o.o. za projektiranje i građevinarstvo, OIB 62219887562, Stjepana Radića 77/A, 22000 Šibenik zastupanog po punomoćniku Borivoj Mitrić</item>
      <item>VIPnet, društvo s ograničenom odgovornošću za usluge javnih telekomunikacija, OIB 29524210204, Vrtni put 1, 10000 Zagreb</item>
      <item>Financijska agencija, OIB 85821130368, Ulica grada Vukovara 70, 10000 Zagreb</item>
      <item>FRÜHWALD - JURIĆ d.o.o. za proizvodnju i trgovinu, OIB 78257862514, Prisoje 24, 21232 Prisoje zastupanog po punomoćniku OD ŠIŠKO I PARTNERI j.t.d</item>
      <item>KOMEXAL SPLIT, d.o.o. za unutarnju i vanjsku trgovinu, proizvodnju i građevinarstvo, OIB 15220321265, Mosećka 50, 21000 Split</item>
      <item>CESTE ŠIBENIK, društvo za održavanje i zaštitu cesta, građevinarstvo i projektiranje, d.o.o., OIB 26591133102, Velimira Škorpika 27, 22000 Šibenik</item>
      <item>MILJAK GRAĐENJE društvo s ograničenom odgovornošću za građenje i usluge u stečaju, OIB 14134186294, Vukovarska 148, 21000 Split</item>
      <item>EKO-MONITORING d.o.o. za kontrolu i zaštitu okoliša i inženjering, OIB 82818873408, Kućanska 15, 42000 Varaždin</item>
      <item>TRIGLAV OSIGURANJE d. d., OIB 29743547503, Antuna Heinza 4, 10000 Zagreb</item>
      <item>SICHEM, društvo za trgovinu i usluge, d.o.o., OIB 99594401457, Dubrovačka Ulica 53, 21000 Split</item>
      <item>NOVOTERM, d.o.o. za proizvodnju i trgovinu, OIB 78311345235, Zupina 28, 21000 Split</item>
      <item>INERO d.o.o. za inženjering, izgradnju i turizam, OIB 66690397116, Solinska 80, 21000 Split zastupanog po punomoćniku Dragan Mijoč</item>
      <item>POTHING, d.o.o. za građevinarstvo i trgovinu, OIB 15488672174, Paraćeva 76, 21000 Split zastupanog po punomoćniku Dejan Bilić</item>
      <item>HEP ELEKTRA d.o.o. za opskrbu električnom energijom, OIB 43965974818, Ulica grada Vukovara 37, 10000 Zagreb</item>
      <item>VOKEL društvo s ograničenom odgovornošću za trgovinu i usluge, OIB 48626798291, Blejburška ulica 131, 21260 Imotski zastupanog po punomoćniku Vinko Knezović</item>
      <item>SATURO društvo s ograničenom odgovornošću za trgovinu i usluge, OIB 48929688702, Poljska 1, 40000 Strahoninec</item>
      <item>RIVALITAS, društvo s ograničenom odgovornošću za trgovinu, OIB 13557954530, Šoltanska 24, 21000 Split</item>
      <item>ING-ATEST d.o.o. za trgovinu i usluge, OIB 21777333810, Hrvatske mornarice 1/a, 21000 Split zastupanog po punomoćniku Vinko Radovani</item>
      <item>ČISTOĆA, usluge održavanja čistoće d.o.o., OIB 84923155727, Ulica Stjepana Radića 33, 23000 Zadar</item>
      <item>ZOU BORO RAJIĆ I TOMISLAV KASALO, OIB 81354530135, Hrvatske mornarice 1/J, 21000 Split</item>
      <item>BASIC d.o.o. za trgovinu i usluge, OIB 52072753291, Bjelovarska Ulica 1, 21000 Split</item>
      <item>JADRANSKO OSIGURANJE dioničko društvo, OIB 94472454976, Listopadska 2, 10000 Zagreb</item>
      <item>GDD za građenje i usluge, društvo s ograničenom odgovornošću, OIB 04524958627, Put Plokita 87, 21000 Split</item>
      <item>ČULIĆ ELEKTRO CENTAR, društvo s ograničenom odgovornošću za trgovinu, export-import, proizvodnju i usluge, OIB 96434662616, Hektorovićeva 31, 21210 Solin</item>
      <item>PARTNER BANKA d.d. ZAGREB, OIB 71221608291, Vončinina 2, 10000 Zagreb</item>
      <item>J.u.A. Frischeis društvo s ograničenom odgovornošću za trgovinu i usluge, OIB 18918947938, Ljudevita Posavskog 49, 10410 Velika Gorica zastupanog po punomoćniku Ninoslav Herceg</item>
      <item>CESTAR društvo s ograničenom odgovornošću za građevinarstvo, OIB 27471262195, Tršćanska 1, 21000 Split</item>
      <item>ČISTOĆA društvo s ograničenom odgovornošću za obavljanje komunalnih djelatnosti održavanja čistoće i odlaganja komunaln, OIB 38812451417, Put Plokita 81, 21000 Split</item>
      <item>EHONET d.o.o. za poslovne komunikacije, OIB 63812941899, Merlinov put 10/2, 10000 Zagreb zastupanog po punomoćniku Borna Okroša</item>
      <item>ELEKTA-C d.o.o. za trgovinu i usluge, OIB 17708664252, Smiljanićeva 2, 21000 Split</item>
      <item>VODOVOD d.o.o. za usluge opskrbe pitkom vodom, OIB 89406825003, Špire Brusine 17, 23000 Zadar</item>
      <item>BANKA SPLITSKO-DALMATINSKA, dioničko društvo u stečaju, OIB 25351138943, 114. brigade 9, 21000 Split</item>
      <item>KREDITNA BANKA ZAGREB, dioničko društvo, OIB 70663193635, Ulica grada Vukovara 74, 10000 Zagreb</item>
      <item>FIT-STANČIĆ i dr. javno trgovačko društvo za zaštitarsku djelatnost, OIB 99684998316, Petra Grubišića 1, 22000 Šibenik zastupanog po punomoćniku OD VIŠIĆ I PARTNERI j.t.d.</item>
      <item>Ministarstvo financija RH, OIB 18683136487, Trg dr. Franje Tuđmana 4, 21000 Split</item>
    </izvorni_sadrzaj>
    <derivirana_varijabla naziv="DomainObject.Predmet.StrankaListFormatedWithAdressOIB_1">
      <item>FINANCIJSKA AGENCIJA, RC SPLIT, OIB 85821130368, Mažuranićevo šetalište 24 b, 21000 Split</item>
      <item>Tugomir Valjan, OIB 49729326016, Marina Getaldića 9a, 22300 Knin zastupanog po punomoćniku Mirko Ostojić</item>
      <item>Zoran Mandac, OIB 77393397707, Brnaze 665a, 21230 Brnaze</item>
      <item>Stipe Vladova, OIB 32291588041, Strana Ii 74, 21238 Otok</item>
      <item>Nikša Vuković, OIB 72679812605, Ivana Meštrovića 54, 21230 Sinj</item>
      <item>Ante Katić, OIB 49101414363, Strana I 7, 21238 Otok</item>
      <item>Marko Vuković, OIB 87248362930, Put Radoševca 26, 21000 Split</item>
      <item>Joško Matijašević, OIB 58126594836, Ruda 122, 21238 Ruda</item>
      <item>Dragan Lagator, OIB 36580751452, Grab 94b, 21238 Grab</item>
      <item>Frano Bilokapić, OIB 97400347526, Udovičić 132, 21238 Udovičić</item>
      <item>Mato Ivandić, OIB 08760543874, Cetinska 8, 21311 Stobreč</item>
      <item>Niko Dunđer, OIB 66576557293, Brnaze 320d, 21230 Brnaze</item>
      <item>Zoran Đipalo, OIB 05983673762, Alojzija Stepinca 41, 21000 Split</item>
      <item>Ivan Grabić, OIB 43679684465, Tripalov Voćnjak 2, 21230 Sinj</item>
      <item>Dražan Laco, OIB 51740089387, Strana Ii 4, 21238 Otok</item>
      <item>Božena Džepina, OIB 48359177786, Ravan Iv 20, 21400 Mirca</item>
      <item>Dijana Oršulić, OIB 37391118686, Put Radoševca 26, 21000 Split</item>
      <item>Igor Piacun, OIB 60307212246, Trg Hrv. Bratske Zajednice 1, 21000 Split</item>
      <item>Stanko Runje, OIB 85200287049, Obrovac Sinjski 10, 21238 Obrovac Sinjski</item>
      <item>Dražan Samardžić, OIB 45916832370, Ul. Ivana Meštrovića 48, 21230 Sinj</item>
      <item>Vjeko Sović, OIB 68555448295, Krbavska 16, 35000 Slavonski Brod</item>
      <item>Stipan Šipić, OIB 81044896411, Ulica Vedrinskih Branitelja 5, 21240 Vedrine</item>
      <item>Rajko Širović, OIB 07073839563, Obrovac Sinjski 214, 21238 Obrovac Sinjski</item>
      <item>Jasna Šolić Ćurković, OIB 59722110308, Ulica Miljenka Buljana 10, 21230 Sinj</item>
      <item>Josip Titlić, OIB 24877895328, Vlahe Bukovca 7, 21230 Sinj</item>
      <item>Vinko Vuković, OIB 76160365410, Ivana Meštrovića 62, 21230 Sinj</item>
      <item>Ministarstvo financija RH, OIB 18683136487, Katančićeva 5, 10000 Zagreb zastupanog po punomoćniku Županijsko državno odvjetništvo u Splitu</item>
      <item>GTU ŠIPEK, društvo s ograničenom odgovornošću za gradnju, trgovinu i usluge, OIB 99319340190, Stobrečka 10, 10000 Zagreb</item>
      <item>CETINA dioničko društvo za izgradnju vodnih građevina i građevinarstvo, OIB 98900394029, Ulica Miljenka Buljana 35, 21230 Sinj zastupanog po punomoćniku OD PRIMORAC I PARTNERI d.o.o.</item>
      <item>Jasna Kevilj i Josip Kevilj,vl.o. CMA, OIB 92974835644, Glavina donja 156 b, 21260 Glavina Donja</item>
      <item>EUROHERC osiguranje - dioničko društvo za osiguranje imovine i osoba i druge poslove osiguranja, OIB 22694857747, Ulica grada Vukovara 282, 10000 Zagreb</item>
      <item>ZAGREBAČKI HOLDING, društvo s ograničenom odgovornošću za javni prijevoz, opskrbu vodom, održavanje čistoće, putnička a, OIB 85584865987, Ulica grada Vukovara 41, 10000 Zagreb</item>
      <item>INA-INDUSTRIJA NAFTE, d.d., OIB 27759560625, Avenija V. Holjevca 10, 10000 Zagreb zastupanog po punomoćniku OD STANIĆ I PARTNERI d.o.o.</item>
      <item>GRAD SPLIT, OIB 78755598868, Obala kneza Branimira 17, 21000 Split</item>
      <item>DELTRON d.o.o. za trgovinu i usluge, OIB 36118056137, Vukovarska 148, 21000 Split zastupanog po punomoćniku Mijo Jeličić</item>
      <item>PODOVI OPAČAK d.o.o. za proizvodnju i usluge, OIB 72656809791, Trondheimska 4/D, 21000 Split</item>
      <item>ERA-COMMERCE društvo s ograničenom odgovornošću za trgovinu i građevinarstvo, OIB 28609792467, Splitska 44, 21276 Vrgorac zastupanog po punomoćniku OD JUJNOVIĆ LUČIĆ MARKOVIĆ</item>
      <item>STRUKTOR d.o.o. za graditeljstvo i trgovinu, OIB 52682496706, Ulica Don Lovre Katića 66, 21210 Solin</item>
      <item>BIRO-STAN d.o.o. za projektiranje i građevinarstvo, OIB 62219887562, Stjepana Radića 77/A, 22000 Šibenik zastupanog po punomoćniku Borivoj Mitrić</item>
      <item>VIPnet, društvo s ograničenom odgovornošću za usluge javnih telekomunikacija, OIB 29524210204, Vrtni put 1, 10000 Zagreb</item>
      <item>Financijska agencija, OIB 85821130368, Ulica grada Vukovara 70, 10000 Zagreb</item>
      <item>FRÜHWALD - JURIĆ d.o.o. za proizvodnju i trgovinu, OIB 78257862514, Prisoje 24, 21232 Prisoje zastupanog po punomoćniku OD ŠIŠKO I PARTNERI j.t.d</item>
      <item>KOMEXAL SPLIT, d.o.o. za unutarnju i vanjsku trgovinu, proizvodnju i građevinarstvo, OIB 15220321265, Mosećka 50, 21000 Split</item>
      <item>CESTE ŠIBENIK, društvo za održavanje i zaštitu cesta, građevinarstvo i projektiranje, d.o.o., OIB 26591133102, Velimira Škorpika 27, 22000 Šibenik</item>
      <item>MILJAK GRAĐENJE društvo s ograničenom odgovornošću za građenje i usluge u stečaju, OIB 14134186294, Vukovarska 148, 21000 Split</item>
      <item>EKO-MONITORING d.o.o. za kontrolu i zaštitu okoliša i inženjering, OIB 82818873408, Kućanska 15, 42000 Varaždin</item>
      <item>TRIGLAV OSIGURANJE d. d., OIB 29743547503, Antuna Heinza 4, 10000 Zagreb</item>
      <item>SICHEM, društvo za trgovinu i usluge, d.o.o., OIB 99594401457, Dubrovačka Ulica 53, 21000 Split</item>
      <item>NOVOTERM, d.o.o. za proizvodnju i trgovinu, OIB 78311345235, Zupina 28, 21000 Split</item>
      <item>INERO d.o.o. za inženjering, izgradnju i turizam, OIB 66690397116, Solinska 80, 21000 Split zastupanog po punomoćniku Dragan Mijoč</item>
      <item>POTHING, d.o.o. za građevinarstvo i trgovinu, OIB 15488672174, Paraćeva 76, 21000 Split zastupanog po punomoćniku Dejan Bilić</item>
      <item>HEP ELEKTRA d.o.o. za opskrbu električnom energijom, OIB 43965974818, Ulica grada Vukovara 37, 10000 Zagreb</item>
      <item>VOKEL društvo s ograničenom odgovornošću za trgovinu i usluge, OIB 48626798291, Blejburška ulica 131, 21260 Imotski zastupanog po punomoćniku Vinko Knezović</item>
      <item>SATURO društvo s ograničenom odgovornošću za trgovinu i usluge, OIB 48929688702, Poljska 1, 40000 Strahoninec</item>
      <item>RIVALITAS, društvo s ograničenom odgovornošću za trgovinu, OIB 13557954530, Šoltanska 24, 21000 Split</item>
      <item>ING-ATEST d.o.o. za trgovinu i usluge, OIB 21777333810, Hrvatske mornarice 1/a, 21000 Split zastupanog po punomoćniku Vinko Radovani</item>
      <item>ČISTOĆA, usluge održavanja čistoće d.o.o., OIB 84923155727, Ulica Stjepana Radića 33, 23000 Zadar</item>
      <item>ZOU BORO RAJIĆ I TOMISLAV KASALO, OIB 81354530135, Hrvatske mornarice 1/J, 21000 Split</item>
      <item>BASIC d.o.o. za trgovinu i usluge, OIB 52072753291, Bjelovarska Ulica 1, 21000 Split</item>
      <item>JADRANSKO OSIGURANJE dioničko društvo, OIB 94472454976, Listopadska 2, 10000 Zagreb</item>
      <item>GDD za građenje i usluge, društvo s ograničenom odgovornošću, OIB 04524958627, Put Plokita 87, 21000 Split</item>
      <item>ČULIĆ ELEKTRO CENTAR, društvo s ograničenom odgovornošću za trgovinu, export-import, proizvodnju i usluge, OIB 96434662616, Hektorovićeva 31, 21210 Solin</item>
      <item>PARTNER BANKA d.d. ZAGREB, OIB 71221608291, Vončinina 2, 10000 Zagreb</item>
      <item>J.u.A. Frischeis društvo s ograničenom odgovornošću za trgovinu i usluge, OIB 18918947938, Ljudevita Posavskog 49, 10410 Velika Gorica zastupanog po punomoćniku Ninoslav Herceg</item>
      <item>CESTAR društvo s ograničenom odgovornošću za građevinarstvo, OIB 27471262195, Tršćanska 1, 21000 Split</item>
      <item>ČISTOĆA društvo s ograničenom odgovornošću za obavljanje komunalnih djelatnosti održavanja čistoće i odlaganja komunaln, OIB 38812451417, Put Plokita 81, 21000 Split</item>
      <item>EHONET d.o.o. za poslovne komunikacije, OIB 63812941899, Merlinov put 10/2, 10000 Zagreb zastupanog po punomoćniku Borna Okroša</item>
      <item>ELEKTA-C d.o.o. za trgovinu i usluge, OIB 17708664252, Smiljanićeva 2, 21000 Split</item>
      <item>VODOVOD d.o.o. za usluge opskrbe pitkom vodom, OIB 89406825003, Špire Brusine 17, 23000 Zadar</item>
      <item>BANKA SPLITSKO-DALMATINSKA, dioničko društvo u stečaju, OIB 25351138943, 114. brigade 9, 21000 Split</item>
      <item>KREDITNA BANKA ZAGREB, dioničko društvo, OIB 70663193635, Ulica grada Vukovara 74, 10000 Zagreb</item>
      <item>FIT-STANČIĆ i dr. javno trgovačko društvo za zaštitarsku djelatnost, OIB 99684998316, Petra Grubišića 1, 22000 Šibenik zastupanog po punomoćniku OD VIŠIĆ I PARTNERI j.t.d.</item>
      <item>Ministarstvo financija RH, OIB 18683136487, Trg dr. Franje Tuđmana 4, 21000 Split</item>
    </derivirana_varijabla>
  </DomainObject.Predmet.StrankaListFormatedWithAdressOIB>
  <DomainObject.Predmet.StrankaListNazivFormated>
    <izvorni_sadrzaj>
      <item>FINANCIJSKA AGENCIJA, RC SPLIT</item>
      <item>Tugomir Valjan</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KREDITNA BANKA ZAGREB, dioničko društvo</item>
      <item>FIT-STANČIĆ i dr. javno trgovačko društvo za zaštitarsku djelatnost</item>
      <item>Ministarstvo financija RH</item>
    </izvorni_sadrzaj>
    <derivirana_varijabla naziv="DomainObject.Predmet.StrankaListNazivFormated_1">
      <item>FINANCIJSKA AGENCIJA, RC SPLIT</item>
      <item>Tugomir Valjan</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KREDITNA BANKA ZAGREB, dioničko društvo</item>
      <item>FIT-STANČIĆ i dr. javno trgovačko društvo za zaštitarsku djelatnost</item>
      <item>Ministarstvo financija RH</item>
    </derivirana_varijabla>
  </DomainObject.Predmet.StrankaListNazivFormated>
  <DomainObject.Predmet.StrankaListNazivFormatedOIB>
    <izvorni_sadrzaj>
      <item>FINANCIJSKA AGENCIJA, RC SPLIT, OIB 85821130368</item>
      <item>Tugomir Valjan, OIB 49729326016</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item>
      <item>GTU ŠIPEK, društvo s ograničenom odgovornošću za gradnju, trgovinu i usluge, OIB 99319340190</item>
      <item>CETINA dioničko društvo za izgradnju vodnih građevina i građevinarstvo, OIB 98900394029</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item>
      <item>GRAD SPLIT, OIB 78755598868</item>
      <item>DELTRON d.o.o. za trgovinu i usluge, OIB 36118056137</item>
      <item>PODOVI OPAČAK d.o.o. za proizvodnju i usluge, OIB 72656809791</item>
      <item>ERA-COMMERCE društvo s ograničenom odgovornošću za trgovinu i građevinarstvo, OIB 28609792467</item>
      <item>STRUKTOR d.o.o. za graditeljstvo i trgovinu, OIB 52682496706</item>
      <item>BIRO-STAN d.o.o. za projektiranje i građevinarstvo, OIB 62219887562</item>
      <item>VIPnet, društvo s ograničenom odgovornošću za usluge javnih telekomunikacija, OIB 29524210204</item>
      <item>Financijska agencija, OIB 85821130368</item>
      <item>FRÜHWALD - JURIĆ d.o.o. za proizvodnju i trgovinu, OIB 78257862514</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item>
      <item>POTHING, d.o.o. za građevinarstvo i trgovinu, OIB 15488672174</item>
      <item>HEP ELEKTRA d.o.o. za opskrbu električnom energijom, OIB 43965974818</item>
      <item>VOKEL društvo s ograničenom odgovornošću za trgovinu i usluge, OIB 48626798291</item>
      <item>SATURO društvo s ograničenom odgovornošću za trgovinu i usluge, OIB 48929688702</item>
      <item>RIVALITAS, društvo s ograničenom odgovornošću za trgovinu, OIB 13557954530</item>
      <item>ING-ATEST d.o.o. za trgovinu i usluge, OIB 21777333810</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item>
      <item>ELEKTA-C d.o.o. za trgovinu i usluge, OIB 17708664252</item>
      <item>VODOVOD d.o.o. za usluge opskrbe pitkom vodom, OIB 89406825003</item>
      <item>BANKA SPLITSKO-DALMATINSKA, dioničko društvo u stečaju, OIB 25351138943</item>
      <item>KREDITNA BANKA ZAGREB, dioničko društvo, OIB 70663193635</item>
      <item>FIT-STANČIĆ i dr. javno trgovačko društvo za zaštitarsku djelatnost, OIB 99684998316</item>
      <item>Ministarstvo financija RH, OIB 18683136487</item>
    </izvorni_sadrzaj>
    <derivirana_varijabla naziv="DomainObject.Predmet.StrankaListNazivFormatedOIB_1">
      <item>FINANCIJSKA AGENCIJA, RC SPLIT, OIB 85821130368</item>
      <item>Tugomir Valjan, OIB 49729326016</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item>
      <item>GTU ŠIPEK, društvo s ograničenom odgovornošću za gradnju, trgovinu i usluge, OIB 99319340190</item>
      <item>CETINA dioničko društvo za izgradnju vodnih građevina i građevinarstvo, OIB 98900394029</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item>
      <item>GRAD SPLIT, OIB 78755598868</item>
      <item>DELTRON d.o.o. za trgovinu i usluge, OIB 36118056137</item>
      <item>PODOVI OPAČAK d.o.o. za proizvodnju i usluge, OIB 72656809791</item>
      <item>ERA-COMMERCE društvo s ograničenom odgovornošću za trgovinu i građevinarstvo, OIB 28609792467</item>
      <item>STRUKTOR d.o.o. za graditeljstvo i trgovinu, OIB 52682496706</item>
      <item>BIRO-STAN d.o.o. za projektiranje i građevinarstvo, OIB 62219887562</item>
      <item>VIPnet, društvo s ograničenom odgovornošću za usluge javnih telekomunikacija, OIB 29524210204</item>
      <item>Financijska agencija, OIB 85821130368</item>
      <item>FRÜHWALD - JURIĆ d.o.o. za proizvodnju i trgovinu, OIB 78257862514</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item>
      <item>POTHING, d.o.o. za građevinarstvo i trgovinu, OIB 15488672174</item>
      <item>HEP ELEKTRA d.o.o. za opskrbu električnom energijom, OIB 43965974818</item>
      <item>VOKEL društvo s ograničenom odgovornošću za trgovinu i usluge, OIB 48626798291</item>
      <item>SATURO društvo s ograničenom odgovornošću za trgovinu i usluge, OIB 48929688702</item>
      <item>RIVALITAS, društvo s ograničenom odgovornošću za trgovinu, OIB 13557954530</item>
      <item>ING-ATEST d.o.o. za trgovinu i usluge, OIB 21777333810</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item>
      <item>ELEKTA-C d.o.o. za trgovinu i usluge, OIB 17708664252</item>
      <item>VODOVOD d.o.o. za usluge opskrbe pitkom vodom, OIB 89406825003</item>
      <item>BANKA SPLITSKO-DALMATINSKA, dioničko društvo u stečaju, OIB 25351138943</item>
      <item>KREDITNA BANKA ZAGREB, dioničko društvo, OIB 70663193635</item>
      <item>FIT-STANČIĆ i dr. javno trgovačko društvo za zaštitarsku djelatnost, OIB 99684998316</item>
      <item>Ministarstvo financija RH, OIB 18683136487</item>
    </derivirana_varijabla>
  </DomainObject.Predmet.StrankaListNazivFormatedOIB>
  <DomainObject.Predmet.ProtuStrankaListFormated>
    <izvorni_sadrzaj>
      <item>ABES d.o.o.</item>
    </izvorni_sadrzaj>
    <derivirana_varijabla naziv="DomainObject.Predmet.ProtuStrankaListFormated_1">
      <item>ABES d.o.o.</item>
    </derivirana_varijabla>
  </DomainObject.Predmet.ProtuStrankaListFormated>
  <DomainObject.Predmet.ProtuStrankaListFormatedOIB>
    <izvorni_sadrzaj>
      <item>ABES d.o.o., OIB 85303060771</item>
    </izvorni_sadrzaj>
    <derivirana_varijabla naziv="DomainObject.Predmet.ProtuStrankaListFormatedOIB_1">
      <item>ABES d.o.o., OIB 85303060771</item>
    </derivirana_varijabla>
  </DomainObject.Predmet.ProtuStrankaListFormatedOIB>
  <DomainObject.Predmet.ProtuStrankaListFormatedWithAdress>
    <izvorni_sadrzaj>
      <item>ABES d.o.o., Zrinjsko Frankopanska 62, 21000 Split</item>
    </izvorni_sadrzaj>
    <derivirana_varijabla naziv="DomainObject.Predmet.ProtuStrankaListFormatedWithAdress_1">
      <item>ABES d.o.o., Zrinjsko Frankopanska 62, 21000 Split</item>
    </derivirana_varijabla>
  </DomainObject.Predmet.ProtuStrankaListFormatedWithAdress>
  <DomainObject.Predmet.ProtuStrankaListFormatedWithAdressOIB>
    <izvorni_sadrzaj>
      <item>ABES d.o.o., OIB 85303060771, Zrinjsko Frankopanska 62, 21000 Split</item>
    </izvorni_sadrzaj>
    <derivirana_varijabla naziv="DomainObject.Predmet.ProtuStrankaListFormatedWithAdressOIB_1">
      <item>ABES d.o.o., OIB 85303060771, Zrinjsko Frankopanska 62, 21000 Split</item>
    </derivirana_varijabla>
  </DomainObject.Predmet.ProtuStrankaListFormatedWithAdressOIB>
  <DomainObject.Predmet.ProtuStrankaListNazivFormated>
    <izvorni_sadrzaj>
      <item>ABES d.o.o.</item>
    </izvorni_sadrzaj>
    <derivirana_varijabla naziv="DomainObject.Predmet.ProtuStrankaListNazivFormated_1">
      <item>ABES d.o.o.</item>
    </derivirana_varijabla>
  </DomainObject.Predmet.ProtuStrankaListNazivFormated>
  <DomainObject.Predmet.ProtuStrankaListNazivFormatedOIB>
    <izvorni_sadrzaj>
      <item>ABES d.o.o., OIB 85303060771</item>
    </izvorni_sadrzaj>
    <derivirana_varijabla naziv="DomainObject.Predmet.ProtuStrankaListNazivFormatedOIB_1">
      <item>ABES d.o.o., OIB 85303060771</item>
    </derivirana_varijabla>
  </DomainObject.Predmet.ProtuStrankaListNazivFormatedOIB>
  <DomainObject.Predmet.OstaliListFormated>
    <izvorni_sadrzaj>
      <item>Ante Katić</item>
      <item>Mirko Ostojić punomoćnik sudionika u postupku Tugomir Valjan</item>
      <item>Županijsko državno odvjetništvo u Splitu punomoćnik sudionika u postupku Ministarstvo financija RH</item>
      <item>OD PRIMORAC I PARTNERI d.o.o. punomoćnik sudionika u postupku CETINA dioničko društvo za izgradnju vodnih građevina i građevinarstvo</item>
      <item>OD VIŠIĆ I PARTNERI j.t.d. punomoćnik sudionika u postupku FIT-STANČIĆ i dr. javno trgovačko društvo za zaštitarsku djelatnost</item>
      <item>OD STANIĆ I PARTNERI d.o.o. punomoćnik sudionika u postupku INA-INDUSTRIJA NAFTE, d.d.</item>
      <item>Mijo Jeličić punomoćnik sudionika u postupku DELTRON d.o.o. za trgovinu i usluge</item>
      <item>OD JUJNOVIĆ LUČIĆ MARKOVIĆ punomoćnik sudionika u postupku ERA-COMMERCE društvo s ograničenom odgovornošću za trgovinu i građevinarstvo</item>
      <item>Borivoj Mitrić punomoćnik sudionika u postupku BIRO-STAN d.o.o. za projektiranje i građevinarstvo</item>
      <item>OD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izvorni_sadrzaj>
    <derivirana_varijabla naziv="DomainObject.Predmet.OstaliListFormated_1">
      <item>Ante Katić</item>
      <item>Mirko Ostojić punomoćnik sudionika u postupku Tugomir Valjan</item>
      <item>Županijsko državno odvjetništvo u Splitu punomoćnik sudionika u postupku Ministarstvo financija RH</item>
      <item>OD PRIMORAC I PARTNERI d.o.o. punomoćnik sudionika u postupku CETINA dioničko društvo za izgradnju vodnih građevina i građevinarstvo</item>
      <item>OD VIŠIĆ I PARTNERI j.t.d. punomoćnik sudionika u postupku FIT-STANČIĆ i dr. javno trgovačko društvo za zaštitarsku djelatnost</item>
      <item>OD STANIĆ I PARTNERI d.o.o. punomoćnik sudionika u postupku INA-INDUSTRIJA NAFTE, d.d.</item>
      <item>Mijo Jeličić punomoćnik sudionika u postupku DELTRON d.o.o. za trgovinu i usluge</item>
      <item>OD JUJNOVIĆ LUČIĆ MARKOVIĆ punomoćnik sudionika u postupku ERA-COMMERCE društvo s ograničenom odgovornošću za trgovinu i građevinarstvo</item>
      <item>Borivoj Mitrić punomoćnik sudionika u postupku BIRO-STAN d.o.o. za projektiranje i građevinarstvo</item>
      <item>OD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derivirana_varijabla>
  </DomainObject.Predmet.OstaliListFormated>
  <DomainObject.Predmet.OstaliListFormatedOIB>
    <izvorni_sadrzaj>
      <item>Ante Katić, OIB 49101414363</item>
      <item>Mirko Ostojić, OIB 96814562860 punomoćnik sudionika u postupku Tugomir Valjan</item>
      <item>Županijsko državno odvjetništvo u Splitu punomoćnik sudionika u postupku Ministarstvo financija RH</item>
      <item>OD PRIMORAC I PARTNERI d.o.o. punomoćnik sudionika u postupku CETINA dioničko društvo za izgradnju vodnih građevina i građevinarstvo</item>
      <item>OD VIŠIĆ I PARTNERI j.t.d. punomoćnik sudionika u postupku FIT-STANČIĆ i dr. javno trgovačko društvo za zaštitarsku djelatnost</item>
      <item>OD STANIĆ I PARTNERI d.o.o. punomoćnik sudionika u postupku INA-INDUSTRIJA NAFTE, d.d.</item>
      <item>Mijo Jeličić, OIB 71855290129 punomoćnik sudionika u postupku DELTRON d.o.o. za trgovinu i usluge</item>
      <item>OD JUJNOVIĆ LUČIĆ MARKOVIĆ punomoćnik sudionika u postupku ERA-COMMERCE društvo s ograničenom odgovornošću za trgovinu i građevinarstvo</item>
      <item>Borivoj Mitrić punomoćnik sudionika u postupku BIRO-STAN d.o.o. za projektiranje i građevinarstvo</item>
      <item>OD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OIB 39781178569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izvorni_sadrzaj>
    <derivirana_varijabla naziv="DomainObject.Predmet.OstaliListFormatedOIB_1">
      <item>Ante Katić, OIB 49101414363</item>
      <item>Mirko Ostojić, OIB 96814562860 punomoćnik sudionika u postupku Tugomir Valjan</item>
      <item>Županijsko državno odvjetništvo u Splitu punomoćnik sudionika u postupku Ministarstvo financija RH</item>
      <item>OD PRIMORAC I PARTNERI d.o.o. punomoćnik sudionika u postupku CETINA dioničko društvo za izgradnju vodnih građevina i građevinarstvo</item>
      <item>OD VIŠIĆ I PARTNERI j.t.d. punomoćnik sudionika u postupku FIT-STANČIĆ i dr. javno trgovačko društvo za zaštitarsku djelatnost</item>
      <item>OD STANIĆ I PARTNERI d.o.o. punomoćnik sudionika u postupku INA-INDUSTRIJA NAFTE, d.d.</item>
      <item>Mijo Jeličić, OIB 71855290129 punomoćnik sudionika u postupku DELTRON d.o.o. za trgovinu i usluge</item>
      <item>OD JUJNOVIĆ LUČIĆ MARKOVIĆ punomoćnik sudionika u postupku ERA-COMMERCE društvo s ograničenom odgovornošću za trgovinu i građevinarstvo</item>
      <item>Borivoj Mitrić punomoćnik sudionika u postupku BIRO-STAN d.o.o. za projektiranje i građevinarstvo</item>
      <item>OD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OIB 39781178569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derivirana_varijabla>
  </DomainObject.Predmet.OstaliListFormatedOIB>
  <DomainObject.Predmet.OstaliListFormatedWithAdress>
    <izvorni_sadrzaj>
      <item>Ante Katić, Strana I 7, 21238 Otok</item>
      <item>Mirko Ostojić, Kralja Držislava 2, 22300 Knin punomoćnik sudionika u postupku Tugomir Valjan</item>
      <item>Županijsko državno odvjetništvo u Splitu, Gundulićeva 29a, 21000 Split punomoćnik sudionika u postupku Ministarstvo financija RH</item>
      <item>OD PRIMORAC I PARTNERI d.o.o., Hrvatske mornarice 2b, 21000 Split punomoćnik sudionika u postupku CETINA dioničko društvo za izgradnju vodnih građevina i građevinarstvo</item>
      <item>OD VIŠIĆ I PARTNERI j.t.d., Stjepana Radića 53, 22000 Šibenik punomoćnik sudionika u postupku FIT-STANČIĆ i dr. javno trgovačko društvo za zaštitarsku djelatnost</item>
      <item>OD STANIĆ I PARTNERI d.o.o., Riva 4, 51000 Rijeka punomoćnik sudionika u postupku INA-INDUSTRIJA NAFTE, d.d.</item>
      <item>Mijo Jeličić, Kliška 29., 21000 Split punomoćnik sudionika u postupku DELTRON d.o.o. za trgovinu i usluge</item>
      <item>OD JUJNOVIĆ LUČIĆ MARKOVIĆ,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izvorni_sadrzaj>
    <derivirana_varijabla naziv="DomainObject.Predmet.OstaliListFormatedWithAdress_1">
      <item>Ante Katić, Strana I 7, 21238 Otok</item>
      <item>Mirko Ostojić, Kralja Držislava 2, 22300 Knin punomoćnik sudionika u postupku Tugomir Valjan</item>
      <item>Županijsko državno odvjetništvo u Splitu, Gundulićeva 29a, 21000 Split punomoćnik sudionika u postupku Ministarstvo financija RH</item>
      <item>OD PRIMORAC I PARTNERI d.o.o., Hrvatske mornarice 2b, 21000 Split punomoćnik sudionika u postupku CETINA dioničko društvo za izgradnju vodnih građevina i građevinarstvo</item>
      <item>OD VIŠIĆ I PARTNERI j.t.d., Stjepana Radića 53, 22000 Šibenik punomoćnik sudionika u postupku FIT-STANČIĆ i dr. javno trgovačko društvo za zaštitarsku djelatnost</item>
      <item>OD STANIĆ I PARTNERI d.o.o., Riva 4, 51000 Rijeka punomoćnik sudionika u postupku INA-INDUSTRIJA NAFTE, d.d.</item>
      <item>Mijo Jeličić, Kliška 29., 21000 Split punomoćnik sudionika u postupku DELTRON d.o.o. za trgovinu i usluge</item>
      <item>OD JUJNOVIĆ LUČIĆ MARKOVIĆ,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derivirana_varijabla>
  </DomainObject.Predmet.OstaliListFormatedWithAdress>
  <DomainObject.Predmet.OstaliListFormatedWithAdressOIB>
    <izvorni_sadrzaj>
      <item>Ante Katić, OIB 49101414363, Strana I 7, 21238 Otok</item>
      <item>Mirko Ostojić, OIB 96814562860, Kralja Držislava 2, 22300 Knin punomoćnik sudionika u postupku Tugomir Valjan</item>
      <item>Županijsko državno odvjetništvo u Splitu, Gundulićeva 29a, 21000 Split punomoćnik sudionika u postupku Ministarstvo financija RH</item>
      <item>OD PRIMORAC I PARTNERI d.o.o., Hrvatske mornarice 2b, 21000 Split punomoćnik sudionika u postupku CETINA dioničko društvo za izgradnju vodnih građevina i građevinarstvo</item>
      <item>OD VIŠIĆ I PARTNERI j.t.d., Stjepana Radića 53, 22000 Šibenik punomoćnik sudionika u postupku FIT-STANČIĆ i dr. javno trgovačko društvo za zaštitarsku djelatnost</item>
      <item>OD STANIĆ I PARTNERI d.o.o., Riva 4, 51000 Rijeka punomoćnik sudionika u postupku INA-INDUSTRIJA NAFTE, d.d.</item>
      <item>Mijo Jeličić, OIB 71855290129, Kliška 29., 21000 Split punomoćnik sudionika u postupku DELTRON d.o.o. za trgovinu i usluge</item>
      <item>OD JUJNOVIĆ LUČIĆ MARKOVIĆ,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OIB 39781178569,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izvorni_sadrzaj>
    <derivirana_varijabla naziv="DomainObject.Predmet.OstaliListFormatedWithAdressOIB_1">
      <item>Ante Katić, OIB 49101414363, Strana I 7, 21238 Otok</item>
      <item>Mirko Ostojić, OIB 96814562860, Kralja Držislava 2, 22300 Knin punomoćnik sudionika u postupku Tugomir Valjan</item>
      <item>Županijsko državno odvjetništvo u Splitu, Gundulićeva 29a, 21000 Split punomoćnik sudionika u postupku Ministarstvo financija RH</item>
      <item>OD PRIMORAC I PARTNERI d.o.o., Hrvatske mornarice 2b, 21000 Split punomoćnik sudionika u postupku CETINA dioničko društvo za izgradnju vodnih građevina i građevinarstvo</item>
      <item>OD VIŠIĆ I PARTNERI j.t.d., Stjepana Radića 53, 22000 Šibenik punomoćnik sudionika u postupku FIT-STANČIĆ i dr. javno trgovačko društvo za zaštitarsku djelatnost</item>
      <item>OD STANIĆ I PARTNERI d.o.o., Riva 4, 51000 Rijeka punomoćnik sudionika u postupku INA-INDUSTRIJA NAFTE, d.d.</item>
      <item>Mijo Jeličić, OIB 71855290129, Kliška 29., 21000 Split punomoćnik sudionika u postupku DELTRON d.o.o. za trgovinu i usluge</item>
      <item>OD JUJNOVIĆ LUČIĆ MARKOVIĆ,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OIB 39781178569,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derivirana_varijabla>
  </DomainObject.Predmet.OstaliListFormatedWithAdressOIB>
  <DomainObject.Predmet.OstaliListNazivFormated>
    <izvorni_sadrzaj>
      <item>Ante Katić</item>
      <item>Mirko Ostojić</item>
      <item>Županijsko državno odvjetništvo u Splitu</item>
      <item>OD PRIMORAC I PARTNERI d.o.o.</item>
      <item>OD VIŠIĆ I PARTNERI j.t.d.</item>
      <item>OD STANIĆ I PARTNERI d.o.o.</item>
      <item>Mijo Jeličić</item>
      <item>OD JUJNOVIĆ LUČIĆ MARKOVIĆ</item>
      <item>Borivoj Mitrić</item>
      <item>OD ŠIŠKO I PARTNERI j.t.d</item>
      <item>Dragan Mijoč</item>
      <item>Dejan Bilić</item>
      <item>Vinko Knezović</item>
      <item>Ninoslav Herceg</item>
      <item>Borna Okroša</item>
      <item>Vinko Radovani</item>
    </izvorni_sadrzaj>
    <derivirana_varijabla naziv="DomainObject.Predmet.OstaliListNazivFormated_1">
      <item>Ante Katić</item>
      <item>Mirko Ostojić</item>
      <item>Županijsko državno odvjetništvo u Splitu</item>
      <item>OD PRIMORAC I PARTNERI d.o.o.</item>
      <item>OD VIŠIĆ I PARTNERI j.t.d.</item>
      <item>OD STANIĆ I PARTNERI d.o.o.</item>
      <item>Mijo Jeličić</item>
      <item>OD JUJNOVIĆ LUČIĆ MARKOVIĆ</item>
      <item>Borivoj Mitrić</item>
      <item>OD ŠIŠKO I PARTNERI j.t.d</item>
      <item>Dragan Mijoč</item>
      <item>Dejan Bilić</item>
      <item>Vinko Knezović</item>
      <item>Ninoslav Herceg</item>
      <item>Borna Okroša</item>
      <item>Vinko Radovani</item>
    </derivirana_varijabla>
  </DomainObject.Predmet.OstaliListNazivFormated>
  <DomainObject.Predmet.OstaliListNazivFormatedOIB>
    <izvorni_sadrzaj>
      <item>Ante Katić, OIB 49101414363</item>
      <item>Mirko Ostojić, OIB 96814562860</item>
      <item>Županijsko državno odvjetništvo u Splitu</item>
      <item>OD PRIMORAC I PARTNERI d.o.o.</item>
      <item>OD VIŠIĆ I PARTNERI j.t.d.</item>
      <item>OD STANIĆ I PARTNERI d.o.o.</item>
      <item>Mijo Jeličić, OIB 71855290129</item>
      <item>OD JUJNOVIĆ LUČIĆ MARKOVIĆ</item>
      <item>Borivoj Mitrić</item>
      <item>OD ŠIŠKO I PARTNERI j.t.d</item>
      <item>Dragan Mijoč</item>
      <item>Dejan Bilić</item>
      <item>Vinko Knezović, OIB 39781178569</item>
      <item>Ninoslav Herceg</item>
      <item>Borna Okroša</item>
      <item>Vinko Radovani</item>
    </izvorni_sadrzaj>
    <derivirana_varijabla naziv="DomainObject.Predmet.OstaliListNazivFormatedOIB_1">
      <item>Ante Katić, OIB 49101414363</item>
      <item>Mirko Ostojić, OIB 96814562860</item>
      <item>Županijsko državno odvjetništvo u Splitu</item>
      <item>OD PRIMORAC I PARTNERI d.o.o.</item>
      <item>OD VIŠIĆ I PARTNERI j.t.d.</item>
      <item>OD STANIĆ I PARTNERI d.o.o.</item>
      <item>Mijo Jeličić, OIB 71855290129</item>
      <item>OD JUJNOVIĆ LUČIĆ MARKOVIĆ</item>
      <item>Borivoj Mitrić</item>
      <item>OD ŠIŠKO I PARTNERI j.t.d</item>
      <item>Dragan Mijoč</item>
      <item>Dejan Bilić</item>
      <item>Vinko Knezović, OIB 39781178569</item>
      <item>Ninoslav Herceg</item>
      <item>Borna Okroša</item>
      <item>Vinko Radovani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ABES d.o.o.</izvorni_sadrzaj>
    <derivirana_varijabla naziv="DomainObject.Predmet.ProtustrankaIDrugi_1">ABES 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ABES d.o.o., OIB 85303060771, Zrinjsko Frankopanska 62, 21000 Split</izvorni_sadrzaj>
    <derivirana_varijabla naziv="DomainObject.Predmet.ProtustrankaIDrugiAdressOIB_1">ABES d.o.o., OIB 85303060771, Zrinjsko Frankopanska 62,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ABES d.o.o.</item>
      <item>FINANCIJSKA AGENCIJA, RC SPLIT</item>
      <item>Ante Katić</item>
      <item>Tugomir Valjan</item>
      <item>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Županijsko državno odvjetništvo u Splitu</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KREDITNA BANKA ZAGREB, dioničko društvo</item>
      <item>OD PRIMORAC I PARTNERI d.o.o.</item>
      <item>FIT-STANČIĆ i dr. javno trgovačko društvo za zaštitarsku djelatnost</item>
      <item>OD VIŠIĆ I PARTNERI j.t.d.</item>
      <item>OD STANIĆ I PARTNERI d.o.o.</item>
      <item>Mijo Jeličić</item>
      <item>OD JUJNOVIĆ LUČIĆ MARKOVIĆ</item>
      <item>Borivoj Mitrić</item>
      <item>OD ŠIŠKO I PARTNERI j.t.d</item>
      <item>Dragan Mijoč</item>
      <item>Dejan Bilić</item>
      <item>Vinko Knezović</item>
      <item>Ninoslav Herceg</item>
      <item>Borna Okroša</item>
      <item>Ministarstvo financija RH</item>
      <item>Vinko Radovani</item>
    </izvorni_sadrzaj>
    <derivirana_varijabla naziv="DomainObject.Predmet.SudioniciListNaziv_1">
      <item>ABES d.o.o.</item>
      <item>FINANCIJSKA AGENCIJA, RC SPLIT</item>
      <item>Ante Katić</item>
      <item>Tugomir Valjan</item>
      <item>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Županijsko državno odvjetništvo u Splitu</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KREDITNA BANKA ZAGREB, dioničko društvo</item>
      <item>OD PRIMORAC I PARTNERI d.o.o.</item>
      <item>FIT-STANČIĆ i dr. javno trgovačko društvo za zaštitarsku djelatnost</item>
      <item>OD VIŠIĆ I PARTNERI j.t.d.</item>
      <item>OD STANIĆ I PARTNERI d.o.o.</item>
      <item>Mijo Jeličić</item>
      <item>OD JUJNOVIĆ LUČIĆ MARKOVIĆ</item>
      <item>Borivoj Mitrić</item>
      <item>OD ŠIŠKO I PARTNERI j.t.d</item>
      <item>Dragan Mijoč</item>
      <item>Dejan Bilić</item>
      <item>Vinko Knezović</item>
      <item>Ninoslav Herceg</item>
      <item>Borna Okroša</item>
      <item>Ministarstvo financija RH</item>
      <item>Vinko Radovani</item>
    </derivirana_varijabla>
  </DomainObject.Predmet.SudioniciListNaziv>
  <DomainObject.Predmet.SudioniciListAdressOIB>
    <izvorni_sadrzaj>
      <item>ABES d.o.o., OIB 85303060771, Zrinjsko Frankopanska 62,21000 Split</item>
      <item>FINANCIJSKA AGENCIJA, RC SPLIT, OIB 85821130368, Mažuranićevo šetalište 24 b,21000 Split</item>
      <item>Ante Katić, OIB 49101414363, Strana I 7,21238 Otok</item>
      <item>Tugomir Valjan, OIB 49729326016, Marina Getaldića 9a,22300 Knin</item>
      <item>Mirko Ostojić, OIB 96814562860, Kralja Držislava 2,22300 Knin</item>
      <item>Zoran Mandac, OIB 77393397707, Brnaze 665a,21230 Brnaze</item>
      <item>Stipe Vladova, OIB 32291588041, Strana Ii 74,21238 Otok</item>
      <item>Nikša Vuković, OIB 72679812605, Ivana Meštrovića 54,21230 Sinj</item>
      <item>Ante Katić, OIB 49101414363, Strana I 7,21238 Otok</item>
      <item>Marko Vuković, OIB 87248362930, Put Radoševca 26,21000 Split</item>
      <item>Joško Matijašević, OIB 58126594836, Ruda 122,21238 Ruda</item>
      <item>Dragan Lagator, OIB 36580751452, Grab 94b,21238 Grab</item>
      <item>Frano Bilokapić, OIB 97400347526, Udovičić 132,21238 Udovičić</item>
      <item>Mato Ivandić, OIB 08760543874, Cetinska 8,21311 Stobreč</item>
      <item>Niko Dunđer, OIB 66576557293, Brnaze 320d,21230 Brnaze</item>
      <item>Zoran Đipalo, OIB 05983673762, Alojzija Stepinca 41,21000 Split</item>
      <item>Ivan Grabić, OIB 43679684465, Tripalov Voćnjak 2,21230 Sinj</item>
      <item>Dražan Laco, OIB 51740089387, Strana Ii 4,21238 Otok</item>
      <item>Božena Džepina, OIB 48359177786, Ravan Iv 20,21400 Mirca</item>
      <item>Dijana Oršulić, OIB 37391118686, Put Radoševca 26,21000 Split</item>
      <item>Igor Piacun, OIB 60307212246, Trg Hrv. Bratske Zajednice 1,21000 Split</item>
      <item>Stanko Runje, OIB 85200287049, Obrovac Sinjski 10,21238 Obrovac Sinjski</item>
      <item>Dražan Samardžić, OIB 45916832370, Ul. Ivana Meštrovića 48,21230 Sinj</item>
      <item>Vjeko Sović, OIB 68555448295, Krbavska 16,35000 Slavonski Brod</item>
      <item>Stipan Šipić, OIB 81044896411, Ulica Vedrinskih Branitelja 5,21240 Vedrine</item>
      <item>Rajko Širović, OIB 07073839563, Obrovac Sinjski 214,21238 Obrovac Sinjski</item>
      <item>Jasna Šolić Ćurković, OIB 59722110308, Ulica Miljenka Buljana 10,21230 Sinj</item>
      <item>Josip Titlić, OIB 24877895328, Vlahe Bukovca 7,21230 Sinj</item>
      <item>Vinko Vuković, OIB 76160365410, Ivana Meštrovića 62,21230 Sinj</item>
      <item>Ministarstvo financija RH, OIB 18683136487, Katančićeva 5,10000 Zagreb</item>
      <item>Županijsko državno odvjetništvo u Splitu, Gundulićeva 29a,21000 Split</item>
      <item>GTU ŠIPEK, društvo s ograničenom odgovornošću za gradnju, trgovinu i usluge, OIB 99319340190, Stobrečka 10,10000 Zagreb</item>
      <item>CETINA dioničko društvo za izgradnju vodnih građevina i građevinarstvo, OIB 98900394029, Ulica Miljenka Buljana 35,21230 Sinj</item>
      <item>Jasna Kevilj i Josip Kevilj,vl.o. CMA, OIB 92974835644, Glavina donja 156 b,21260 Glavina Donja</item>
      <item>EUROHERC osiguranje - dioničko društvo za osiguranje imovine i osoba i druge poslove osiguranja, OIB 22694857747, Ulica grada Vukovara 282,10000 Zagreb</item>
      <item>ZAGREBAČKI HOLDING, društvo s ograničenom odgovornošću za javni prijevoz, opskrbu vodom, održavanje čistoće, putnička a, OIB 85584865987, Ulica grada Vukovara 41,10000 Zagreb</item>
      <item>INA-INDUSTRIJA NAFTE, d.d., OIB 27759560625, Avenija V. Holjevca 10,10000 Zagreb</item>
      <item>GRAD SPLIT, OIB 78755598868, Obala kneza Branimira 17,21000 Split</item>
      <item>DELTRON d.o.o. za trgovinu i usluge, OIB 36118056137, Vukovarska 148,21000 Split</item>
      <item>PODOVI OPAČAK d.o.o. za proizvodnju i usluge, OIB 72656809791, Trondheimska 4/D,21000 Split</item>
      <item>ERA-COMMERCE društvo s ograničenom odgovornošću za trgovinu i građevinarstvo, OIB 28609792467, Splitska 44,21276 Vrgorac</item>
      <item>STRUKTOR d.o.o. za graditeljstvo i trgovinu, OIB 52682496706, Ulica Don Lovre Katića 66,21210 Solin</item>
      <item>BIRO-STAN d.o.o. za projektiranje i građevinarstvo, OIB 62219887562, Stjepana Radića 77/A,22000 Šibenik</item>
      <item>VIPnet, društvo s ograničenom odgovornošću za usluge javnih telekomunikacija, OIB 29524210204, Vrtni put 1,10000 Zagreb</item>
      <item>Financijska agencija, OIB 85821130368, Ulica grada Vukovara 70,10000 Zagreb</item>
      <item>FRÜHWALD - JURIĆ d.o.o. za proizvodnju i trgovinu, OIB 78257862514, Prisoje 24,21232 Prisoje</item>
      <item>KOMEXAL SPLIT, d.o.o. za unutarnju i vanjsku trgovinu, proizvodnju i građevinarstvo, OIB 15220321265, Mosećka 50,21000 Split</item>
      <item>CESTE ŠIBENIK, društvo za održavanje i zaštitu cesta, građevinarstvo i projektiranje, d.o.o., OIB 26591133102, Velimira Škorpika 27,22000 Šibenik</item>
      <item>MILJAK GRAĐENJE društvo s ograničenom odgovornošću za građenje i usluge u stečaju, OIB 14134186294, Vukovarska 148,21000 Split</item>
      <item>EKO-MONITORING d.o.o. za kontrolu i zaštitu okoliša i inženjering, OIB 82818873408, Kućanska 15,42000 Varaždin</item>
      <item>TRIGLAV OSIGURANJE d. d., OIB 29743547503, Antuna Heinza 4,10000 Zagreb</item>
      <item>SICHEM, društvo za trgovinu i usluge, d.o.o., OIB 99594401457, Dubrovačka Ulica 53,21000 Split</item>
      <item>NOVOTERM, d.o.o. za proizvodnju i trgovinu, OIB 78311345235, Zupina 28,21000 Split</item>
      <item>INERO d.o.o. za inženjering, izgradnju i turizam, OIB 66690397116, Solinska 80,21000 Split</item>
      <item>POTHING, d.o.o. za građevinarstvo i trgovinu, OIB 15488672174, Paraćeva 76,21000 Split</item>
      <item>HEP ELEKTRA d.o.o. za opskrbu električnom energijom, OIB 43965974818, Ulica grada Vukovara 37,10000 Zagreb</item>
      <item>VOKEL društvo s ograničenom odgovornošću za trgovinu i usluge, OIB 48626798291, Blejburška ulica 131,21260 Imotski</item>
      <item>SATURO društvo s ograničenom odgovornošću za trgovinu i usluge, OIB 48929688702, Poljska 1,40000 Strahoninec</item>
      <item>RIVALITAS, društvo s ograničenom odgovornošću za trgovinu, OIB 13557954530, Šoltanska 24,21000 Split</item>
      <item>ING-ATEST d.o.o. za trgovinu i usluge, OIB 21777333810, Hrvatske mornarice 1/a,21000 Split</item>
      <item>ČISTOĆA, usluge održavanja čistoće d.o.o., OIB 84923155727, Ulica Stjepana Radića 33,23000 Zadar</item>
      <item>ZOU BORO RAJIĆ I TOMISLAV KASALO, OIB 81354530135, Hrvatske mornarice 1/J,21000 Split</item>
      <item>BASIC d.o.o. za trgovinu i usluge, OIB 52072753291, Bjelovarska Ulica 1,21000 Split</item>
      <item>JADRANSKO OSIGURANJE dioničko društvo, OIB 94472454976, Listopadska 2,10000 Zagreb</item>
      <item>GDD za građenje i usluge, društvo s ograničenom odgovornošću, OIB 04524958627, Put Plokita 87,21000 Split</item>
      <item>ČULIĆ ELEKTRO CENTAR, društvo s ograničenom odgovornošću za trgovinu, export-import, proizvodnju i usluge, OIB 96434662616, Hektorovićeva 31,21210 Solin</item>
      <item>PARTNER BANKA d.d. ZAGREB, OIB 71221608291, Vončinina 2,10000 Zagreb</item>
      <item>J.u.A. Frischeis društvo s ograničenom odgovornošću za trgovinu i usluge, OIB 18918947938, Ljudevita Posavskog 49,10410 Velika Gorica</item>
      <item>CESTAR društvo s ograničenom odgovornošću za građevinarstvo, OIB 27471262195, Tršćanska 1,21000 Split</item>
      <item>ČISTOĆA društvo s ograničenom odgovornošću za obavljanje komunalnih djelatnosti održavanja čistoće i odlaganja komunaln, OIB 38812451417, Put Plokita 81,21000 Split</item>
      <item>EHONET d.o.o. za poslovne komunikacije, OIB 63812941899, Merlinov put 10/2,10000 Zagreb</item>
      <item>ELEKTA-C d.o.o. za trgovinu i usluge, OIB 17708664252, Smiljanićeva 2,21000 Split</item>
      <item>VODOVOD d.o.o. za usluge opskrbe pitkom vodom, OIB 89406825003, Špire Brusine 17,23000 Zadar</item>
      <item>BANKA SPLITSKO-DALMATINSKA, dioničko društvo u stečaju, OIB 25351138943, 114. brigade 9,21000 Split</item>
      <item>KREDITNA BANKA ZAGREB, dioničko društvo, OIB 70663193635, Ulica grada Vukovara 74,10000 Zagreb</item>
      <item>OD PRIMORAC I PARTNERI d.o.o., Hrvatske mornarice 2b,21000 Split</item>
      <item>FIT-STANČIĆ i dr. javno trgovačko društvo za zaštitarsku djelatnost, OIB 99684998316, Petra Grubišića 1,22000 Šibenik</item>
      <item>OD VIŠIĆ I PARTNERI j.t.d., Stjepana Radića 53,22000 Šibenik</item>
      <item>OD STANIĆ I PARTNERI d.o.o., Riva 4,51000 Rijeka</item>
      <item>Mijo Jeličić, OIB 71855290129, Kliška 29.,21000 Split</item>
      <item>OD JUJNOVIĆ LUČIĆ MARKOVIĆ, Strojarska cesta 20,10000 Zagreb</item>
      <item>Borivoj Mitrić, Ante Starčevića 4,22000 Šibenik</item>
      <item>OD ŠIŠKO I PARTNERI j.t.d, Lovretska 1,21000 Split</item>
      <item>Dragan Mijoč, Velebitska 75,21000 Split</item>
      <item>Dejan Bilić, Vukovarska 24C,21217 Kaštel Stari</item>
      <item>Vinko Knezović, OIB 39781178569, Vinogradska c.1/II,10000 Zagreb</item>
      <item>Ninoslav Herceg, Ljudevita Posavskog 49,10410 Velika Gorica</item>
      <item>Borna Okroša, Jurišićeva 30,10000 Zagreb</item>
      <item>Ministarstvo financija RH, OIB 18683136487, Trg dr. Franje Tuđmana 4,21000 Split</item>
      <item>Vinko Radovani, Hrvatske mornarice 1J,21000 Split</item>
    </izvorni_sadrzaj>
    <derivirana_varijabla naziv="DomainObject.Predmet.SudioniciListAdressOIB_1">
      <item>ABES d.o.o., OIB 85303060771, Zrinjsko Frankopanska 62,21000 Split</item>
      <item>FINANCIJSKA AGENCIJA, RC SPLIT, OIB 85821130368, Mažuranićevo šetalište 24 b,21000 Split</item>
      <item>Ante Katić, OIB 49101414363, Strana I 7,21238 Otok</item>
      <item>Tugomir Valjan, OIB 49729326016, Marina Getaldića 9a,22300 Knin</item>
      <item>Mirko Ostojić, OIB 96814562860, Kralja Držislava 2,22300 Knin</item>
      <item>Zoran Mandac, OIB 77393397707, Brnaze 665a,21230 Brnaze</item>
      <item>Stipe Vladova, OIB 32291588041, Strana Ii 74,21238 Otok</item>
      <item>Nikša Vuković, OIB 72679812605, Ivana Meštrovića 54,21230 Sinj</item>
      <item>Ante Katić, OIB 49101414363, Strana I 7,21238 Otok</item>
      <item>Marko Vuković, OIB 87248362930, Put Radoševca 26,21000 Split</item>
      <item>Joško Matijašević, OIB 58126594836, Ruda 122,21238 Ruda</item>
      <item>Dragan Lagator, OIB 36580751452, Grab 94b,21238 Grab</item>
      <item>Frano Bilokapić, OIB 97400347526, Udovičić 132,21238 Udovičić</item>
      <item>Mato Ivandić, OIB 08760543874, Cetinska 8,21311 Stobreč</item>
      <item>Niko Dunđer, OIB 66576557293, Brnaze 320d,21230 Brnaze</item>
      <item>Zoran Đipalo, OIB 05983673762, Alojzija Stepinca 41,21000 Split</item>
      <item>Ivan Grabić, OIB 43679684465, Tripalov Voćnjak 2,21230 Sinj</item>
      <item>Dražan Laco, OIB 51740089387, Strana Ii 4,21238 Otok</item>
      <item>Božena Džepina, OIB 48359177786, Ravan Iv 20,21400 Mirca</item>
      <item>Dijana Oršulić, OIB 37391118686, Put Radoševca 26,21000 Split</item>
      <item>Igor Piacun, OIB 60307212246, Trg Hrv. Bratske Zajednice 1,21000 Split</item>
      <item>Stanko Runje, OIB 85200287049, Obrovac Sinjski 10,21238 Obrovac Sinjski</item>
      <item>Dražan Samardžić, OIB 45916832370, Ul. Ivana Meštrovića 48,21230 Sinj</item>
      <item>Vjeko Sović, OIB 68555448295, Krbavska 16,35000 Slavonski Brod</item>
      <item>Stipan Šipić, OIB 81044896411, Ulica Vedrinskih Branitelja 5,21240 Vedrine</item>
      <item>Rajko Širović, OIB 07073839563, Obrovac Sinjski 214,21238 Obrovac Sinjski</item>
      <item>Jasna Šolić Ćurković, OIB 59722110308, Ulica Miljenka Buljana 10,21230 Sinj</item>
      <item>Josip Titlić, OIB 24877895328, Vlahe Bukovca 7,21230 Sinj</item>
      <item>Vinko Vuković, OIB 76160365410, Ivana Meštrovića 62,21230 Sinj</item>
      <item>Ministarstvo financija RH, OIB 18683136487, Katančićeva 5,10000 Zagreb</item>
      <item>Županijsko državno odvjetništvo u Splitu, Gundulićeva 29a,21000 Split</item>
      <item>GTU ŠIPEK, društvo s ograničenom odgovornošću za gradnju, trgovinu i usluge, OIB 99319340190, Stobrečka 10,10000 Zagreb</item>
      <item>CETINA dioničko društvo za izgradnju vodnih građevina i građevinarstvo, OIB 98900394029, Ulica Miljenka Buljana 35,21230 Sinj</item>
      <item>Jasna Kevilj i Josip Kevilj,vl.o. CMA, OIB 92974835644, Glavina donja 156 b,21260 Glavina Donja</item>
      <item>EUROHERC osiguranje - dioničko društvo za osiguranje imovine i osoba i druge poslove osiguranja, OIB 22694857747, Ulica grada Vukovara 282,10000 Zagreb</item>
      <item>ZAGREBAČKI HOLDING, društvo s ograničenom odgovornošću za javni prijevoz, opskrbu vodom, održavanje čistoće, putnička a, OIB 85584865987, Ulica grada Vukovara 41,10000 Zagreb</item>
      <item>INA-INDUSTRIJA NAFTE, d.d., OIB 27759560625, Avenija V. Holjevca 10,10000 Zagreb</item>
      <item>GRAD SPLIT, OIB 78755598868, Obala kneza Branimira 17,21000 Split</item>
      <item>DELTRON d.o.o. za trgovinu i usluge, OIB 36118056137, Vukovarska 148,21000 Split</item>
      <item>PODOVI OPAČAK d.o.o. za proizvodnju i usluge, OIB 72656809791, Trondheimska 4/D,21000 Split</item>
      <item>ERA-COMMERCE društvo s ograničenom odgovornošću za trgovinu i građevinarstvo, OIB 28609792467, Splitska 44,21276 Vrgorac</item>
      <item>STRUKTOR d.o.o. za graditeljstvo i trgovinu, OIB 52682496706, Ulica Don Lovre Katića 66,21210 Solin</item>
      <item>BIRO-STAN d.o.o. za projektiranje i građevinarstvo, OIB 62219887562, Stjepana Radića 77/A,22000 Šibenik</item>
      <item>VIPnet, društvo s ograničenom odgovornošću za usluge javnih telekomunikacija, OIB 29524210204, Vrtni put 1,10000 Zagreb</item>
      <item>Financijska agencija, OIB 85821130368, Ulica grada Vukovara 70,10000 Zagreb</item>
      <item>FRÜHWALD - JURIĆ d.o.o. za proizvodnju i trgovinu, OIB 78257862514, Prisoje 24,21232 Prisoje</item>
      <item>KOMEXAL SPLIT, d.o.o. za unutarnju i vanjsku trgovinu, proizvodnju i građevinarstvo, OIB 15220321265, Mosećka 50,21000 Split</item>
      <item>CESTE ŠIBENIK, društvo za održavanje i zaštitu cesta, građevinarstvo i projektiranje, d.o.o., OIB 26591133102, Velimira Škorpika 27,22000 Šibenik</item>
      <item>MILJAK GRAĐENJE društvo s ograničenom odgovornošću za građenje i usluge u stečaju, OIB 14134186294, Vukovarska 148,21000 Split</item>
      <item>EKO-MONITORING d.o.o. za kontrolu i zaštitu okoliša i inženjering, OIB 82818873408, Kućanska 15,42000 Varaždin</item>
      <item>TRIGLAV OSIGURANJE d. d., OIB 29743547503, Antuna Heinza 4,10000 Zagreb</item>
      <item>SICHEM, društvo za trgovinu i usluge, d.o.o., OIB 99594401457, Dubrovačka Ulica 53,21000 Split</item>
      <item>NOVOTERM, d.o.o. za proizvodnju i trgovinu, OIB 78311345235, Zupina 28,21000 Split</item>
      <item>INERO d.o.o. za inženjering, izgradnju i turizam, OIB 66690397116, Solinska 80,21000 Split</item>
      <item>POTHING, d.o.o. za građevinarstvo i trgovinu, OIB 15488672174, Paraćeva 76,21000 Split</item>
      <item>HEP ELEKTRA d.o.o. za opskrbu električnom energijom, OIB 43965974818, Ulica grada Vukovara 37,10000 Zagreb</item>
      <item>VOKEL društvo s ograničenom odgovornošću za trgovinu i usluge, OIB 48626798291, Blejburška ulica 131,21260 Imotski</item>
      <item>SATURO društvo s ograničenom odgovornošću za trgovinu i usluge, OIB 48929688702, Poljska 1,40000 Strahoninec</item>
      <item>RIVALITAS, društvo s ograničenom odgovornošću za trgovinu, OIB 13557954530, Šoltanska 24,21000 Split</item>
      <item>ING-ATEST d.o.o. za trgovinu i usluge, OIB 21777333810, Hrvatske mornarice 1/a,21000 Split</item>
      <item>ČISTOĆA, usluge održavanja čistoće d.o.o., OIB 84923155727, Ulica Stjepana Radića 33,23000 Zadar</item>
      <item>ZOU BORO RAJIĆ I TOMISLAV KASALO, OIB 81354530135, Hrvatske mornarice 1/J,21000 Split</item>
      <item>BASIC d.o.o. za trgovinu i usluge, OIB 52072753291, Bjelovarska Ulica 1,21000 Split</item>
      <item>JADRANSKO OSIGURANJE dioničko društvo, OIB 94472454976, Listopadska 2,10000 Zagreb</item>
      <item>GDD za građenje i usluge, društvo s ograničenom odgovornošću, OIB 04524958627, Put Plokita 87,21000 Split</item>
      <item>ČULIĆ ELEKTRO CENTAR, društvo s ograničenom odgovornošću za trgovinu, export-import, proizvodnju i usluge, OIB 96434662616, Hektorovićeva 31,21210 Solin</item>
      <item>PARTNER BANKA d.d. ZAGREB, OIB 71221608291, Vončinina 2,10000 Zagreb</item>
      <item>J.u.A. Frischeis društvo s ograničenom odgovornošću za trgovinu i usluge, OIB 18918947938, Ljudevita Posavskog 49,10410 Velika Gorica</item>
      <item>CESTAR društvo s ograničenom odgovornošću za građevinarstvo, OIB 27471262195, Tršćanska 1,21000 Split</item>
      <item>ČISTOĆA društvo s ograničenom odgovornošću za obavljanje komunalnih djelatnosti održavanja čistoće i odlaganja komunaln, OIB 38812451417, Put Plokita 81,21000 Split</item>
      <item>EHONET d.o.o. za poslovne komunikacije, OIB 63812941899, Merlinov put 10/2,10000 Zagreb</item>
      <item>ELEKTA-C d.o.o. za trgovinu i usluge, OIB 17708664252, Smiljanićeva 2,21000 Split</item>
      <item>VODOVOD d.o.o. za usluge opskrbe pitkom vodom, OIB 89406825003, Špire Brusine 17,23000 Zadar</item>
      <item>BANKA SPLITSKO-DALMATINSKA, dioničko društvo u stečaju, OIB 25351138943, 114. brigade 9,21000 Split</item>
      <item>KREDITNA BANKA ZAGREB, dioničko društvo, OIB 70663193635, Ulica grada Vukovara 74,10000 Zagreb</item>
      <item>OD PRIMORAC I PARTNERI d.o.o., Hrvatske mornarice 2b,21000 Split</item>
      <item>FIT-STANČIĆ i dr. javno trgovačko društvo za zaštitarsku djelatnost, OIB 99684998316, Petra Grubišića 1,22000 Šibenik</item>
      <item>OD VIŠIĆ I PARTNERI j.t.d., Stjepana Radića 53,22000 Šibenik</item>
      <item>OD STANIĆ I PARTNERI d.o.o., Riva 4,51000 Rijeka</item>
      <item>Mijo Jeličić, OIB 71855290129, Kliška 29.,21000 Split</item>
      <item>OD JUJNOVIĆ LUČIĆ MARKOVIĆ, Strojarska cesta 20,10000 Zagreb</item>
      <item>Borivoj Mitrić, Ante Starčevića 4,22000 Šibenik</item>
      <item>OD ŠIŠKO I PARTNERI j.t.d, Lovretska 1,21000 Split</item>
      <item>Dragan Mijoč, Velebitska 75,21000 Split</item>
      <item>Dejan Bilić, Vukovarska 24C,21217 Kaštel Stari</item>
      <item>Vinko Knezović, OIB 39781178569, Vinogradska c.1/II,10000 Zagreb</item>
      <item>Ninoslav Herceg, Ljudevita Posavskog 49,10410 Velika Gorica</item>
      <item>Borna Okroša, Jurišićeva 30,10000 Zagreb</item>
      <item>Ministarstvo financija RH, OIB 18683136487, Trg dr. Franje Tuđmana 4,21000 Split</item>
      <item>Vinko Radovani, Hrvatske mornarice 1J,21000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85303060771</item>
      <item>, OIB 85821130368</item>
      <item>, OIB 49101414363</item>
      <item>, OIB 49729326016</item>
      <item>, OIB 96814562860</item>
      <item>, OIB 77393397707</item>
      <item>, OIB 32291588041</item>
      <item>, OIB 72679812605</item>
      <item>, OIB 49101414363</item>
      <item>, OIB 87248362930</item>
      <item>, OIB 58126594836</item>
      <item>, OIB 36580751452</item>
      <item>, OIB 97400347526</item>
      <item>, OIB 08760543874</item>
      <item>, OIB 66576557293</item>
      <item>, OIB 05983673762</item>
      <item>, OIB 43679684465</item>
      <item>, OIB 51740089387</item>
      <item>, OIB 48359177786</item>
      <item>, OIB 37391118686</item>
      <item>, OIB 60307212246</item>
      <item>, OIB 85200287049</item>
      <item>, OIB 45916832370</item>
      <item>, OIB 68555448295</item>
      <item>, OIB 81044896411</item>
      <item>, OIB 07073839563</item>
      <item>, OIB 59722110308</item>
      <item>, OIB 24877895328</item>
      <item>, OIB 76160365410</item>
      <item>, OIB 18683136487</item>
      <item>, OIB null</item>
      <item>, OIB 99319340190</item>
      <item>, OIB 98900394029</item>
      <item>, OIB 92974835644</item>
      <item>, OIB 22694857747</item>
      <item>, OIB 85584865987</item>
      <item>, OIB 27759560625</item>
      <item>, OIB 78755598868</item>
      <item>, OIB 36118056137</item>
      <item>, OIB 72656809791</item>
      <item>, OIB 28609792467</item>
      <item>, OIB 52682496706</item>
      <item>, OIB 62219887562</item>
      <item>, OIB 29524210204</item>
      <item>, OIB 85821130368</item>
      <item>, OIB 78257862514</item>
      <item>, OIB 15220321265</item>
      <item>, OIB 26591133102</item>
      <item>, OIB 14134186294</item>
      <item>, OIB 82818873408</item>
      <item>, OIB 29743547503</item>
      <item>, OIB 99594401457</item>
      <item>, OIB 78311345235</item>
      <item>, OIB 66690397116</item>
      <item>, OIB 15488672174</item>
      <item>, OIB 43965974818</item>
      <item>, OIB 48626798291</item>
      <item>, OIB 48929688702</item>
      <item>, OIB 13557954530</item>
      <item>, OIB 21777333810</item>
      <item>, OIB 84923155727</item>
      <item>, OIB 81354530135</item>
      <item>, OIB 52072753291</item>
      <item>, OIB 94472454976</item>
      <item>, OIB 04524958627</item>
      <item>, OIB 96434662616</item>
      <item>, OIB 71221608291</item>
      <item>, OIB 18918947938</item>
      <item>, OIB 27471262195</item>
      <item>, OIB 38812451417</item>
      <item>, OIB 63812941899</item>
      <item>, OIB 17708664252</item>
      <item>, OIB 89406825003</item>
      <item>, OIB 25351138943</item>
      <item>, OIB 70663193635</item>
      <item>, OIB null</item>
      <item>, OIB 99684998316</item>
      <item>, OIB null</item>
      <item>, OIB null</item>
      <item>, OIB 71855290129</item>
      <item>, OIB null</item>
      <item>, OIB null</item>
      <item>, OIB null</item>
      <item>, OIB null</item>
      <item>, OIB null</item>
      <item>, OIB 39781178569</item>
      <item>, OIB null</item>
      <item>, OIB null</item>
      <item>, OIB 18683136487</item>
      <item>, OIB null</item>
    </izvorni_sadrzaj>
    <derivirana_varijabla naziv="DomainObject.Predmet.SudioniciListNazivOIB_1">
      <item>, OIB 85303060771</item>
      <item>, OIB 85821130368</item>
      <item>, OIB 49101414363</item>
      <item>, OIB 49729326016</item>
      <item>, OIB 96814562860</item>
      <item>, OIB 77393397707</item>
      <item>, OIB 32291588041</item>
      <item>, OIB 72679812605</item>
      <item>, OIB 49101414363</item>
      <item>, OIB 87248362930</item>
      <item>, OIB 58126594836</item>
      <item>, OIB 36580751452</item>
      <item>, OIB 97400347526</item>
      <item>, OIB 08760543874</item>
      <item>, OIB 66576557293</item>
      <item>, OIB 05983673762</item>
      <item>, OIB 43679684465</item>
      <item>, OIB 51740089387</item>
      <item>, OIB 48359177786</item>
      <item>, OIB 37391118686</item>
      <item>, OIB 60307212246</item>
      <item>, OIB 85200287049</item>
      <item>, OIB 45916832370</item>
      <item>, OIB 68555448295</item>
      <item>, OIB 81044896411</item>
      <item>, OIB 07073839563</item>
      <item>, OIB 59722110308</item>
      <item>, OIB 24877895328</item>
      <item>, OIB 76160365410</item>
      <item>, OIB 18683136487</item>
      <item>, OIB null</item>
      <item>, OIB 99319340190</item>
      <item>, OIB 98900394029</item>
      <item>, OIB 92974835644</item>
      <item>, OIB 22694857747</item>
      <item>, OIB 85584865987</item>
      <item>, OIB 27759560625</item>
      <item>, OIB 78755598868</item>
      <item>, OIB 36118056137</item>
      <item>, OIB 72656809791</item>
      <item>, OIB 28609792467</item>
      <item>, OIB 52682496706</item>
      <item>, OIB 62219887562</item>
      <item>, OIB 29524210204</item>
      <item>, OIB 85821130368</item>
      <item>, OIB 78257862514</item>
      <item>, OIB 15220321265</item>
      <item>, OIB 26591133102</item>
      <item>, OIB 14134186294</item>
      <item>, OIB 82818873408</item>
      <item>, OIB 29743547503</item>
      <item>, OIB 99594401457</item>
      <item>, OIB 78311345235</item>
      <item>, OIB 66690397116</item>
      <item>, OIB 15488672174</item>
      <item>, OIB 43965974818</item>
      <item>, OIB 48626798291</item>
      <item>, OIB 48929688702</item>
      <item>, OIB 13557954530</item>
      <item>, OIB 21777333810</item>
      <item>, OIB 84923155727</item>
      <item>, OIB 81354530135</item>
      <item>, OIB 52072753291</item>
      <item>, OIB 94472454976</item>
      <item>, OIB 04524958627</item>
      <item>, OIB 96434662616</item>
      <item>, OIB 71221608291</item>
      <item>, OIB 18918947938</item>
      <item>, OIB 27471262195</item>
      <item>, OIB 38812451417</item>
      <item>, OIB 63812941899</item>
      <item>, OIB 17708664252</item>
      <item>, OIB 89406825003</item>
      <item>, OIB 25351138943</item>
      <item>, OIB 70663193635</item>
      <item>, OIB null</item>
      <item>, OIB 99684998316</item>
      <item>, OIB null</item>
      <item>, OIB null</item>
      <item>, OIB 71855290129</item>
      <item>, OIB null</item>
      <item>, OIB null</item>
      <item>, OIB null</item>
      <item>, OIB null</item>
      <item>, OIB null</item>
      <item>, OIB 39781178569</item>
      <item>, OIB null</item>
      <item>, OIB null</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B56B46-4CC1-4F6C-8EF8-92A7A3D33F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565</properties:Words>
  <properties:Characters>3258</properties:Characters>
  <properties:Lines>86</properties:Lines>
  <properties:Paragraphs>28</properties:Paragraphs>
  <properties:TotalTime>57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2018-01-18T13:42:00Z</dcterms:created>
  <dc:creator>Katarina Mikulić</dc:creator>
  <cp:lastModifiedBy>Katarina Mikulić</cp:lastModifiedBy>
  <cp:lastPrinted>2018-01-23T09:13:00Z</cp:lastPrinted>
  <dcterms:modified xmlns:xsi="http://www.w3.org/2001/XMLSchema-instance" xsi:type="dcterms:W3CDTF">2018-01-23T09:13:00Z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