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11d12" w14:paraId="3c11d12" w:rsidRDefault="006A766D" w:rsidP="00F50805" w:rsidR="00F50805">
      <w:pPr>
        <w:jc w:val="both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366634" w:rsidP="00641CA9" w:rsidR="00366634" w:rsidRPr="00C6349D">
      <w:pPr>
        <w:ind w:left="6480"/>
        <w:jc w:val="both"/>
      </w:pPr>
      <w:r w:rsidRPr="00C6349D">
        <w:t>14 St-</w:t>
      </w:r>
      <w:r>
        <w:t>38</w:t>
      </w:r>
      <w:r w:rsidR="00641CA9">
        <w:t>9</w:t>
      </w:r>
      <w:r w:rsidRPr="00C6349D">
        <w:t>/15-</w:t>
      </w:r>
      <w:r w:rsidR="00F43B36">
        <w:t>49</w:t>
      </w:r>
    </w:p>
    <w:p w:rsidRDefault="00E305F0" w:rsidP="00E305F0" w:rsidR="00E305F0">
      <w:r>
        <w:rPr>
          <w:rStyle w:val="Naglaeno"/>
        </w:rPr>
        <w:t xml:space="preserve">             </w:t>
      </w:r>
      <w:r w:rsidR="00DC6E58">
        <w:rPr>
          <w:b/>
          <w:bCs/>
          <w:noProof/>
          <w:lang w:eastAsia="hr-HR" w:val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05F0" w:rsidP="00E305F0" w:rsidR="00E305F0" w:rsidRPr="00D21A2C"/>
    <w:p w:rsidRDefault="00E305F0" w:rsidP="00E305F0" w:rsidR="00E305F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05F0" w:rsidP="000F0F31" w:rsidR="00F50805" w:rsidRPr="000F0F3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0805" w:rsidP="00F50805" w:rsidR="00F50805">
      <w:pPr>
        <w:jc w:val="both"/>
        <w:rPr>
          <w:lang w:val="hr-HR"/>
        </w:rPr>
      </w:pPr>
    </w:p>
    <w:p w:rsidRDefault="0065395F" w:rsidP="00F50805" w:rsidR="00F50805" w:rsidRPr="00CB3063">
      <w:pPr>
        <w:jc w:val="center"/>
        <w:rPr>
          <w:bCs/>
          <w:lang w:val="hr-HR"/>
        </w:rPr>
      </w:pPr>
      <w:r w:rsidRPr="00CB3063">
        <w:rPr>
          <w:bCs/>
          <w:lang w:val="hr-HR"/>
        </w:rPr>
        <w:t>Z A K L J U Č A K</w:t>
      </w:r>
    </w:p>
    <w:p w:rsidRDefault="00F50805" w:rsidP="00F50805" w:rsidR="00F50805">
      <w:pPr>
        <w:jc w:val="both"/>
        <w:rPr>
          <w:lang w:val="hr-HR"/>
        </w:rPr>
      </w:pPr>
    </w:p>
    <w:p w:rsidRDefault="00F50805" w:rsidP="00F50805" w:rsidR="00F50805">
      <w:pPr>
        <w:jc w:val="both"/>
        <w:rPr>
          <w:lang w:val="hr-HR"/>
        </w:rPr>
      </w:pPr>
    </w:p>
    <w:p w:rsidRDefault="00F50805" w:rsidP="00641CA9" w:rsidR="00F50805">
      <w:pPr>
        <w:jc w:val="both"/>
        <w:rPr>
          <w:lang w:val="hr-HR"/>
        </w:rPr>
      </w:pPr>
      <w:r>
        <w:rPr>
          <w:lang w:val="hr-HR"/>
        </w:rPr>
        <w:tab/>
      </w:r>
      <w:r w:rsidR="00EA143E" w:rsidRPr="00EA143E">
        <w:rPr>
          <w:lang w:val="hr-HR"/>
        </w:rPr>
        <w:t xml:space="preserve">Trgovački sud u Osijeku, po sucu mr. sc. Tihomiru Kovačeviću, kao stečajnom sucu, u stečajnom postupku nad stečajnim dužnikom: ZAJEDNICA ŠPORTSKIH RIBOLOVNIH DRUŠTAVA OSIJEK u stečaju, Osijek, Donjodravska obala 8, OIB 29325054571, dana </w:t>
      </w:r>
      <w:r w:rsidR="00F43B36">
        <w:rPr>
          <w:lang w:val="hr-HR"/>
        </w:rPr>
        <w:t>10</w:t>
      </w:r>
      <w:r w:rsidR="00EA143E" w:rsidRPr="00EA143E">
        <w:rPr>
          <w:lang w:val="hr-HR"/>
        </w:rPr>
        <w:t xml:space="preserve">. </w:t>
      </w:r>
      <w:r w:rsidR="00F43B36">
        <w:rPr>
          <w:lang w:val="hr-HR"/>
        </w:rPr>
        <w:t>siječnja</w:t>
      </w:r>
      <w:r w:rsidR="00EA143E" w:rsidRPr="00EA143E">
        <w:rPr>
          <w:lang w:val="hr-HR"/>
        </w:rPr>
        <w:t xml:space="preserve"> 201</w:t>
      </w:r>
      <w:r w:rsidR="00F43B36">
        <w:rPr>
          <w:lang w:val="hr-HR"/>
        </w:rPr>
        <w:t>7</w:t>
      </w:r>
      <w:r w:rsidR="00EA143E" w:rsidRPr="00EA143E">
        <w:rPr>
          <w:lang w:val="hr-HR"/>
        </w:rPr>
        <w:t>.</w:t>
      </w:r>
    </w:p>
    <w:p w:rsidRDefault="00F50805" w:rsidP="00F50805" w:rsidR="00F50805">
      <w:pPr>
        <w:jc w:val="both"/>
        <w:rPr>
          <w:lang w:val="hr-HR"/>
        </w:rPr>
      </w:pPr>
    </w:p>
    <w:p w:rsidRDefault="00F50805" w:rsidP="00F50805" w:rsidR="00F50805">
      <w:pPr>
        <w:jc w:val="both"/>
        <w:rPr>
          <w:lang w:val="hr-HR"/>
        </w:rPr>
      </w:pPr>
    </w:p>
    <w:p w:rsidRDefault="0065395F" w:rsidP="00F50805" w:rsidR="00F50805" w:rsidRPr="00CB3063">
      <w:pPr>
        <w:jc w:val="center"/>
        <w:rPr>
          <w:bCs/>
          <w:lang w:val="hr-HR"/>
        </w:rPr>
      </w:pPr>
      <w:r w:rsidRPr="00CB3063">
        <w:rPr>
          <w:bCs/>
          <w:lang w:val="hr-HR"/>
        </w:rPr>
        <w:t>z a k l j u č</w:t>
      </w:r>
      <w:r w:rsidR="009B2561" w:rsidRPr="00CB3063">
        <w:rPr>
          <w:bCs/>
          <w:lang w:val="hr-HR"/>
        </w:rPr>
        <w:t xml:space="preserve"> i o </w:t>
      </w:r>
      <w:r w:rsidR="00F50805" w:rsidRPr="00CB3063">
        <w:rPr>
          <w:bCs/>
          <w:lang w:val="hr-HR"/>
        </w:rPr>
        <w:t xml:space="preserve">  j e</w:t>
      </w:r>
    </w:p>
    <w:p w:rsidRDefault="00F50805" w:rsidP="00F50805" w:rsidR="00F50805">
      <w:pPr>
        <w:jc w:val="both"/>
        <w:rPr>
          <w:lang w:val="hr-HR"/>
        </w:rPr>
      </w:pPr>
    </w:p>
    <w:p w:rsidRDefault="00F50805" w:rsidP="00F50805" w:rsidR="00F50805">
      <w:pPr>
        <w:jc w:val="both"/>
        <w:rPr>
          <w:lang w:val="hr-HR"/>
        </w:rPr>
      </w:pPr>
    </w:p>
    <w:p w:rsidRDefault="00F43B36" w:rsidP="00AC4330" w:rsidR="00AC4330">
      <w:pPr>
        <w:ind w:left="1418"/>
        <w:jc w:val="both"/>
        <w:rPr>
          <w:lang w:val="hr-HR"/>
        </w:rPr>
      </w:pPr>
      <w:r>
        <w:rPr>
          <w:lang w:val="hr-HR"/>
        </w:rPr>
        <w:t>Ispravlja se rješenje ovoga suda poslovnog broja 14 St-389/15-48 od 24.10.2016. u t. 4. izreke predmetnog rješenja tako da umjesto "sudskom registru" treba stajati "nadležnom registru"</w:t>
      </w:r>
      <w:r w:rsidR="00AC4330">
        <w:rPr>
          <w:lang w:val="hr-HR"/>
        </w:rPr>
        <w:t>.</w:t>
      </w:r>
    </w:p>
    <w:p w:rsidRDefault="00F43B36" w:rsidP="00AC4330" w:rsidR="00F43B36">
      <w:pPr>
        <w:ind w:left="1418"/>
        <w:jc w:val="both"/>
        <w:rPr>
          <w:lang w:val="hr-HR"/>
        </w:rPr>
      </w:pPr>
    </w:p>
    <w:p w:rsidRDefault="00F43B36" w:rsidP="00F43B36" w:rsidR="00F43B36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F43B36" w:rsidP="00F43B36" w:rsidR="00F43B36">
      <w:pPr>
        <w:jc w:val="center"/>
        <w:rPr>
          <w:lang w:val="hr-HR"/>
        </w:rPr>
      </w:pPr>
    </w:p>
    <w:p w:rsidRDefault="00F43B36" w:rsidP="00F43B36" w:rsidR="00F43B36">
      <w:pPr>
        <w:jc w:val="center"/>
        <w:rPr>
          <w:lang w:val="hr-HR"/>
        </w:rPr>
      </w:pPr>
    </w:p>
    <w:p w:rsidRDefault="00FD6785" w:rsidP="00FD6785" w:rsidR="00FD6785" w:rsidRPr="00AD7C8A">
      <w:pPr>
        <w:ind w:firstLine="720"/>
        <w:jc w:val="both"/>
        <w:rPr>
          <w:lang w:val="hr-HR"/>
        </w:rPr>
      </w:pPr>
      <w:r>
        <w:rPr>
          <w:lang w:val="hr-HR"/>
        </w:rPr>
        <w:t xml:space="preserve">Kako je nakon provjere utvrđeno da je došlo do pogreške u pisanju, </w:t>
      </w:r>
      <w:r w:rsidRPr="00AD7C8A">
        <w:rPr>
          <w:lang w:val="hr-HR"/>
        </w:rPr>
        <w:t xml:space="preserve">odlučeno </w:t>
      </w:r>
      <w:r>
        <w:rPr>
          <w:lang w:val="hr-HR"/>
        </w:rPr>
        <w:t xml:space="preserve">je </w:t>
      </w:r>
      <w:r w:rsidRPr="00AD7C8A">
        <w:rPr>
          <w:lang w:val="hr-HR"/>
        </w:rPr>
        <w:t xml:space="preserve">kao u izreci temeljem čl. </w:t>
      </w:r>
      <w:r>
        <w:rPr>
          <w:lang w:val="hr-HR"/>
        </w:rPr>
        <w:t>342. i 347.</w:t>
      </w:r>
      <w:r w:rsidRPr="00AD7C8A">
        <w:rPr>
          <w:lang w:val="hr-HR"/>
        </w:rPr>
        <w:t xml:space="preserve"> </w:t>
      </w:r>
      <w:r>
        <w:rPr>
          <w:lang w:val="hr-HR"/>
        </w:rPr>
        <w:t xml:space="preserve">Zakona o parničnom postupku (NN </w:t>
      </w:r>
      <w:r w:rsidRPr="008A12E6">
        <w:rPr>
          <w:lang w:val="hr-HR"/>
        </w:rPr>
        <w:t>53/91, 91/92, 112/99, 88/01, 117/03, 88/05, 02/07, 84/08, 96/08, 123/08, 57/11 i 25/13</w:t>
      </w:r>
      <w:r>
        <w:rPr>
          <w:lang w:val="hr-HR"/>
        </w:rPr>
        <w:t>) a u vezi s čl. 6. SZ-a</w:t>
      </w:r>
      <w:r w:rsidRPr="00AD7C8A">
        <w:rPr>
          <w:lang w:val="hr-HR"/>
        </w:rPr>
        <w:t>.</w:t>
      </w:r>
    </w:p>
    <w:p w:rsidRDefault="00641CA9" w:rsidP="00641CA9" w:rsidR="00641CA9" w:rsidRPr="00C6349D">
      <w:pPr>
        <w:jc w:val="both"/>
      </w:pPr>
    </w:p>
    <w:p w:rsidRDefault="00641CA9" w:rsidP="00641CA9" w:rsidR="00641CA9" w:rsidRPr="00C6349D">
      <w:pPr>
        <w:pStyle w:val="Naslov2"/>
        <w:rPr>
          <w:b w:val="false"/>
        </w:rPr>
      </w:pPr>
      <w:r w:rsidRPr="00C6349D">
        <w:rPr>
          <w:b w:val="false"/>
        </w:rPr>
        <w:t xml:space="preserve">U Osijeku </w:t>
      </w:r>
      <w:r w:rsidR="00FD6785">
        <w:rPr>
          <w:b w:val="false"/>
        </w:rPr>
        <w:t>10</w:t>
      </w:r>
      <w:r w:rsidRPr="00C6349D">
        <w:rPr>
          <w:b w:val="false"/>
        </w:rPr>
        <w:t xml:space="preserve">. </w:t>
      </w:r>
      <w:r w:rsidR="00FD6785">
        <w:rPr>
          <w:b w:val="false"/>
        </w:rPr>
        <w:t>siječnj</w:t>
      </w:r>
      <w:r>
        <w:rPr>
          <w:b w:val="false"/>
        </w:rPr>
        <w:t>a</w:t>
      </w:r>
      <w:r w:rsidRPr="00C6349D">
        <w:rPr>
          <w:b w:val="false"/>
        </w:rPr>
        <w:t xml:space="preserve"> 201</w:t>
      </w:r>
      <w:r w:rsidR="00FD6785">
        <w:rPr>
          <w:b w:val="false"/>
        </w:rPr>
        <w:t>7</w:t>
      </w:r>
      <w:r w:rsidRPr="00C6349D">
        <w:rPr>
          <w:b w:val="false"/>
        </w:rPr>
        <w:t xml:space="preserve">. </w:t>
      </w:r>
    </w:p>
    <w:p w:rsidRDefault="00641CA9" w:rsidP="00641CA9" w:rsidR="00641CA9" w:rsidRPr="00C6349D">
      <w:pPr>
        <w:jc w:val="both"/>
      </w:pPr>
      <w:r w:rsidRPr="00C6349D">
        <w:tab/>
      </w:r>
      <w:r w:rsidRPr="00C6349D">
        <w:tab/>
      </w:r>
      <w:r w:rsidRPr="00C6349D">
        <w:tab/>
      </w:r>
      <w:r w:rsidRPr="00C6349D">
        <w:tab/>
      </w:r>
      <w:r w:rsidRPr="00C6349D">
        <w:tab/>
      </w:r>
      <w:r w:rsidRPr="00C6349D">
        <w:tab/>
      </w:r>
    </w:p>
    <w:p w:rsidRDefault="00641CA9" w:rsidP="00641CA9" w:rsidR="00641CA9" w:rsidRPr="00C6349D">
      <w:r w:rsidRPr="00C6349D">
        <w:t>Zapisničar:</w:t>
      </w:r>
      <w:r w:rsidRPr="00C6349D">
        <w:tab/>
      </w:r>
      <w:r w:rsidRPr="00C6349D">
        <w:tab/>
      </w:r>
      <w:r w:rsidRPr="00C6349D">
        <w:tab/>
      </w:r>
      <w:r w:rsidRPr="00C6349D">
        <w:tab/>
      </w:r>
      <w:r w:rsidRPr="00C6349D">
        <w:tab/>
      </w:r>
      <w:r w:rsidRPr="00C6349D">
        <w:tab/>
      </w:r>
      <w:r w:rsidRPr="00C6349D">
        <w:tab/>
        <w:t xml:space="preserve">     STEČAJNI SUDAC:</w:t>
      </w:r>
    </w:p>
    <w:p w:rsidRDefault="00641CA9" w:rsidP="00641CA9" w:rsidR="00641CA9" w:rsidRPr="00C6349D">
      <w:r w:rsidRPr="00C6349D">
        <w:t xml:space="preserve">Elizabeta Đeke                                                                       mr. sc. </w:t>
      </w:r>
      <w:smartTag w:element="PersonName" w:uri="urn:schemas-microsoft-com:office:smarttags">
        <w:r w:rsidRPr="00C6349D">
          <w:t>Tihomir Kovačević</w:t>
        </w:r>
      </w:smartTag>
    </w:p>
    <w:p w:rsidRDefault="00641CA9" w:rsidP="00641CA9" w:rsidR="00641CA9" w:rsidRPr="000F0F31">
      <w:pPr>
        <w:jc w:val="both"/>
        <w:rPr>
          <w:b/>
          <w:bCs/>
        </w:rPr>
      </w:pPr>
      <w:r w:rsidRPr="00C6349D">
        <w:rPr>
          <w:b/>
          <w:bCs/>
        </w:rPr>
        <w:tab/>
      </w:r>
      <w:r w:rsidRPr="00C6349D">
        <w:rPr>
          <w:b/>
          <w:bCs/>
        </w:rPr>
        <w:tab/>
      </w:r>
      <w:r w:rsidRPr="00C6349D">
        <w:rPr>
          <w:b/>
          <w:bCs/>
        </w:rPr>
        <w:tab/>
      </w:r>
      <w:r w:rsidRPr="00C6349D">
        <w:rPr>
          <w:b/>
          <w:bCs/>
        </w:rPr>
        <w:tab/>
      </w:r>
      <w:r w:rsidRPr="00C6349D">
        <w:rPr>
          <w:b/>
          <w:bCs/>
        </w:rPr>
        <w:tab/>
        <w:t xml:space="preserve">     </w:t>
      </w:r>
    </w:p>
    <w:p w:rsidRDefault="00641CA9" w:rsidP="00641CA9" w:rsidR="00641CA9" w:rsidRPr="00C6349D">
      <w:pPr>
        <w:jc w:val="both"/>
        <w:rPr>
          <w:bCs/>
        </w:rPr>
      </w:pPr>
      <w:r w:rsidRPr="00C6349D">
        <w:rPr>
          <w:bCs/>
        </w:rPr>
        <w:t>D N A:</w:t>
      </w:r>
    </w:p>
    <w:p w:rsidRDefault="000F0F31" w:rsidP="000F0F31" w:rsidR="000F0F31">
      <w:pPr>
        <w:pStyle w:val="Odlomakpopisa"/>
        <w:numPr>
          <w:ilvl w:val="0"/>
          <w:numId w:val="4"/>
        </w:numPr>
      </w:pPr>
      <w:r>
        <w:t>Predlagatelj po punomoćniku</w:t>
      </w:r>
    </w:p>
    <w:p w:rsidRDefault="000F0F31" w:rsidP="000F0F31" w:rsidR="000F0F31">
      <w:pPr>
        <w:pStyle w:val="Odlomakpopisa"/>
        <w:numPr>
          <w:ilvl w:val="0"/>
          <w:numId w:val="4"/>
        </w:numPr>
      </w:pPr>
      <w:r>
        <w:t xml:space="preserve">Stečajni upravitelj </w:t>
      </w:r>
      <w:r w:rsidRPr="00E900C4">
        <w:t>Perica Medaković</w:t>
      </w:r>
    </w:p>
    <w:p w:rsidRDefault="000F0F31" w:rsidP="000F0F31" w:rsidR="000F0F31">
      <w:pPr>
        <w:pStyle w:val="Odlomakpopisa"/>
        <w:numPr>
          <w:ilvl w:val="0"/>
          <w:numId w:val="4"/>
        </w:numPr>
      </w:pPr>
      <w:r>
        <w:t>Mrežna stranica e-Oglasna ploča sudova</w:t>
      </w:r>
    </w:p>
    <w:p w:rsidRDefault="000408DC" w:rsidP="00641CA9" w:rsidR="000408DC">
      <w:pPr>
        <w:ind w:left="1080"/>
        <w:jc w:val="both"/>
        <w:rPr>
          <w:bCs/>
        </w:rPr>
      </w:pPr>
    </w:p>
    <w:sectPr w:rsidSect="009B6182" w:rsidR="000408DC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5506" w:rsidR="00915506">
      <w:r>
        <w:separator/>
      </w:r>
    </w:p>
  </w:endnote>
  <w:endnote w:id="0" w:type="continuationSeparator">
    <w:p w:rsidRDefault="00915506" w:rsidR="00915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5506" w:rsidR="00915506">
      <w:r>
        <w:separator/>
      </w:r>
    </w:p>
  </w:footnote>
  <w:footnote w:id="0" w:type="continuationSeparator">
    <w:p w:rsidRDefault="00915506" w:rsidR="009155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5BDD" w:rsidR="00D65B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0F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CB3063" w:rsidP="00641CA9" w:rsidR="00D65BD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66634" w:rsidRPr="00366634">
      <w:rPr>
        <w:lang w:val="hr-HR"/>
      </w:rPr>
      <w:t>14 St-38</w:t>
    </w:r>
    <w:r w:rsidR="00641CA9">
      <w:rPr>
        <w:lang w:val="hr-HR"/>
      </w:rPr>
      <w:t>9</w:t>
    </w:r>
    <w:r w:rsidR="00366634" w:rsidRPr="00366634">
      <w:rPr>
        <w:lang w:val="hr-HR"/>
      </w:rPr>
      <w:t>/15-</w:t>
    </w:r>
    <w:r w:rsidR="00641CA9">
      <w:rPr>
        <w:lang w:val="hr-HR"/>
      </w:rPr>
      <w:t>2</w:t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R="00D65BDD" w:rsidRPr="009B6182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P="006A766D" w:rsidR="00D65BDD" w:rsidRPr="009B618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319C3"/>
    <w:multiLevelType w:val="hybridMultilevel"/>
    <w:tmpl w:val="B07894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6EB26196"/>
    <w:multiLevelType w:val="hybridMultilevel"/>
    <w:tmpl w:val="EE3C0252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0805"/>
    <w:rsid w:val="000408DC"/>
    <w:rsid w:val="000442EF"/>
    <w:rsid w:val="000679BE"/>
    <w:rsid w:val="00082FE4"/>
    <w:rsid w:val="000928CD"/>
    <w:rsid w:val="000C0327"/>
    <w:rsid w:val="000E6D7C"/>
    <w:rsid w:val="000F0F31"/>
    <w:rsid w:val="000F2860"/>
    <w:rsid w:val="000F603F"/>
    <w:rsid w:val="00145C40"/>
    <w:rsid w:val="00176811"/>
    <w:rsid w:val="001814DF"/>
    <w:rsid w:val="001B70DE"/>
    <w:rsid w:val="00222AAD"/>
    <w:rsid w:val="00243C15"/>
    <w:rsid w:val="00246558"/>
    <w:rsid w:val="00282C83"/>
    <w:rsid w:val="002C4AB9"/>
    <w:rsid w:val="002E2A16"/>
    <w:rsid w:val="00301C4A"/>
    <w:rsid w:val="00357F83"/>
    <w:rsid w:val="00366634"/>
    <w:rsid w:val="003B1B01"/>
    <w:rsid w:val="003C43D3"/>
    <w:rsid w:val="0041092A"/>
    <w:rsid w:val="004310FC"/>
    <w:rsid w:val="004773E2"/>
    <w:rsid w:val="005246E0"/>
    <w:rsid w:val="00550738"/>
    <w:rsid w:val="00554F3C"/>
    <w:rsid w:val="00563F8F"/>
    <w:rsid w:val="00571564"/>
    <w:rsid w:val="005F157B"/>
    <w:rsid w:val="00626F89"/>
    <w:rsid w:val="00636E9A"/>
    <w:rsid w:val="00641CA9"/>
    <w:rsid w:val="0065395F"/>
    <w:rsid w:val="006A718B"/>
    <w:rsid w:val="006A766D"/>
    <w:rsid w:val="006B7725"/>
    <w:rsid w:val="006C714F"/>
    <w:rsid w:val="00701988"/>
    <w:rsid w:val="00706916"/>
    <w:rsid w:val="00716A80"/>
    <w:rsid w:val="0075177A"/>
    <w:rsid w:val="007A44AF"/>
    <w:rsid w:val="007B009A"/>
    <w:rsid w:val="007F24B5"/>
    <w:rsid w:val="0083129F"/>
    <w:rsid w:val="00843F1B"/>
    <w:rsid w:val="008F4282"/>
    <w:rsid w:val="00915506"/>
    <w:rsid w:val="00940ABA"/>
    <w:rsid w:val="00960504"/>
    <w:rsid w:val="0096397B"/>
    <w:rsid w:val="00972B35"/>
    <w:rsid w:val="009A7A05"/>
    <w:rsid w:val="009B1F1B"/>
    <w:rsid w:val="009B2561"/>
    <w:rsid w:val="009B6182"/>
    <w:rsid w:val="009C558D"/>
    <w:rsid w:val="009D784F"/>
    <w:rsid w:val="00A23648"/>
    <w:rsid w:val="00A87B59"/>
    <w:rsid w:val="00AC4330"/>
    <w:rsid w:val="00BB0E17"/>
    <w:rsid w:val="00BB5484"/>
    <w:rsid w:val="00BB6DE8"/>
    <w:rsid w:val="00C32DE6"/>
    <w:rsid w:val="00C63891"/>
    <w:rsid w:val="00C972A6"/>
    <w:rsid w:val="00CB3063"/>
    <w:rsid w:val="00CD10B6"/>
    <w:rsid w:val="00CF188C"/>
    <w:rsid w:val="00D1393C"/>
    <w:rsid w:val="00D55534"/>
    <w:rsid w:val="00D65BDD"/>
    <w:rsid w:val="00D7194B"/>
    <w:rsid w:val="00D737DA"/>
    <w:rsid w:val="00D86B5E"/>
    <w:rsid w:val="00D95EFA"/>
    <w:rsid w:val="00DC6E58"/>
    <w:rsid w:val="00DE53D9"/>
    <w:rsid w:val="00DF2411"/>
    <w:rsid w:val="00DF5E42"/>
    <w:rsid w:val="00E1562E"/>
    <w:rsid w:val="00E20BDF"/>
    <w:rsid w:val="00E21C6F"/>
    <w:rsid w:val="00E305F0"/>
    <w:rsid w:val="00EA143E"/>
    <w:rsid w:val="00EA1CE5"/>
    <w:rsid w:val="00EB347D"/>
    <w:rsid w:val="00F0563D"/>
    <w:rsid w:val="00F43B36"/>
    <w:rsid w:val="00F50805"/>
    <w:rsid w:val="00FB21B5"/>
    <w:rsid w:val="00FD3AC8"/>
    <w:rsid w:val="00FD6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link w:val="Naslov2Char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305F0"/>
    <w:rPr>
      <w:b/>
      <w:bCs/>
    </w:rPr>
  </w:style>
  <w:style w:customStyle="true" w:styleId="Naslov2Char" w:type="character">
    <w:name w:val="Naslov 2 Char"/>
    <w:link w:val="Naslov2"/>
    <w:rsid w:val="00641CA9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0F0F31"/>
    <w:pPr>
      <w:ind w:left="720"/>
      <w:contextualSpacing/>
    </w:pPr>
    <w:rPr>
      <w:rFonts w:eastAsiaTheme="minorHAnsi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719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19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9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9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9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link w:val="Naslov2Char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305F0"/>
    <w:rPr>
      <w:b/>
      <w:bCs/>
    </w:rPr>
  </w:style>
  <w:style w:customStyle="1" w:styleId="Naslov2Char" w:type="character">
    <w:name w:val="Naslov 2 Char"/>
    <w:link w:val="Naslov2"/>
    <w:rsid w:val="00641CA9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0F0F31"/>
    <w:pPr>
      <w:ind w:left="720"/>
      <w:contextualSpacing/>
    </w:pPr>
    <w:rPr>
      <w:rFonts w:eastAsiaTheme="minorHAnsi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719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19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9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9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9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2015.</izvorni_sadrzaj>
    <derivirana_varijabla naziv="DomainObject.Predmet.DatumOsnivanja_1">7.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St-389/2015</izvorni_sadrzaj>
    <derivirana_varijabla naziv="DomainObject.Predmet.OznakaBroj_1">St-389/2015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ZAJEDNICA ŠPORTSKIH RIBOLOVNIH DRUŠTAVA OSIJEK</izvorni_sadrzaj>
    <derivirana_varijabla naziv="DomainObject.Predmet.ProtustrankaFormated_1">  ZAJEDNICA ŠPORTSKIH RIBOLOVNIH DRUŠTAVA OSIJEK</derivirana_varijabla>
  </DomainObject.Predmet.ProtustrankaFormated>
  <DomainObject.Predmet.ProtustrankaFormatedOIB>
    <izvorni_sadrzaj>  ZAJEDNICA ŠPORTSKIH RIBOLOVNIH DRUŠTAVA OSIJEK, OIB 29325054571</izvorni_sadrzaj>
    <derivirana_varijabla naziv="DomainObject.Predmet.ProtustrankaFormatedOIB_1">  ZAJEDNICA ŠPORTSKIH RIBOLOVNIH DRUŠTAVA OSIJEK, OIB 29325054571</derivirana_varijabla>
  </DomainObject.Predmet.ProtustrankaFormatedOIB>
  <DomainObject.Predmet.ProtustrankaFormatedWithAdress>
    <izvorni_sadrzaj> ZAJEDNICA ŠPORTSKIH RIBOLOVNIH DRUŠTAVA OSIJEK, Donjodravska obala 8, 31000 Osijek</izvorni_sadrzaj>
    <derivirana_varijabla naziv="DomainObject.Predmet.ProtustrankaFormatedWithAdress_1"> ZAJEDNICA ŠPORTSKIH RIBOLOVNIH DRUŠTAVA OSIJEK, Donjodravska obala 8, 31000 Osijek</derivirana_varijabla>
  </DomainObject.Predmet.ProtustrankaFormatedWithAdress>
  <DomainObject.Predmet.ProtustrankaFormatedWithAdressOIB>
    <izvorni_sadrzaj> ZAJEDNICA ŠPORTSKIH RIBOLOVNIH DRUŠTAVA OSIJEK, OIB 29325054571, Donjodravska obala 8, 31000 Osijek</izvorni_sadrzaj>
    <derivirana_varijabla naziv="DomainObject.Predmet.ProtustrankaFormatedWithAdressOIB_1"> ZAJEDNICA ŠPORTSKIH RIBOLOVNIH DRUŠTAVA OSIJEK, OIB 29325054571, Donjodravska obala 8, 31000 Osijek</derivirana_varijabla>
  </DomainObject.Predmet.ProtustrankaFormatedWithAdressOIB>
  <DomainObject.Predmet.ProtustrankaWithAdress>
    <izvorni_sadrzaj>ZAJEDNICA ŠPORTSKIH RIBOLOVNIH DRUŠTAVA OSIJEK Donjodravska obala 8, 31000 Osijek</izvorni_sadrzaj>
    <derivirana_varijabla naziv="DomainObject.Predmet.ProtustrankaWithAdress_1">ZAJEDNICA ŠPORTSKIH RIBOLOVNIH DRUŠTAVA OSIJEK Donjodravska obala 8, 31000 Osijek</derivirana_varijabla>
  </DomainObject.Predmet.ProtustrankaWithAdress>
  <DomainObject.Predmet.ProtustrankaWithAdressOIB>
    <izvorni_sadrzaj>ZAJEDNICA ŠPORTSKIH RIBOLOVNIH DRUŠTAVA OSIJEK, OIB 29325054571, Donjodravska obala 8, 31000 Osijek</izvorni_sadrzaj>
    <derivirana_varijabla naziv="DomainObject.Predmet.ProtustrankaWithAdressOIB_1">ZAJEDNICA ŠPORTSKIH RIBOLOVNIH DRUŠTAVA OSIJEK, OIB 29325054571, Donjodravska obala 8, 31000 Osijek</derivirana_varijabla>
  </DomainObject.Predmet.ProtustrankaWithAdressOIB>
  <DomainObject.Predmet.ProtustrankaNazivFormated>
    <izvorni_sadrzaj>ZAJEDNICA ŠPORTSKIH RIBOLOVNIH DRUŠTAVA OSIJEK</izvorni_sadrzaj>
    <derivirana_varijabla naziv="DomainObject.Predmet.ProtustrankaNazivFormated_1">ZAJEDNICA ŠPORTSKIH RIBOLOVNIH DRUŠTAVA OSIJEK</derivirana_varijabla>
  </DomainObject.Predmet.ProtustrankaNazivFormated>
  <DomainObject.Predmet.ProtustrankaNazivFormatedOIB>
    <izvorni_sadrzaj>ZAJEDNICA ŠPORTSKIH RIBOLOVNIH DRUŠTAVA OSIJEK, OIB 29325054571</izvorni_sadrzaj>
    <derivirana_varijabla naziv="DomainObject.Predmet.ProtustrankaNazivFormatedOIB_1">ZAJEDNICA ŠPORTSKIH RIBOLOVNIH DRUŠTAVA OSIJEK, OIB 29325054571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Dimnjašević</izvorni_sadrzaj>
    <derivirana_varijabla naziv="DomainObject.Predmet.StrankaFormated_1">  Josip Dimnjašević</derivirana_varijabla>
  </DomainObject.Predmet.StrankaFormated>
  <DomainObject.Predmet.StrankaFormatedOIB>
    <izvorni_sadrzaj>  Josip Dimnjašević, OIB 38140852101</izvorni_sadrzaj>
    <derivirana_varijabla naziv="DomainObject.Predmet.StrankaFormatedOIB_1">  Josip Dimnjašević, OIB 38140852101</derivirana_varijabla>
  </DomainObject.Predmet.StrankaFormatedOIB>
  <DomainObject.Predmet.StrankaFormatedWithAdress>
    <izvorni_sadrzaj> Josip Dimnjašević, Trpanjska 8, 31000 Osijek</izvorni_sadrzaj>
    <derivirana_varijabla naziv="DomainObject.Predmet.StrankaFormatedWithAdress_1"> Josip Dimnjašević, Trpanjska 8, 31000 Osijek</derivirana_varijabla>
  </DomainObject.Predmet.StrankaFormatedWithAdress>
  <DomainObject.Predmet.StrankaFormatedWithAdressOIB>
    <izvorni_sadrzaj> Josip Dimnjašević, OIB 38140852101, Trpanjska 8, 31000 Osijek</izvorni_sadrzaj>
    <derivirana_varijabla naziv="DomainObject.Predmet.StrankaFormatedWithAdressOIB_1"> Josip Dimnjašević, OIB 38140852101, Trpanjska 8, 31000 Osijek</derivirana_varijabla>
  </DomainObject.Predmet.StrankaFormatedWithAdressOIB>
  <DomainObject.Predmet.StrankaWithAdress>
    <izvorni_sadrzaj>Josip Dimnjašević Trpanjska 8,31000 Osijek</izvorni_sadrzaj>
    <derivirana_varijabla naziv="DomainObject.Predmet.StrankaWithAdress_1">Josip Dimnjašević Trpanjska 8,31000 Osijek</derivirana_varijabla>
  </DomainObject.Predmet.StrankaWithAdress>
  <DomainObject.Predmet.StrankaWithAdressOIB>
    <izvorni_sadrzaj>Josip Dimnjašević, OIB 38140852101, Trpanjska 8,31000 Osijek</izvorni_sadrzaj>
    <derivirana_varijabla naziv="DomainObject.Predmet.StrankaWithAdressOIB_1">Josip Dimnjašević, OIB 38140852101, Trpanjska 8,31000 Osijek</derivirana_varijabla>
  </DomainObject.Predmet.StrankaWithAdressOIB>
  <DomainObject.Predmet.StrankaNazivFormated>
    <izvorni_sadrzaj>Josip Dimnjašević</izvorni_sadrzaj>
    <derivirana_varijabla naziv="DomainObject.Predmet.StrankaNazivFormated_1">Josip Dimnjašević</derivirana_varijabla>
  </DomainObject.Predmet.StrankaNazivFormated>
  <DomainObject.Predmet.StrankaNazivFormatedOIB>
    <izvorni_sadrzaj>Josip Dimnjašević, OIB 38140852101</izvorni_sadrzaj>
    <derivirana_varijabla naziv="DomainObject.Predmet.StrankaNazivFormatedOIB_1">Josip Dimnjašević, OIB 38140852101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Josip Dimnjašević</item>
    </izvorni_sadrzaj>
    <derivirana_varijabla naziv="DomainObject.Predmet.StrankaListFormated_1">
      <item>Josip Dimnjašević</item>
    </derivirana_varijabla>
  </DomainObject.Predmet.StrankaListFormated>
  <DomainObject.Predmet.StrankaListFormatedOIB>
    <izvorni_sadrzaj>
      <item>Josip Dimnjašević, OIB 38140852101</item>
    </izvorni_sadrzaj>
    <derivirana_varijabla naziv="DomainObject.Predmet.StrankaListFormatedOIB_1">
      <item>Josip Dimnjašević, OIB 38140852101</item>
    </derivirana_varijabla>
  </DomainObject.Predmet.StrankaListFormatedOIB>
  <DomainObject.Predmet.StrankaListFormatedWithAdress>
    <izvorni_sadrzaj>
      <item>Josip Dimnjašević, Trpanjska 8, 31000 Osijek</item>
    </izvorni_sadrzaj>
    <derivirana_varijabla naziv="DomainObject.Predmet.StrankaListFormatedWithAdress_1">
      <item>Josip Dimnjašević, Trpanjska 8, 31000 Osijek</item>
    </derivirana_varijabla>
  </DomainObject.Predmet.StrankaListFormatedWithAdress>
  <DomainObject.Predmet.StrankaListFormatedWithAdressOIB>
    <izvorni_sadrzaj>
      <item>Josip Dimnjašević, OIB 38140852101, Trpanjska 8, 31000 Osijek</item>
    </izvorni_sadrzaj>
    <derivirana_varijabla naziv="DomainObject.Predmet.StrankaListFormatedWithAdressOIB_1">
      <item>Josip Dimnjašević, OIB 38140852101, Trpanjska 8, 31000 Osijek</item>
    </derivirana_varijabla>
  </DomainObject.Predmet.StrankaListFormatedWithAdressOIB>
  <DomainObject.Predmet.StrankaListNazivFormated>
    <izvorni_sadrzaj>
      <item>Josip Dimnjašević</item>
    </izvorni_sadrzaj>
    <derivirana_varijabla naziv="DomainObject.Predmet.StrankaListNazivFormated_1">
      <item>Josip Dimnjašević</item>
    </derivirana_varijabla>
  </DomainObject.Predmet.StrankaListNazivFormated>
  <DomainObject.Predmet.StrankaListNazivFormatedOIB>
    <izvorni_sadrzaj>
      <item>Josip Dimnjašević, OIB 38140852101</item>
    </izvorni_sadrzaj>
    <derivirana_varijabla naziv="DomainObject.Predmet.StrankaListNazivFormatedOIB_1">
      <item>Josip Dimnjašević, OIB 38140852101</item>
    </derivirana_varijabla>
  </DomainObject.Predmet.StrankaListNazivFormatedOIB>
  <DomainObject.Predmet.ProtuStrankaListFormated>
    <izvorni_sadrzaj>
      <item>ZAJEDNICA ŠPORTSKIH RIBOLOVNIH DRUŠTAVA OSIJEK</item>
    </izvorni_sadrzaj>
    <derivirana_varijabla naziv="DomainObject.Predmet.ProtuStrankaListFormated_1">
      <item>ZAJEDNICA ŠPORTSKIH RIBOLOVNIH DRUŠTAVA OSIJEK</item>
    </derivirana_varijabla>
  </DomainObject.Predmet.ProtuStrankaListFormated>
  <DomainObject.Predmet.ProtuStrankaListFormatedOIB>
    <izvorni_sadrzaj>
      <item>ZAJEDNICA ŠPORTSKIH RIBOLOVNIH DRUŠTAVA OSIJEK, OIB 29325054571</item>
    </izvorni_sadrzaj>
    <derivirana_varijabla naziv="DomainObject.Predmet.ProtuStrankaListFormatedOIB_1">
      <item>ZAJEDNICA ŠPORTSKIH RIBOLOVNIH DRUŠTAVA OSIJEK, OIB 29325054571</item>
    </derivirana_varijabla>
  </DomainObject.Predmet.ProtuStrankaListFormatedOIB>
  <DomainObject.Predmet.ProtuStrankaListFormatedWithAdress>
    <izvorni_sadrzaj>
      <item>ZAJEDNICA ŠPORTSKIH RIBOLOVNIH DRUŠTAVA OSIJEK, Donjodravska obala 8, 31000 Osijek</item>
    </izvorni_sadrzaj>
    <derivirana_varijabla naziv="DomainObject.Predmet.ProtuStrankaListFormatedWithAdress_1">
      <item>ZAJEDNICA ŠPORTSKIH RIBOLOVNIH DRUŠTAVA OSIJEK, Donjodravska obala 8, 31000 Osijek</item>
    </derivirana_varijabla>
  </DomainObject.Predmet.ProtuStrankaListFormatedWithAdress>
  <DomainObject.Predmet.ProtuStrankaListFormatedWithAdressOIB>
    <izvorni_sadrzaj>
      <item>ZAJEDNICA ŠPORTSKIH RIBOLOVNIH DRUŠTAVA OSIJEK, OIB 29325054571, Donjodravska obala 8, 31000 Osijek</item>
    </izvorni_sadrzaj>
    <derivirana_varijabla naziv="DomainObject.Predmet.ProtuStrankaListFormatedWithAdressOIB_1">
      <item>ZAJEDNICA ŠPORTSKIH RIBOLOVNIH DRUŠTAVA OSIJEK, OIB 29325054571, Donjodravska obala 8, 31000 Osijek</item>
    </derivirana_varijabla>
  </DomainObject.Predmet.ProtuStrankaListFormatedWithAdressOIB>
  <DomainObject.Predmet.ProtuStrankaListNazivFormated>
    <izvorni_sadrzaj>
      <item>ZAJEDNICA ŠPORTSKIH RIBOLOVNIH DRUŠTAVA OSIJEK</item>
    </izvorni_sadrzaj>
    <derivirana_varijabla naziv="DomainObject.Predmet.ProtuStrankaListNazivFormated_1">
      <item>ZAJEDNICA ŠPORTSKIH RIBOLOVNIH DRUŠTAVA OSIJEK</item>
    </derivirana_varijabla>
  </DomainObject.Predmet.ProtuStrankaListNazivFormated>
  <DomainObject.Predmet.ProtuStrankaListNazivFormatedOIB>
    <izvorni_sadrzaj>
      <item>ZAJEDNICA ŠPORTSKIH RIBOLOVNIH DRUŠTAVA OSIJEK, OIB 29325054571</item>
    </izvorni_sadrzaj>
    <derivirana_varijabla naziv="DomainObject.Predmet.ProtuStrankaListNazivFormatedOIB_1">
      <item>ZAJEDNICA ŠPORTSKIH RIBOLOVNIH DRUŠTAVA OSIJEK, OIB 29325054571</item>
    </derivirana_varijabla>
  </DomainObject.Predmet.ProtuStrankaListNazivFormatedOIB>
  <DomainObject.Predmet.OstaliListFormated>
    <izvorni_sadrzaj>
      <item>ŽDO GUO OSIJEK</item>
      <item>FINA OSIJEK</item>
      <item>Perica Medaković</item>
    </izvorni_sadrzaj>
    <derivirana_varijabla naziv="DomainObject.Predmet.OstaliListFormated_1">
      <item>ŽDO GUO OSIJEK</item>
      <item>FINA OSIJEK</item>
      <item>Perica Medaković</item>
    </derivirana_varijabla>
  </DomainObject.Predmet.OstaliListFormated>
  <DomainObject.Predmet.OstaliListFormatedOIB>
    <izvorni_sadrzaj>
      <item>ŽDO GUO OSIJEK</item>
      <item>FINA OSIJEK</item>
      <item>Perica Medaković, OIB 37577204378</item>
    </izvorni_sadrzaj>
    <derivirana_varijabla naziv="DomainObject.Predmet.OstaliListFormatedOIB_1">
      <item>ŽDO GUO OSIJEK</item>
      <item>FINA OSIJEK</item>
      <item>Perica Medaković, OIB 37577204378</item>
    </derivirana_varijabla>
  </DomainObject.Predmet.OstaliListFormatedOIB>
  <DomainObject.Predmet.OstaliListFormatedWithAdress>
    <izvorni_sadrzaj>
      <item>ŽDO GUO OSIJEK</item>
      <item>FINA OSIJEK</item>
      <item>Perica Medaković, Ivana Mažuranića 2d, 43500 Daruvar</item>
    </izvorni_sadrzaj>
    <derivirana_varijabla naziv="DomainObject.Predmet.OstaliListFormatedWithAdress_1">
      <item>ŽDO GUO OSIJEK</item>
      <item>FINA OSIJEK</item>
      <item>Perica Medaković, Ivana Mažuranića 2d, 43500 Daruvar</item>
    </derivirana_varijabla>
  </DomainObject.Predmet.OstaliListFormatedWithAdress>
  <DomainObject.Predmet.OstaliListFormatedWithAdressOIB>
    <izvorni_sadrzaj>
      <item>ŽDO GUO OSIJEK</item>
      <item>FINA OSIJEK</item>
      <item>Perica Medaković, OIB 37577204378, Ivana Mažuranića 2d, 43500 Daruvar</item>
    </izvorni_sadrzaj>
    <derivirana_varijabla naziv="DomainObject.Predmet.OstaliListFormatedWithAdressOIB_1">
      <item>ŽDO GUO OSIJEK</item>
      <item>FINA OSIJEK</item>
      <item>Perica Medaković, OIB 37577204378, Ivana Mažuranića 2d, 43500 Daruvar</item>
    </derivirana_varijabla>
  </DomainObject.Predmet.OstaliListFormatedWithAdressOIB>
  <DomainObject.Predmet.OstaliListNazivFormated>
    <izvorni_sadrzaj>
      <item>ŽDO GUO OSIJEK</item>
      <item>FINA OSIJEK</item>
      <item>Perica Medaković</item>
    </izvorni_sadrzaj>
    <derivirana_varijabla naziv="DomainObject.Predmet.OstaliListNazivFormated_1">
      <item>ŽDO GUO OSIJEK</item>
      <item>FINA OSIJEK</item>
      <item>Perica Medaković</item>
    </derivirana_varijabla>
  </DomainObject.Predmet.OstaliListNazivFormated>
  <DomainObject.Predmet.OstaliListNazivFormatedOIB>
    <izvorni_sadrzaj>
      <item>ŽDO GUO OSIJEK</item>
      <item>FINA OSIJEK</item>
      <item>Perica Medaković, OIB 37577204378</item>
    </izvorni_sadrzaj>
    <derivirana_varijabla naziv="DomainObject.Predmet.OstaliListNazivFormatedOIB_1">
      <item>ŽDO GUO OSIJEK</item>
      <item>FINA OSIJEK</item>
      <item>Perica Medaković, OIB 37577204378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Dimnjašević</izvorni_sadrzaj>
    <derivirana_varijabla naziv="DomainObject.Predmet.StrankaIDrugi_1">Josip Dimnjašević</derivirana_varijabla>
  </DomainObject.Predmet.StrankaIDrugi>
  <DomainObject.Predmet.ProtustrankaIDrugi>
    <izvorni_sadrzaj>ZAJEDNICA ŠPORTSKIH RIBOLOVNIH DRUŠTAVA OSIJEK</izvorni_sadrzaj>
    <derivirana_varijabla naziv="DomainObject.Predmet.ProtustrankaIDrugi_1">ZAJEDNICA ŠPORTSKIH RIBOLOVNIH DRUŠTAVA OSIJEK</derivirana_varijabla>
  </DomainObject.Predmet.ProtustrankaIDrugi>
  <DomainObject.Predmet.StrankaIDrugiAdressOIB>
    <izvorni_sadrzaj>Josip Dimnjašević, OIB 38140852101, Trpanjska 8, 31000 Osijek</izvorni_sadrzaj>
    <derivirana_varijabla naziv="DomainObject.Predmet.StrankaIDrugiAdressOIB_1">Josip Dimnjašević, OIB 38140852101, Trpanjska 8, 31000 Osijek</derivirana_varijabla>
  </DomainObject.Predmet.StrankaIDrugiAdressOIB>
  <DomainObject.Predmet.ProtustrankaIDrugiAdressOIB>
    <izvorni_sadrzaj>ZAJEDNICA ŠPORTSKIH RIBOLOVNIH DRUŠTAVA OSIJEK, OIB 29325054571, Donjodravska obala 8, 31000 Osijek</izvorni_sadrzaj>
    <derivirana_varijabla naziv="DomainObject.Predmet.ProtustrankaIDrugiAdressOIB_1">ZAJEDNICA ŠPORTSKIH RIBOLOVNIH DRUŠTAVA OSIJEK, OIB 29325054571, Donjodravska obala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Dimnjašević</item>
      <item>ZAJEDNICA ŠPORTSKIH RIBOLOVNIH DRUŠTAVA OSIJEK</item>
      <item>ŽDO GUO OSIJEK</item>
      <item>FINA OSIJEK</item>
      <item>Perica Medaković</item>
    </izvorni_sadrzaj>
    <derivirana_varijabla naziv="DomainObject.Predmet.SudioniciListNaziv_1">
      <item>Josip Dimnjašević</item>
      <item>ZAJEDNICA ŠPORTSKIH RIBOLOVNIH DRUŠTAVA OSIJEK</item>
      <item>ŽDO GUO OSIJEK</item>
      <item>FINA OSIJEK</item>
      <item>Perica Medaković</item>
    </derivirana_varijabla>
  </DomainObject.Predmet.SudioniciListNaziv>
  <DomainObject.Predmet.SudioniciListAdressOIB>
    <izvorni_sadrzaj>
      <item>Josip Dimnjašević, OIB 38140852101, Trpanjska 8,31000 Osijek</item>
      <item>ZAJEDNICA ŠPORTSKIH RIBOLOVNIH DRUŠTAVA OSIJEK, OIB 29325054571, Donjodravska obala 8,31000 Osijek</item>
      <item>ŽDO GUO OSIJEK</item>
      <item>FINA OSIJEK</item>
      <item>Perica Medaković, OIB 37577204378, Ivana Mažuranića 2d,43500 Daruvar</item>
    </izvorni_sadrzaj>
    <derivirana_varijabla naziv="DomainObject.Predmet.SudioniciListAdressOIB_1">
      <item>Josip Dimnjašević, OIB 38140852101, Trpanjska 8,31000 Osijek</item>
      <item>ZAJEDNICA ŠPORTSKIH RIBOLOVNIH DRUŠTAVA OSIJEK, OIB 29325054571, Donjodravska obala 8,31000 Osijek</item>
      <item>ŽDO GUO OSIJEK</item>
      <item>FINA OSIJEK</item>
      <item>Perica Medaković, OIB 37577204378, Ivana Mažuranića 2d,43500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38140852101</item>
      <item>, OIB 29325054571</item>
      <item>, OIB null</item>
      <item>, OIB null</item>
      <item>, OIB 37577204378</item>
    </izvorni_sadrzaj>
    <derivirana_varijabla naziv="DomainObject.Predmet.SudioniciListNazivOIB_1">
      <item>, OIB 38140852101</item>
      <item>, OIB 29325054571</item>
      <item>, OIB null</item>
      <item>, OIB null</item>
      <item>, OIB 37577204378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170</properties:Words>
  <properties:Characters>863</properties:Characters>
  <properties:Lines>40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St-67/10-4</vt:lpstr>
    </vt:vector>
  </properties:TitlesOfParts>
  <properties:LinksUpToDate>false</properties:LinksUpToDate>
  <properties:CharactersWithSpaces>1150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2017-01-10T12:22:00Z</dcterms:created>
  <dc:creator>edeke</dc:creator>
  <cp:lastModifiedBy>Elizabeta Đeke</cp:lastModifiedBy>
  <cp:lastPrinted>2016-08-23T12:30:00Z</cp:lastPrinted>
  <dcterms:modified xmlns:xsi="http://www.w3.org/2001/XMLSchema-instance" xsi:type="dcterms:W3CDTF">2017-01-10T12:40:00Z</dcterms:modified>
  <cp:revision>4</cp:revision>
  <dc:title>Broj: 14 St-67/10-4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