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2cbc" w14:paraId="20c2cbc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521F93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521F93">
              <w:rPr>
                <w:noProof/>
              </w:rPr>
              <w:t>86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521F93">
        <w:t>BILOKAPIĆ j.d.o.o</w:t>
      </w:r>
      <w:r w:rsidR="007108CB">
        <w:t>.</w:t>
      </w:r>
      <w:r w:rsidR="00521F93">
        <w:t xml:space="preserve"> za ugostiteljstvo</w:t>
      </w:r>
      <w:r w:rsidR="00F4530C" w:rsidRPr="00F4530C">
        <w:t xml:space="preserve">, OIB: </w:t>
      </w:r>
      <w:r w:rsidR="00521F93">
        <w:t>94403419656</w:t>
      </w:r>
      <w:r w:rsidR="00956461">
        <w:t xml:space="preserve">, </w:t>
      </w:r>
      <w:r w:rsidR="00521F93">
        <w:t xml:space="preserve">Fra Stjepana </w:t>
      </w:r>
      <w:proofErr w:type="spellStart"/>
      <w:r w:rsidR="00521F93">
        <w:t>Vrlića</w:t>
      </w:r>
      <w:proofErr w:type="spellEnd"/>
      <w:r w:rsidR="00521F93">
        <w:t xml:space="preserve"> 14, Omiš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521F93">
        <w:t>8</w:t>
      </w:r>
      <w:r w:rsidR="007108CB">
        <w:t>. svibnja 2018.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21F93">
        <w:t>BILOKAPIĆ j.d.o.o. za ugostiteljstvo</w:t>
      </w:r>
      <w:r w:rsidR="00521F93" w:rsidRPr="00F4530C">
        <w:t xml:space="preserve">, OIB: </w:t>
      </w:r>
      <w:r w:rsidR="00521F93">
        <w:t xml:space="preserve">94403419656, Fra Stjepana </w:t>
      </w:r>
      <w:proofErr w:type="spellStart"/>
      <w:r w:rsidR="00521F93">
        <w:t>Vrlića</w:t>
      </w:r>
      <w:proofErr w:type="spellEnd"/>
      <w:r w:rsidR="00521F93">
        <w:t xml:space="preserve"> 14, Omiš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521F93">
        <w:t>12. siječnja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521F93">
        <w:t>15.452,56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521F93">
        <w:t>8</w:t>
      </w:r>
      <w:r w:rsidR="007108CB">
        <w:t>. svibnja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08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1F93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67A63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St-86/2018</izvorni_sadrzaj>
    <derivirana_varijabla naziv="DomainObject.Predmet.OznakaBroj_1">St-86/2018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BILOKAPIĆ j.d.o.o. za ugostiteljstvo</izvorni_sadrzaj>
    <derivirana_varijabla naziv="DomainObject.Predmet.ProtustrankaFormated_1">  BILOKAPIĆ j.d.o.o. za ugostiteljstvo</derivirana_varijabla>
  </DomainObject.Predmet.ProtustrankaFormated>
  <DomainObject.Predmet.ProtustrankaFormatedOIB>
    <izvorni_sadrzaj>  BILOKAPIĆ j.d.o.o. za ugostiteljstvo, OIB 94403419656</izvorni_sadrzaj>
    <derivirana_varijabla naziv="DomainObject.Predmet.ProtustrankaFormatedOIB_1">  BILOKAPIĆ j.d.o.o. za ugostiteljstvo, OIB 94403419656</derivirana_varijabla>
  </DomainObject.Predmet.ProtustrankaFormatedOIB>
  <DomainObject.Predmet.ProtustrankaFormatedWithAdress>
    <izvorni_sadrzaj> BILOKAPIĆ j.d.o.o. za ugostiteljstvo, Fra Stjepana Vrlića 14, 21310 Omiš</izvorni_sadrzaj>
    <derivirana_varijabla naziv="DomainObject.Predmet.ProtustrankaFormatedWithAdress_1"> BILOKAPIĆ j.d.o.o. za ugostiteljstvo, Fra Stjepana Vrlića 14, 21310 Omiš</derivirana_varijabla>
  </DomainObject.Predmet.ProtustrankaFormatedWithAdress>
  <DomainObject.Predmet.ProtustrankaFormatedWithAdressOIB>
    <izvorni_sadrzaj> BILOKAPIĆ j.d.o.o. za ugostiteljstvo, OIB 94403419656, Fra Stjepana Vrlića 14, 21310 Omiš</izvorni_sadrzaj>
    <derivirana_varijabla naziv="DomainObject.Predmet.ProtustrankaFormatedWithAdressOIB_1"> BILOKAPIĆ j.d.o.o. za ugostiteljstvo, OIB 94403419656, Fra Stjepana Vrlića 14, 21310 Omiš</derivirana_varijabla>
  </DomainObject.Predmet.ProtustrankaFormatedWithAdressOIB>
  <DomainObject.Predmet.ProtustrankaWithAdress>
    <izvorni_sadrzaj>BILOKAPIĆ j.d.o.o. za ugostiteljstvo Fra Stjepana Vrlića 14, 21310 Omiš</izvorni_sadrzaj>
    <derivirana_varijabla naziv="DomainObject.Predmet.ProtustrankaWithAdress_1">BILOKAPIĆ j.d.o.o. za ugostiteljstvo Fra Stjepana Vrlića 14, 21310 Omiš</derivirana_varijabla>
  </DomainObject.Predmet.ProtustrankaWithAdress>
  <DomainObject.Predmet.ProtustrankaWithAdressOIB>
    <izvorni_sadrzaj>BILOKAPIĆ j.d.o.o. za ugostiteljstvo, OIB 94403419656, Fra Stjepana Vrlića 14, 21310 Omiš</izvorni_sadrzaj>
    <derivirana_varijabla naziv="DomainObject.Predmet.ProtustrankaWithAdressOIB_1">BILOKAPIĆ j.d.o.o. za ugostiteljstvo, OIB 94403419656, Fra Stjepana Vrlića 14, 21310 Omiš</derivirana_varijabla>
  </DomainObject.Predmet.ProtustrankaWithAdressOIB>
  <DomainObject.Predmet.ProtustrankaNazivFormated>
    <izvorni_sadrzaj>BILOKAPIĆ j.d.o.o. za ugostiteljstvo</izvorni_sadrzaj>
    <derivirana_varijabla naziv="DomainObject.Predmet.ProtustrankaNazivFormated_1">BILOKAPIĆ j.d.o.o. za ugostiteljstvo</derivirana_varijabla>
  </DomainObject.Predmet.ProtustrankaNazivFormated>
  <DomainObject.Predmet.ProtustrankaNazivFormatedOIB>
    <izvorni_sadrzaj>BILOKAPIĆ j.d.o.o. za ugostiteljstvo, OIB 94403419656</izvorni_sadrzaj>
    <derivirana_varijabla naziv="DomainObject.Predmet.ProtustrankaNazivFormatedOIB_1">BILOKAPIĆ j.d.o.o. za ugostiteljstvo, OIB 94403419656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15452.56</izvorni_sadrzaj>
    <derivirana_varijabla naziv="DomainObject.Predmet.TrenutnaVrijednost_1">15452.56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BILOKAPIĆ j.d.o.o. za ugostiteljstvo</item>
    </izvorni_sadrzaj>
    <derivirana_varijabla naziv="DomainObject.Predmet.ProtuStrankaListFormated_1">
      <item>BILOKAPIĆ j.d.o.o. za ugostiteljstvo</item>
    </derivirana_varijabla>
  </DomainObject.Predmet.ProtuStrankaListFormated>
  <DomainObject.Predmet.ProtuStrankaListFormatedOIB>
    <izvorni_sadrzaj>
      <item>BILOKAPIĆ j.d.o.o. za ugostiteljstvo, OIB 94403419656</item>
    </izvorni_sadrzaj>
    <derivirana_varijabla naziv="DomainObject.Predmet.ProtuStrankaListFormatedOIB_1">
      <item>BILOKAPIĆ j.d.o.o. za ugostiteljstvo, OIB 94403419656</item>
    </derivirana_varijabla>
  </DomainObject.Predmet.ProtuStrankaListFormatedOIB>
  <DomainObject.Predmet.ProtuStrankaListFormatedWithAdress>
    <izvorni_sadrzaj>
      <item>BILOKAPIĆ j.d.o.o. za ugostiteljstvo, Fra Stjepana Vrlića 14, 21310 Omiš</item>
    </izvorni_sadrzaj>
    <derivirana_varijabla naziv="DomainObject.Predmet.ProtuStrankaListFormatedWithAdress_1">
      <item>BILOKAPIĆ j.d.o.o. za ugostiteljstvo, Fra Stjepana Vrlića 14, 21310 Omiš</item>
    </derivirana_varijabla>
  </DomainObject.Predmet.ProtuStrankaListFormatedWithAdress>
  <DomainObject.Predmet.ProtuStrankaListFormatedWithAdressOIB>
    <izvorni_sadrzaj>
      <item>BILOKAPIĆ j.d.o.o. za ugostiteljstvo, OIB 94403419656, Fra Stjepana Vrlića 14, 21310 Omiš</item>
    </izvorni_sadrzaj>
    <derivirana_varijabla naziv="DomainObject.Predmet.ProtuStrankaListFormatedWithAdressOIB_1">
      <item>BILOKAPIĆ j.d.o.o. za ugostiteljstvo, OIB 94403419656, Fra Stjepana Vrlića 14, 21310 Omiš</item>
    </derivirana_varijabla>
  </DomainObject.Predmet.ProtuStrankaListFormatedWithAdressOIB>
  <DomainObject.Predmet.ProtuStrankaListNazivFormated>
    <izvorni_sadrzaj>
      <item>BILOKAPIĆ j.d.o.o. za ugostiteljstvo</item>
    </izvorni_sadrzaj>
    <derivirana_varijabla naziv="DomainObject.Predmet.ProtuStrankaListNazivFormated_1">
      <item>BILOKAPIĆ j.d.o.o. za ugostiteljstvo</item>
    </derivirana_varijabla>
  </DomainObject.Predmet.ProtuStrankaListNazivFormated>
  <DomainObject.Predmet.ProtuStrankaListNazivFormatedOIB>
    <izvorni_sadrzaj>
      <item>BILOKAPIĆ j.d.o.o. za ugostiteljstvo, OIB 94403419656</item>
    </izvorni_sadrzaj>
    <derivirana_varijabla naziv="DomainObject.Predmet.ProtuStrankaListNazivFormatedOIB_1">
      <item>BILOKAPIĆ j.d.o.o. za ugostiteljstvo, OIB 94403419656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BILOKAPIĆ j.d.o.o. za ugostiteljstvo</izvorni_sadrzaj>
    <derivirana_varijabla naziv="DomainObject.Predmet.ProtustrankaIDrugi_1">BILOKAPIĆ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BILOKAPIĆ j.d.o.o. za ugostiteljstvo, OIB 94403419656, Fra Stjepana Vrlića 14, 21310 Omiš</izvorni_sadrzaj>
    <derivirana_varijabla naziv="DomainObject.Predmet.ProtustrankaIDrugiAdressOIB_1">BILOKAPIĆ j.d.o.o. za ugostiteljstvo, OIB 94403419656, Fra Stjepana Vrlića 14,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BILOKAPIĆ j.d.o.o. za ugostiteljstvo</item>
      <item>FINANCIJSKA AGENCIJA, RC SPLIT</item>
    </izvorni_sadrzaj>
    <derivirana_varijabla naziv="DomainObject.Predmet.SudioniciListNaziv_1">
      <item>BILOKAPIĆ j.d.o.o. za ugostiteljstvo</item>
      <item>FINANCIJSKA AGENCIJA, RC SPLIT</item>
    </derivirana_varijabla>
  </DomainObject.Predmet.SudioniciListNaziv>
  <DomainObject.Predmet.SudioniciListAdressOIB>
    <izvorni_sadrzaj>
      <item>BILOKAPIĆ j.d.o.o. za ugostiteljstvo, OIB 94403419656, Fra Stjepana Vrlića 14,21310 Omiš</item>
      <item>FINANCIJSKA AGENCIJA, RC SPLIT, OIB 85821130368, Mažuranićevo šetalište 24 b,21000 Split</item>
    </izvorni_sadrzaj>
    <derivirana_varijabla naziv="DomainObject.Predmet.SudioniciListAdressOIB_1">
      <item>BILOKAPIĆ j.d.o.o. za ugostiteljstvo, OIB 94403419656, Fra Stjepana Vrlića 14,21310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94403419656</item>
      <item>, OIB 85821130368</item>
    </izvorni_sadrzaj>
    <derivirana_varijabla naziv="DomainObject.Predmet.SudioniciListNazivOIB_1">
      <item>, OIB 94403419656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509471-0647-4206-B7BE-E3DB1E993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1862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2018-05-07T11:59:00Z</dcterms:created>
  <dc:creator>nmarkovic</dc:creator>
  <cp:lastModifiedBy>Ana Golub Gruić</cp:lastModifiedBy>
  <cp:lastPrinted>2018-05-07T10:41:00Z</cp:lastPrinted>
  <dcterms:modified xmlns:xsi="http://www.w3.org/2001/XMLSchema-instance" xsi:type="dcterms:W3CDTF">2018-05-08T08:22:00Z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(St-86-2018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