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7afb" w14:paraId="91e7afb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F3A26">
        <w:t>954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8F3A26">
        <w:rPr>
          <w:lang w:val="pt-BR"/>
        </w:rPr>
        <w:t>ATLAS BERG j.d.o.o., Zagreb, Poljane 40, OIB: 97803823533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F73AA">
        <w:rPr>
          <w:lang w:val="pt-BR"/>
        </w:rPr>
        <w:t>8. lipnja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F2103">
        <w:rPr>
          <w:lang w:val="pt-BR"/>
        </w:rPr>
        <w:t>ATLAS BERG j.d.o.o., Zagreb, Poljane 40, OIB: 97803823533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F3A26">
        <w:t>954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F109B">
        <w:rPr>
          <w:lang w:val="pt-BR"/>
        </w:rPr>
        <w:t>ATLAS BERG j.d.o.o., Zagreb, Poljane 40, OIB: 97803823533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B399B">
        <w:rPr>
          <w:lang w:val="pt-BR"/>
        </w:rPr>
        <w:t>ATLAS BERG j.d.o.o., Zagreb, Poljane 40, OIB: 97803823533</w:t>
      </w:r>
      <w:r w:rsidR="007B399B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>je 2</w:t>
      </w:r>
      <w:r w:rsidR="00E76997">
        <w:t xml:space="preserve">. </w:t>
      </w:r>
      <w:r w:rsidR="007B399B">
        <w:t>travnja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F02BD7">
        <w:t>120</w:t>
      </w:r>
      <w:r w:rsidR="00E76997">
        <w:t xml:space="preserve"> </w:t>
      </w:r>
      <w:r w:rsidR="00E76997" w:rsidRPr="00E974B3">
        <w:t xml:space="preserve">dana, u ukupnom iznosu od </w:t>
      </w:r>
      <w:r w:rsidR="00F02BD7">
        <w:t>21.361,38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F02BD7">
        <w:t>1</w:t>
      </w:r>
      <w:r w:rsidR="00E76997" w:rsidRPr="00E974B3">
        <w:t xml:space="preserve"> zaposlen</w:t>
      </w:r>
      <w:r w:rsidR="00F02BD7">
        <w:t>og</w:t>
      </w:r>
      <w:r w:rsidR="00E76997">
        <w:t>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EF22B2">
        <w:t>23. travnja 2018.</w:t>
      </w:r>
      <w:r w:rsidR="002B01BF">
        <w:t xml:space="preserve">, koje je </w:t>
      </w:r>
      <w:r w:rsidR="00EF22B2">
        <w:t>24. travnja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F73AA">
        <w:t>7. lipnja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FD694E" w:rsidP="0083257E" w:rsidR="00FD694E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F02BD7">
        <w:t>12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5910D1">
        <w:t xml:space="preserve">30.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F02BD7">
        <w:t>147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(spis na listu </w:t>
      </w:r>
      <w:r w:rsidR="00F02BD7">
        <w:t>4</w:t>
      </w:r>
      <w:r>
        <w:t>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B24911" w:rsidP="006D72C2" w:rsidR="00457978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3. svibnja 2018. (list </w:t>
      </w:r>
      <w:r w:rsidR="00F02BD7">
        <w:t>13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C7C28">
        <w:t>8. lipnja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41D91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341D91" w:rsidP="00341D91" w:rsidR="00341D91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341D91" w:rsidP="00341D91" w:rsidR="00F110C5" w:rsidRPr="00A17F45">
      <w:r>
        <w:t>Natalija Perković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41D91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8F3A26">
      <w:rPr>
        <w:sz w:val="24"/>
        <w:szCs w:val="24"/>
      </w:rPr>
      <w:t>954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41D91"/>
    <w:rsid w:val="003B028A"/>
    <w:rsid w:val="003D0115"/>
    <w:rsid w:val="003D40F6"/>
    <w:rsid w:val="003D70DD"/>
    <w:rsid w:val="003F2103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B399B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3A26"/>
    <w:rsid w:val="008F656F"/>
    <w:rsid w:val="00901CFD"/>
    <w:rsid w:val="00923F98"/>
    <w:rsid w:val="00937068"/>
    <w:rsid w:val="00947BCF"/>
    <w:rsid w:val="00973C2C"/>
    <w:rsid w:val="00974A7E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CF109B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02BD7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St-954/2018-15</izvorni_sadrzaj>
    <derivirana_varijabla naziv="DomainObject.Oznaka_1">St-954/2018-15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St-954/2018</izvorni_sadrzaj>
    <derivirana_varijabla naziv="DomainObject.Predmet.OznakaBroj_1">St-954/2018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ATLAS BERG j.d.o.o.</izvorni_sadrzaj>
    <derivirana_varijabla naziv="DomainObject.Predmet.ProtustrankaFormated_1">  ATLAS BERG j.d.o.o.</derivirana_varijabla>
  </DomainObject.Predmet.ProtustrankaFormated>
  <DomainObject.Predmet.ProtustrankaFormatedOIB>
    <izvorni_sadrzaj>  ATLAS BERG j.d.o.o., OIB 97803823533</izvorni_sadrzaj>
    <derivirana_varijabla naziv="DomainObject.Predmet.ProtustrankaFormatedOIB_1">  ATLAS BERG j.d.o.o., OIB 97803823533</derivirana_varijabla>
  </DomainObject.Predmet.ProtustrankaFormatedOIB>
  <DomainObject.Predmet.ProtustrankaFormatedWithAdress>
    <izvorni_sadrzaj> ATLAS BERG j.d.o.o., Poljane 40, 10000 Zagreb</izvorni_sadrzaj>
    <derivirana_varijabla naziv="DomainObject.Predmet.ProtustrankaFormatedWithAdress_1"> ATLAS BERG j.d.o.o., Poljane 40, 10000 Zagreb</derivirana_varijabla>
  </DomainObject.Predmet.ProtustrankaFormatedWithAdress>
  <DomainObject.Predmet.ProtustrankaFormatedWithAdressOIB>
    <izvorni_sadrzaj> ATLAS BERG j.d.o.o., OIB 97803823533, Poljane 40, 10000 Zagreb</izvorni_sadrzaj>
    <derivirana_varijabla naziv="DomainObject.Predmet.ProtustrankaFormatedWithAdressOIB_1"> ATLAS BERG j.d.o.o., OIB 97803823533, Poljane 40, 10000 Zagreb</derivirana_varijabla>
  </DomainObject.Predmet.ProtustrankaFormatedWithAdressOIB>
  <DomainObject.Predmet.ProtustrankaWithAdress>
    <izvorni_sadrzaj>ATLAS BERG j.d.o.o. Poljane 40, 10000 Zagreb</izvorni_sadrzaj>
    <derivirana_varijabla naziv="DomainObject.Predmet.ProtustrankaWithAdress_1">ATLAS BERG j.d.o.o. Poljane 40, 10000 Zagreb</derivirana_varijabla>
  </DomainObject.Predmet.ProtustrankaWithAdress>
  <DomainObject.Predmet.ProtustrankaWithAdressOIB>
    <izvorni_sadrzaj>ATLAS BERG j.d.o.o., OIB 97803823533, Poljane 40, 10000 Zagreb</izvorni_sadrzaj>
    <derivirana_varijabla naziv="DomainObject.Predmet.ProtustrankaWithAdressOIB_1">ATLAS BERG j.d.o.o., OIB 97803823533, Poljane 40, 10000 Zagreb</derivirana_varijabla>
  </DomainObject.Predmet.ProtustrankaWithAdressOIB>
  <DomainObject.Predmet.ProtustrankaNazivFormated>
    <izvorni_sadrzaj>ATLAS BERG j.d.o.o.</izvorni_sadrzaj>
    <derivirana_varijabla naziv="DomainObject.Predmet.ProtustrankaNazivFormated_1">ATLAS BERG j.d.o.o.</derivirana_varijabla>
  </DomainObject.Predmet.ProtustrankaNazivFormated>
  <DomainObject.Predmet.ProtustrankaNazivFormatedOIB>
    <izvorni_sadrzaj>ATLAS BERG j.d.o.o., OIB 97803823533</izvorni_sadrzaj>
    <derivirana_varijabla naziv="DomainObject.Predmet.ProtustrankaNazivFormatedOIB_1">ATLAS BERG j.d.o.o., OIB 97803823533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ATLAS BERG j.d.o.o.</item>
    </izvorni_sadrzaj>
    <derivirana_varijabla naziv="DomainObject.Predmet.ProtuStrankaListFormated_1">
      <item>ATLAS BERG j.d.o.o.</item>
    </derivirana_varijabla>
  </DomainObject.Predmet.ProtuStrankaListFormated>
  <DomainObject.Predmet.ProtuStrankaListFormatedOIB>
    <izvorni_sadrzaj>
      <item>ATLAS BERG j.d.o.o., OIB 97803823533</item>
    </izvorni_sadrzaj>
    <derivirana_varijabla naziv="DomainObject.Predmet.ProtuStrankaListFormatedOIB_1">
      <item>ATLAS BERG j.d.o.o., OIB 97803823533</item>
    </derivirana_varijabla>
  </DomainObject.Predmet.ProtuStrankaListFormatedOIB>
  <DomainObject.Predmet.ProtuStrankaListFormatedWithAdress>
    <izvorni_sadrzaj>
      <item>ATLAS BERG j.d.o.o., Poljane 40, 10000 Zagreb</item>
    </izvorni_sadrzaj>
    <derivirana_varijabla naziv="DomainObject.Predmet.ProtuStrankaListFormatedWithAdress_1">
      <item>ATLAS BERG j.d.o.o., Poljane 40, 10000 Zagreb</item>
    </derivirana_varijabla>
  </DomainObject.Predmet.ProtuStrankaListFormatedWithAdress>
  <DomainObject.Predmet.ProtuStrankaListFormatedWithAdressOIB>
    <izvorni_sadrzaj>
      <item>ATLAS BERG j.d.o.o., OIB 97803823533, Poljane 40, 10000 Zagreb</item>
    </izvorni_sadrzaj>
    <derivirana_varijabla naziv="DomainObject.Predmet.ProtuStrankaListFormatedWithAdressOIB_1">
      <item>ATLAS BERG j.d.o.o., OIB 97803823533, Poljane 40, 10000 Zagreb</item>
    </derivirana_varijabla>
  </DomainObject.Predmet.ProtuStrankaListFormatedWithAdressOIB>
  <DomainObject.Predmet.ProtuStrankaListNazivFormated>
    <izvorni_sadrzaj>
      <item>ATLAS BERG j.d.o.o.</item>
    </izvorni_sadrzaj>
    <derivirana_varijabla naziv="DomainObject.Predmet.ProtuStrankaListNazivFormated_1">
      <item>ATLAS BERG j.d.o.o.</item>
    </derivirana_varijabla>
  </DomainObject.Predmet.ProtuStrankaListNazivFormated>
  <DomainObject.Predmet.ProtuStrankaListNazivFormatedOIB>
    <izvorni_sadrzaj>
      <item>ATLAS BERG j.d.o.o., OIB 97803823533</item>
    </izvorni_sadrzaj>
    <derivirana_varijabla naziv="DomainObject.Predmet.ProtuStrankaListNazivFormatedOIB_1">
      <item>ATLAS BERG j.d.o.o., OIB 97803823533</item>
    </derivirana_varijabla>
  </DomainObject.Predmet.ProtuStrankaListNazivFormatedOIB>
  <DomainObject.Predmet.OstaliListFormated>
    <izvorni_sadrzaj>
      <item>Arian Dezdani</item>
      <item>Raiffeisenbank Austria d.d.</item>
    </izvorni_sadrzaj>
    <derivirana_varijabla naziv="DomainObject.Predmet.OstaliListFormated_1">
      <item>Arian Dezdani</item>
      <item>Raiffeisenbank Austria d.d.</item>
    </derivirana_varijabla>
  </DomainObject.Predmet.OstaliListFormated>
  <DomainObject.Predmet.OstaliListFormatedOIB>
    <izvorni_sadrzaj>
      <item>Arian Dezdani, OIB 84951489455</item>
      <item>Raiffeisenbank Austria d.d., OIB 53056966535</item>
    </izvorni_sadrzaj>
    <derivirana_varijabla naziv="DomainObject.Predmet.OstaliListFormatedOIB_1">
      <item>Arian Dezdani, OIB 84951489455</item>
      <item>Raiffeisenbank Austria d.d., OIB 53056966535</item>
    </derivirana_varijabla>
  </DomainObject.Predmet.OstaliListFormatedOIB>
  <DomainObject.Predmet.OstaliListFormatedWithAdress>
    <izvorni_sadrzaj>
      <item>Arian Dezdani, Poljane 40, 10000 Zagreb</item>
      <item>Raiffeisenbank Austria d.d., Magazinska cesta 69, 10000 Zagreb</item>
    </izvorni_sadrzaj>
    <derivirana_varijabla naziv="DomainObject.Predmet.OstaliListFormatedWithAdress_1">
      <item>Arian Dezdani, Poljane 40, 10000 Zagreb</item>
      <item>Raiffeisenbank Austria d.d., Magazinska cesta 69, 10000 Zagreb</item>
    </derivirana_varijabla>
  </DomainObject.Predmet.OstaliListFormatedWithAdress>
  <DomainObject.Predmet.OstaliListFormatedWithAdressOIB>
    <izvorni_sadrzaj>
      <item>Arian Dezdani, OIB 84951489455, Poljane 40, 10000 Zagreb</item>
      <item>Raiffeisenbank Austria d.d., OIB 53056966535, Magazinska cesta 69, 10000 Zagreb</item>
    </izvorni_sadrzaj>
    <derivirana_varijabla naziv="DomainObject.Predmet.OstaliListFormatedWithAdressOIB_1">
      <item>Arian Dezdani, OIB 84951489455, Poljane 40,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Arian Dezdani</item>
      <item>Raiffeisenbank Austria d.d.</item>
    </izvorni_sadrzaj>
    <derivirana_varijabla naziv="DomainObject.Predmet.OstaliListNazivFormated_1">
      <item>Arian Dezdani</item>
      <item>Raiffeisenbank Austria d.d.</item>
    </derivirana_varijabla>
  </DomainObject.Predmet.OstaliListNazivFormated>
  <DomainObject.Predmet.OstaliListNazivFormatedOIB>
    <izvorni_sadrzaj>
      <item>Arian Dezdani, OIB 84951489455</item>
      <item>Raiffeisenbank Austria d.d., OIB 53056966535</item>
    </izvorni_sadrzaj>
    <derivirana_varijabla naziv="DomainObject.Predmet.OstaliListNazivFormatedOIB_1">
      <item>Arian Dezdani, OIB 84951489455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St-954/2018-15</izvorni_sadrzaj>
    <derivirana_varijabla naziv="DomainObject.PoslovniBrojDokumenta_1">St-954/2018-15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ATLAS BERG j.d.o.o.</izvorni_sadrzaj>
    <derivirana_varijabla naziv="DomainObject.Predmet.ProtustrankaIDrugi_1">ATLAS BERG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ATLAS BERG j.d.o.o., OIB 97803823533, Poljane 40, 10000 Zagreb</izvorni_sadrzaj>
    <derivirana_varijabla naziv="DomainObject.Predmet.ProtustrankaIDrugiAdressOIB_1">ATLAS BERG j.d.o.o., OIB 97803823533, Poljane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ATLAS BERG j.d.o.o.</item>
      <item>FINA Regionalni centar Zagreb</item>
      <item>Arian Dezdani</item>
      <item>Raiffeisenbank Austria d.d.</item>
    </izvorni_sadrzaj>
    <derivirana_varijabla naziv="DomainObject.Predmet.SudioniciListNaziv_1">
      <item>ATLAS BERG j.d.o.o.</item>
      <item>FINA Regionalni centar Zagreb</item>
      <item>Arian Dezdani</item>
      <item>Raiffeisenbank Austria d.d.</item>
    </derivirana_varijabla>
  </DomainObject.Predmet.SudioniciListNaziv>
  <DomainObject.Predmet.SudioniciListAdressOIB>
    <izvorni_sadrzaj>
      <item>ATLAS BERG j.d.o.o., OIB 97803823533, Poljane 40,10000 Zagreb</item>
      <item>FINA Regionalni centar Zagreb, OIB 85821130368, Trg svibanjskih žrtava 1995. 1,10000 Zagreb</item>
      <item>Arian Dezdani, OIB 84951489455, Poljane 40,10000 Zagreb</item>
      <item>Raiffeisenbank Austria d.d., OIB 53056966535, Magazinska cesta 69,10000 Zagreb</item>
    </izvorni_sadrzaj>
    <derivirana_varijabla naziv="DomainObject.Predmet.SudioniciListAdressOIB_1">
      <item>ATLAS BERG j.d.o.o., OIB 97803823533, Poljane 40,10000 Zagreb</item>
      <item>FINA Regionalni centar Zagreb, OIB 85821130368, Trg svibanjskih žrtava 1995. 1,10000 Zagreb</item>
      <item>Arian Dezdani, OIB 84951489455, Poljane 40,10000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97803823533</item>
      <item>, OIB 85821130368</item>
      <item>, OIB 84951489455</item>
      <item>, OIB 53056966535</item>
    </izvorni_sadrzaj>
    <derivirana_varijabla naziv="DomainObject.Predmet.SudioniciListNazivOIB_1">
      <item>, OIB 97803823533</item>
      <item>, OIB 85821130368</item>
      <item>, OIB 84951489455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44079-7AB2-4745-8FB0-454C07479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5277</properties:Characters>
  <properties:Lines>111</properties:Lines>
  <properties:Paragraphs>28</properties:Paragraphs>
  <properties:TotalTime>203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2018-06-08T12:56:00Z</dcterms:modified>
  <cp:revision>197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St-954/2018-15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