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7b9d" w14:paraId="7e17b9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8F2806" w:rsidRPr="008F2806">
        <w:t>SUNČANO DIKLO d.o.o. za graditeljstvo i trgovinu, Zadar, Obala Kneza Branimira 27, OIB: 29387919169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8F2806">
        <w:t>18</w:t>
      </w:r>
      <w:r>
        <w:t>.</w:t>
      </w:r>
      <w:r w:rsidR="00B51EA5">
        <w:t xml:space="preserve"> </w:t>
      </w:r>
      <w:r w:rsidR="00A340EB">
        <w:t>kolovoza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340EB">
        <w:t>4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F2806" w:rsidRPr="008F2806">
        <w:t>SUNČANO DIKLO d.o.o. za graditeljstvo i trgovinu, Zadar, Obala Kneza Branimira 27, OIB: 29387919169</w:t>
      </w:r>
      <w:r w:rsidR="00990573">
        <w:t xml:space="preserve">, </w:t>
      </w:r>
      <w:r>
        <w:t xml:space="preserve">na temelju neizvršenih osnova za plaćanje iznosi </w:t>
      </w:r>
      <w:r w:rsidR="008F2806">
        <w:t>1</w:t>
      </w:r>
      <w:r w:rsidR="00990573">
        <w:t>.</w:t>
      </w:r>
      <w:r w:rsidR="008F2806">
        <w:t>593.280,17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8F2806">
        <w:t>Edvard Udženija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340EB">
        <w:t>4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B52A2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8F2806">
      <w:t>368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8F2806">
      <w:t>368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81463"/>
    <w:rsid w:val="00395D66"/>
    <w:rsid w:val="003D6394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8F280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340EB"/>
    <w:rsid w:val="00A424B2"/>
    <w:rsid w:val="00A64D31"/>
    <w:rsid w:val="00AA204A"/>
    <w:rsid w:val="00B27462"/>
    <w:rsid w:val="00B51EA5"/>
    <w:rsid w:val="00B52A26"/>
    <w:rsid w:val="00B6399C"/>
    <w:rsid w:val="00B94422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E04441"/>
    <w:rsid w:val="00E321A6"/>
    <w:rsid w:val="00E626FA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2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2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SUNČANO DIKLO d.o.o. za graditeljstvo i trgovinu</izvorni_sadrzaj>
    <derivirana_varijabla naziv="DomainObject.Predmet.ProtustrankaFormated_1">  SUNČANO DIKLO d.o.o. za graditeljstvo i trgovinu</derivirana_varijabla>
  </DomainObject.Predmet.ProtustrankaFormated>
  <DomainObject.Predmet.ProtustrankaFormatedOIB>
    <izvorni_sadrzaj>  SUNČANO DIKLO d.o.o. za graditeljstvo i trgovinu, OIB 29387919169</izvorni_sadrzaj>
    <derivirana_varijabla naziv="DomainObject.Predmet.ProtustrankaFormatedOIB_1">  SUNČANO DIKLO d.o.o. za graditeljstvo i trgovinu, OIB 29387919169</derivirana_varijabla>
  </DomainObject.Predmet.ProtustrankaFormatedOIB>
  <DomainObject.Predmet.ProtustrankaFormatedWithAdress>
    <izvorni_sadrzaj> SUNČANO DIKLO d.o.o. za graditeljstvo i trgovinu, Obala Kneza Branimira 27, 23000 Zadar</izvorni_sadrzaj>
    <derivirana_varijabla naziv="DomainObject.Predmet.ProtustrankaFormatedWithAdress_1"> SUNČANO DIKLO d.o.o. za graditeljstvo i trgovinu, Obala Kneza Branimira 27, 23000 Zadar</derivirana_varijabla>
  </DomainObject.Predmet.ProtustrankaFormatedWithAdress>
  <DomainObject.Predmet.ProtustrankaFormatedWithAdressOIB>
    <izvorni_sadrzaj> SUNČANO DIKLO d.o.o. za graditeljstvo i trgovinu, OIB 29387919169, Obala Kneza Branimira 27, 23000 Zadar</izvorni_sadrzaj>
    <derivirana_varijabla naziv="DomainObject.Predmet.ProtustrankaFormatedWithAdressOIB_1"> SUNČANO DIKLO d.o.o. za graditeljstvo i trgovinu, OIB 29387919169, Obala Kneza Branimira 27, 23000 Zadar</derivirana_varijabla>
  </DomainObject.Predmet.ProtustrankaFormatedWithAdressOIB>
  <DomainObject.Predmet.ProtustrankaWithAdress>
    <izvorni_sadrzaj>SUNČANO DIKLO d.o.o. za graditeljstvo i trgovinu Obala Kneza Branimira 27, 23000 Zadar</izvorni_sadrzaj>
    <derivirana_varijabla naziv="DomainObject.Predmet.ProtustrankaWithAdress_1">SUNČANO DIKLO d.o.o. za graditeljstvo i trgovinu Obala Kneza Branimira 27, 23000 Zadar</derivirana_varijabla>
  </DomainObject.Predmet.ProtustrankaWithAdress>
  <DomainObject.Predmet.ProtustrankaWithAdressOIB>
    <izvorni_sadrzaj>SUNČANO DIKLO d.o.o. za graditeljstvo i trgovinu, OIB 29387919169, Obala Kneza Branimira 27, 23000 Zadar</izvorni_sadrzaj>
    <derivirana_varijabla naziv="DomainObject.Predmet.ProtustrankaWithAdressOIB_1">SUNČANO DIKLO d.o.o. za graditeljstvo i trgovinu, OIB 29387919169, Obala Kneza Branimira 27, 23000 Zadar</derivirana_varijabla>
  </DomainObject.Predmet.ProtustrankaWithAdressOIB>
  <DomainObject.Predmet.ProtustrankaNazivFormated>
    <izvorni_sadrzaj>SUNČANO DIKLO d.o.o. za graditeljstvo i trgovinu</izvorni_sadrzaj>
    <derivirana_varijabla naziv="DomainObject.Predmet.ProtustrankaNazivFormated_1">SUNČANO DIKLO d.o.o. za graditeljstvo i trgovinu</derivirana_varijabla>
  </DomainObject.Predmet.ProtustrankaNazivFormated>
  <DomainObject.Predmet.ProtustrankaNazivFormatedOIB>
    <izvorni_sadrzaj>SUNČANO DIKLO d.o.o. za graditeljstvo i trgovinu, OIB 29387919169</izvorni_sadrzaj>
    <derivirana_varijabla naziv="DomainObject.Predmet.ProtustrankaNazivFormatedOIB_1">SUNČANO DIKLO d.o.o. za graditeljstvo i trgovinu, OIB 29387919169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1593280.17</izvorni_sadrzaj>
    <derivirana_varijabla naziv="DomainObject.Predmet.TrenutnaVrijednost_1">1593280.17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SUNČANO DIKLO d.o.o. za graditeljstvo i trgovinu</item>
    </izvorni_sadrzaj>
    <derivirana_varijabla naziv="DomainObject.Predmet.ProtuStrankaListFormated_1">
      <item>SUNČANO DIKLO d.o.o. za graditeljstvo i trgovinu</item>
    </derivirana_varijabla>
  </DomainObject.Predmet.ProtuStrankaListFormated>
  <DomainObject.Predmet.ProtuStrankaListFormatedOIB>
    <izvorni_sadrzaj>
      <item>SUNČANO DIKLO d.o.o. za graditeljstvo i trgovinu, OIB 29387919169</item>
    </izvorni_sadrzaj>
    <derivirana_varijabla naziv="DomainObject.Predmet.ProtuStrankaListFormatedOIB_1">
      <item>SUNČANO DIKLO d.o.o. za graditeljstvo i trgovinu, OIB 29387919169</item>
    </derivirana_varijabla>
  </DomainObject.Predmet.ProtuStrankaListFormatedOIB>
  <DomainObject.Predmet.ProtuStrankaListFormatedWithAdress>
    <izvorni_sadrzaj>
      <item>SUNČANO DIKLO d.o.o. za graditeljstvo i trgovinu, Obala Kneza Branimira 27, 23000 Zadar</item>
    </izvorni_sadrzaj>
    <derivirana_varijabla naziv="DomainObject.Predmet.ProtuStrankaListFormatedWithAdress_1">
      <item>SUNČANO DIKLO d.o.o. za graditeljstvo i trgovinu, Obala Kneza Branimira 27, 23000 Zadar</item>
    </derivirana_varijabla>
  </DomainObject.Predmet.ProtuStrankaListFormatedWithAdress>
  <DomainObject.Predmet.ProtuStrankaListFormatedWithAdressOIB>
    <izvorni_sadrzaj>
      <item>SUNČANO DIKLO d.o.o. za graditeljstvo i trgovinu, OIB 29387919169, Obala Kneza Branimira 27, 23000 Zadar</item>
    </izvorni_sadrzaj>
    <derivirana_varijabla naziv="DomainObject.Predmet.ProtuStrankaListFormatedWithAdressOIB_1">
      <item>SUNČANO DIKLO d.o.o. za graditeljstvo i trgovinu, OIB 29387919169, Obala Kneza Branimira 27, 23000 Zadar</item>
    </derivirana_varijabla>
  </DomainObject.Predmet.ProtuStrankaListFormatedWithAdressOIB>
  <DomainObject.Predmet.ProtuStrankaListNazivFormated>
    <izvorni_sadrzaj>
      <item>SUNČANO DIKLO d.o.o. za graditeljstvo i trgovinu</item>
    </izvorni_sadrzaj>
    <derivirana_varijabla naziv="DomainObject.Predmet.ProtuStrankaListNazivFormated_1">
      <item>SUNČANO DIKLO d.o.o. za graditeljstvo i trgovinu</item>
    </derivirana_varijabla>
  </DomainObject.Predmet.ProtuStrankaListNazivFormated>
  <DomainObject.Predmet.ProtuStrankaListNazivFormatedOIB>
    <izvorni_sadrzaj>
      <item>SUNČANO DIKLO d.o.o. za graditeljstvo i trgovinu, OIB 29387919169</item>
    </izvorni_sadrzaj>
    <derivirana_varijabla naziv="DomainObject.Predmet.ProtuStrankaListNazivFormatedOIB_1">
      <item>SUNČANO DIKLO d.o.o. za graditeljstvo i trgovinu, OIB 29387919169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SUNČANO DIKLO d.o.o. za graditeljstvo i trgovinu</izvorni_sadrzaj>
    <derivirana_varijabla naziv="DomainObject.Predmet.ProtustrankaIDrugi_1">SUNČANO DIKLO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SUNČANO DIKLO d.o.o. za graditeljstvo i trgovinu, OIB 29387919169, Obala Kneza Branimira 27, 23000 Zadar</izvorni_sadrzaj>
    <derivirana_varijabla naziv="DomainObject.Predmet.ProtustrankaIDrugiAdressOIB_1">SUNČANO DIKLO d.o.o. za graditeljstvo i trgovinu, OIB 29387919169, Obala Kneza Branimira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SUNČANO DIKLO d.o.o. za graditeljstvo i trgovinu</item>
    </izvorni_sadrzaj>
    <derivirana_varijabla naziv="DomainObject.Predmet.SudioniciListNaziv_1">
      <item>FINA</item>
      <item>SUNČANO DIKLO d.o.o. za graditeljstvo i trgovinu</item>
    </derivirana_varijabla>
  </DomainObject.Predmet.SudioniciListNaziv>
  <DomainObject.Predmet.SudioniciListAdressOIB>
    <izvorni_sadrzaj>
      <item>FINA, OIB 85821130368</item>
      <item>SUNČANO DIKLO d.o.o. za graditeljstvo i trgovinu, OIB 29387919169, Obala Kneza Branimira 27,23000 Zadar</item>
    </izvorni_sadrzaj>
    <derivirana_varijabla naziv="DomainObject.Predmet.SudioniciListAdressOIB_1">
      <item>FINA, OIB 85821130368</item>
      <item>SUNČANO DIKLO d.o.o. za graditeljstvo i trgovinu, OIB 29387919169,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29387919169</item>
    </izvorni_sadrzaj>
    <derivirana_varijabla naziv="DomainObject.Predmet.SudioniciListNazivOIB_1">
      <item>, OIB 85821130368</item>
      <item>, OIB 29387919169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4C0C9-9A76-452A-AC21-10275B280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2036</properties:Characters>
  <properties:Lines>63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2017-09-04T07:48:00Z</dcterms:created>
  <dc:creator>Tina Grgas</dc:creator>
  <cp:lastModifiedBy>wsadmin</cp:lastModifiedBy>
  <cp:lastPrinted>2017-09-04T07:51:00Z</cp:lastPrinted>
  <dcterms:modified xmlns:xsi="http://www.w3.org/2001/XMLSchema-instance" xsi:type="dcterms:W3CDTF">2017-09-04T13:00:00Z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