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a289" w14:paraId="fd3a289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</w:t>
      </w:r>
      <w:r w:rsidR="00C15CF0">
        <w:rPr>
          <w:szCs w:val="24"/>
          <w:lang w:val="hr-HR"/>
        </w:rPr>
        <w:t xml:space="preserve">   </w:t>
      </w:r>
      <w:r w:rsidR="008F6F4D"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9B57FD">
        <w:rPr>
          <w:szCs w:val="24"/>
          <w:lang w:val="hr-HR"/>
        </w:rPr>
        <w:t>61</w:t>
      </w:r>
      <w:r w:rsidR="00883449">
        <w:rPr>
          <w:szCs w:val="24"/>
          <w:lang w:val="hr-HR"/>
        </w:rPr>
        <w:t>0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617BA4">
        <w:rPr>
          <w:szCs w:val="24"/>
          <w:lang w:val="hr-HR"/>
        </w:rPr>
        <w:t>-</w:t>
      </w:r>
      <w:r w:rsidR="009B57FD">
        <w:rPr>
          <w:szCs w:val="24"/>
          <w:lang w:val="hr-HR"/>
        </w:rPr>
        <w:t>3</w:t>
      </w:r>
      <w:r w:rsidR="00C15CF0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9B57FD">
        <w:rPr>
          <w:lang w:val="hr-HR"/>
        </w:rPr>
        <w:t xml:space="preserve">DRUŽENJE  društvo s ograničenom odgovornošću za ugostiteljstvo i usluge, Zagreb, Nehajska 4, </w:t>
      </w:r>
      <w:r w:rsidR="009B57FD" w:rsidRPr="000664E3">
        <w:rPr>
          <w:lang w:val="hr-HR"/>
        </w:rPr>
        <w:t>MB</w:t>
      </w:r>
      <w:r w:rsidR="009B57FD">
        <w:rPr>
          <w:lang w:val="hr-HR"/>
        </w:rPr>
        <w:t>S: 080821483, OIB: 95890173004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9B57FD">
        <w:rPr>
          <w:lang w:val="hr-HR"/>
        </w:rPr>
        <w:t>03</w:t>
      </w:r>
      <w:r w:rsidR="00C15CF0">
        <w:rPr>
          <w:lang w:val="hr-HR"/>
        </w:rPr>
        <w:t xml:space="preserve">. </w:t>
      </w:r>
      <w:r w:rsidR="004170C0">
        <w:rPr>
          <w:lang w:val="hr-HR"/>
        </w:rPr>
        <w:t>kolovoza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9B57FD">
        <w:rPr>
          <w:lang w:val="hr-HR"/>
        </w:rPr>
        <w:t xml:space="preserve">DRUŽENJE  društvo s ograničenom odgovornošću za ugostiteljstvo i usluge, Zagreb, Nehajska 4, </w:t>
      </w:r>
      <w:r w:rsidR="009B57FD" w:rsidRPr="000664E3">
        <w:rPr>
          <w:lang w:val="hr-HR"/>
        </w:rPr>
        <w:t>MB</w:t>
      </w:r>
      <w:r w:rsidR="009B57FD">
        <w:rPr>
          <w:lang w:val="hr-HR"/>
        </w:rPr>
        <w:t>S: 080821483, OIB: 95890173004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561137">
        <w:rPr>
          <w:szCs w:val="24"/>
          <w:lang w:val="hr-HR"/>
        </w:rPr>
        <w:t xml:space="preserve"> </w:t>
      </w:r>
      <w:r w:rsidR="00213689">
        <w:rPr>
          <w:szCs w:val="24"/>
          <w:lang w:val="hr-HR"/>
        </w:rPr>
        <w:t>IVAN GJURAŠIĆ, iz Zagreba, Petrinjska 28, OIB:  66025260916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9B57FD">
        <w:rPr>
          <w:lang w:val="hr-HR"/>
        </w:rPr>
        <w:t xml:space="preserve"> DRUŽENJE  društvo s ograničenom odgovornošću za ugostiteljstvo i usluge, Zagreb, Nehajska 4, </w:t>
      </w:r>
      <w:r w:rsidR="009B57FD" w:rsidRPr="000664E3">
        <w:rPr>
          <w:lang w:val="hr-HR"/>
        </w:rPr>
        <w:t>MB</w:t>
      </w:r>
      <w:r w:rsidR="009B57FD">
        <w:rPr>
          <w:lang w:val="hr-HR"/>
        </w:rPr>
        <w:t>S: 080821483, OIB: 95890173004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883449" w:rsidR="00CA6F86" w:rsidRPr="00883449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9B57FD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="00C15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230207"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B57FD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4170C0"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9B57FD">
        <w:rPr>
          <w:szCs w:val="24"/>
          <w:lang w:val="hr-HR"/>
        </w:rPr>
        <w:t>61</w:t>
      </w:r>
      <w:r w:rsidR="00883449">
        <w:rPr>
          <w:szCs w:val="24"/>
          <w:lang w:val="hr-HR"/>
        </w:rPr>
        <w:t>0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227E22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4170C0">
        <w:rPr>
          <w:szCs w:val="24"/>
          <w:lang w:val="hr-HR"/>
        </w:rPr>
        <w:t>23</w:t>
      </w:r>
      <w:r w:rsidR="00227E22">
        <w:rPr>
          <w:szCs w:val="24"/>
          <w:lang w:val="hr-HR"/>
        </w:rPr>
        <w:t xml:space="preserve">. </w:t>
      </w:r>
      <w:r w:rsidR="004170C0">
        <w:rPr>
          <w:szCs w:val="24"/>
          <w:lang w:val="hr-HR"/>
        </w:rPr>
        <w:t>svibnja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</w:t>
      </w:r>
      <w:r w:rsidR="009B57FD">
        <w:rPr>
          <w:szCs w:val="24"/>
          <w:lang w:val="hr-HR"/>
        </w:rPr>
        <w:t>3</w:t>
      </w:r>
      <w:r w:rsidR="00C15CF0">
        <w:rPr>
          <w:szCs w:val="24"/>
          <w:lang w:val="hr-HR"/>
        </w:rPr>
        <w:t xml:space="preserve">. </w:t>
      </w:r>
      <w:r w:rsidR="00B0042A">
        <w:rPr>
          <w:szCs w:val="24"/>
          <w:lang w:val="hr-HR"/>
        </w:rPr>
        <w:t>kolovoza</w:t>
      </w:r>
      <w:r w:rsidR="00C15CF0"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="0073779F">
        <w:rPr>
          <w:szCs w:val="24"/>
          <w:lang w:val="hr-HR"/>
        </w:rPr>
        <w:t xml:space="preserve">predlagatelju FINI </w:t>
      </w:r>
      <w:r w:rsidRPr="00FE7FBF">
        <w:rPr>
          <w:szCs w:val="24"/>
          <w:lang w:val="hr-HR"/>
        </w:rPr>
        <w:t>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9B57FD">
        <w:rPr>
          <w:szCs w:val="24"/>
          <w:lang w:val="hr-HR"/>
        </w:rPr>
        <w:t>03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780CDA">
        <w:rPr>
          <w:szCs w:val="24"/>
          <w:lang w:val="hr-HR"/>
        </w:rPr>
        <w:t>8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227E22" w:rsidP="00227E22" w:rsidR="000664E3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478" w:rsidR="00527478">
      <w:r>
        <w:separator/>
      </w:r>
    </w:p>
  </w:endnote>
  <w:endnote w:id="0" w:type="continuationSeparator">
    <w:p w:rsidRDefault="00527478" w:rsidR="00527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478" w:rsidR="00527478">
      <w:r>
        <w:separator/>
      </w:r>
    </w:p>
  </w:footnote>
  <w:footnote w:id="0" w:type="continuationSeparator">
    <w:p w:rsidRDefault="00527478" w:rsidR="005274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8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DC04E6">
      <w:t>6</w:t>
    </w:r>
    <w:r w:rsidR="009B57FD">
      <w:t>1</w:t>
    </w:r>
    <w:r w:rsidR="00883449">
      <w:t>0</w:t>
    </w:r>
    <w:r w:rsidR="00864F33">
      <w:t>/201</w:t>
    </w:r>
    <w:r w:rsidR="008F6F4D">
      <w:t>6</w:t>
    </w:r>
    <w:r w:rsidR="00DC04E6">
      <w:t>-</w:t>
    </w:r>
    <w:r w:rsidR="009B57FD">
      <w:t>3</w:t>
    </w:r>
    <w:r w:rsidR="00617BA4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50F4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A635B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40B1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689"/>
    <w:rsid w:val="00213DD9"/>
    <w:rsid w:val="002221FF"/>
    <w:rsid w:val="00223A6B"/>
    <w:rsid w:val="00224FFD"/>
    <w:rsid w:val="00227E22"/>
    <w:rsid w:val="00230207"/>
    <w:rsid w:val="002434C0"/>
    <w:rsid w:val="002554EA"/>
    <w:rsid w:val="00267F36"/>
    <w:rsid w:val="00271286"/>
    <w:rsid w:val="002733CA"/>
    <w:rsid w:val="002C09EB"/>
    <w:rsid w:val="002D0C86"/>
    <w:rsid w:val="002D5E57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06EC"/>
    <w:rsid w:val="003856E4"/>
    <w:rsid w:val="003A233F"/>
    <w:rsid w:val="003B6296"/>
    <w:rsid w:val="003B724D"/>
    <w:rsid w:val="003D01C0"/>
    <w:rsid w:val="003D515F"/>
    <w:rsid w:val="00400DCA"/>
    <w:rsid w:val="00405657"/>
    <w:rsid w:val="00410169"/>
    <w:rsid w:val="00411530"/>
    <w:rsid w:val="004170C0"/>
    <w:rsid w:val="004279D3"/>
    <w:rsid w:val="004368C8"/>
    <w:rsid w:val="004509A3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27478"/>
    <w:rsid w:val="00533265"/>
    <w:rsid w:val="005377D6"/>
    <w:rsid w:val="00541507"/>
    <w:rsid w:val="005453A3"/>
    <w:rsid w:val="00551158"/>
    <w:rsid w:val="005527B3"/>
    <w:rsid w:val="00561137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27EA"/>
    <w:rsid w:val="005D3AF0"/>
    <w:rsid w:val="005E7F6D"/>
    <w:rsid w:val="005F51FA"/>
    <w:rsid w:val="005F55AA"/>
    <w:rsid w:val="00602B0B"/>
    <w:rsid w:val="00606637"/>
    <w:rsid w:val="00610074"/>
    <w:rsid w:val="00617BA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1569B"/>
    <w:rsid w:val="00725BCB"/>
    <w:rsid w:val="0073779F"/>
    <w:rsid w:val="007441A3"/>
    <w:rsid w:val="00747BBB"/>
    <w:rsid w:val="0076259E"/>
    <w:rsid w:val="00772F78"/>
    <w:rsid w:val="00780CDA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3449"/>
    <w:rsid w:val="00884091"/>
    <w:rsid w:val="00885212"/>
    <w:rsid w:val="008864A5"/>
    <w:rsid w:val="00894A7D"/>
    <w:rsid w:val="008A56F4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4C3A"/>
    <w:rsid w:val="00955306"/>
    <w:rsid w:val="00960232"/>
    <w:rsid w:val="009648B4"/>
    <w:rsid w:val="0097056F"/>
    <w:rsid w:val="00972422"/>
    <w:rsid w:val="00986E27"/>
    <w:rsid w:val="00997840"/>
    <w:rsid w:val="009B57FD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958D5"/>
    <w:rsid w:val="00AA084F"/>
    <w:rsid w:val="00AA3639"/>
    <w:rsid w:val="00AA3A97"/>
    <w:rsid w:val="00AB3E5C"/>
    <w:rsid w:val="00AD17EF"/>
    <w:rsid w:val="00AD592E"/>
    <w:rsid w:val="00AE0914"/>
    <w:rsid w:val="00AE384B"/>
    <w:rsid w:val="00AE45B0"/>
    <w:rsid w:val="00AE469A"/>
    <w:rsid w:val="00B0042A"/>
    <w:rsid w:val="00B16423"/>
    <w:rsid w:val="00B1699A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D69F2"/>
    <w:rsid w:val="00BF207A"/>
    <w:rsid w:val="00BF6DCD"/>
    <w:rsid w:val="00C01A5E"/>
    <w:rsid w:val="00C15CF0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05CC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463DE"/>
    <w:rsid w:val="00D52F5E"/>
    <w:rsid w:val="00D53FF2"/>
    <w:rsid w:val="00D55C6C"/>
    <w:rsid w:val="00D73E9E"/>
    <w:rsid w:val="00D823F0"/>
    <w:rsid w:val="00DA5CB7"/>
    <w:rsid w:val="00DB5018"/>
    <w:rsid w:val="00DC04E6"/>
    <w:rsid w:val="00DC2CE3"/>
    <w:rsid w:val="00DE22C5"/>
    <w:rsid w:val="00DF4537"/>
    <w:rsid w:val="00DF5E98"/>
    <w:rsid w:val="00DF6115"/>
    <w:rsid w:val="00E01AAA"/>
    <w:rsid w:val="00E069F8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F3FBE"/>
    <w:rsid w:val="00EF5ADE"/>
    <w:rsid w:val="00EF7F80"/>
    <w:rsid w:val="00F01E13"/>
    <w:rsid w:val="00F06728"/>
    <w:rsid w:val="00F24118"/>
    <w:rsid w:val="00F50820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Naglaeno" w:type="character">
    <w:name w:val="Strong"/>
    <w:basedOn w:val="Zadanifontodlomka"/>
    <w:qFormat/>
    <w:rsid w:val="00BD69F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1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A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A5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A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A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Naglaeno" w:type="character">
    <w:name w:val="Strong"/>
    <w:basedOn w:val="Zadanifontodlomka"/>
    <w:qFormat/>
    <w:rsid w:val="00BD69F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1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A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A5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A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A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DRUŽENJE d.o.o. zastupanog po punomoćniku Igor Drenjančević</izvorni_sadrzaj>
    <derivirana_varijabla naziv="DomainObject.Predmet.ProtustrankaFormated_1">  DRUŽENJE d.o.o. zastupanog po punomoćniku Igor Drenjančević</derivirana_varijabla>
  </DomainObject.Predmet.ProtustrankaFormated>
  <DomainObject.Predmet.ProtustrankaFormatedOIB>
    <izvorni_sadrzaj>  DRUŽENJE d.o.o., OIB 95890173004 zastupanog po punomoćniku Igor Drenjančević</izvorni_sadrzaj>
    <derivirana_varijabla naziv="DomainObject.Predmet.ProtustrankaFormatedOIB_1">  DRUŽENJE d.o.o., OIB 95890173004 zastupanog po punomoćniku Igor Drenjančević</derivirana_varijabla>
  </DomainObject.Predmet.ProtustrankaFormatedOIB>
  <DomainObject.Predmet.ProtustrankaFormatedWithAdress>
    <izvorni_sadrzaj> DRUŽENJE d.o.o., Nehajska 4, 10000 Zagreb zastupanog po punomoćniku Igor Drenjančević</izvorni_sadrzaj>
    <derivirana_varijabla naziv="DomainObject.Predmet.ProtustrankaFormatedWithAdress_1"> DRUŽENJE d.o.o., Nehajska 4, 10000 Zagreb zastupanog po punomoćniku Igor Drenjančević</derivirana_varijabla>
  </DomainObject.Predmet.ProtustrankaFormatedWithAdress>
  <DomainObject.Predmet.ProtustrankaFormatedWithAdressOIB>
    <izvorni_sadrzaj> DRUŽENJE d.o.o., OIB 95890173004, Nehajska 4, 10000 Zagreb zastupanog po punomoćniku Igor Drenjančević</izvorni_sadrzaj>
    <derivirana_varijabla naziv="DomainObject.Predmet.ProtustrankaFormatedWithAdressOIB_1"> DRUŽENJE d.o.o., OIB 95890173004, Nehajska 4, 10000 Zagreb zastupanog po punomoćniku Igor Drenjančević</derivirana_varijabla>
  </DomainObject.Predmet.ProtustrankaFormatedWithAdressOIB>
  <DomainObject.Predmet.ProtustrankaWithAdress>
    <izvorni_sadrzaj>DRUŽENJE d.o.o. Nehajska 4, 10000 Zagreb</izvorni_sadrzaj>
    <derivirana_varijabla naziv="DomainObject.Predmet.ProtustrankaWithAdress_1">DRUŽENJE d.o.o. Nehajska 4, 10000 Zagreb</derivirana_varijabla>
  </DomainObject.Predmet.ProtustrankaWithAdress>
  <DomainObject.Predmet.ProtustrankaWithAdressOIB>
    <izvorni_sadrzaj>DRUŽENJE d.o.o., OIB 95890173004, Nehajska 4, 10000 Zagreb</izvorni_sadrzaj>
    <derivirana_varijabla naziv="DomainObject.Predmet.ProtustrankaWithAdressOIB_1">DRUŽENJE d.o.o., OIB 95890173004, Nehajska 4, 10000 Zagreb</derivirana_varijabla>
  </DomainObject.Predmet.ProtustrankaWithAdressOIB>
  <DomainObject.Predmet.ProtustrankaNazivFormated>
    <izvorni_sadrzaj>DRUŽENJE d.o.o.</izvorni_sadrzaj>
    <derivirana_varijabla naziv="DomainObject.Predmet.ProtustrankaNazivFormated_1">DRUŽENJE d.o.o.</derivirana_varijabla>
  </DomainObject.Predmet.ProtustrankaNazivFormated>
  <DomainObject.Predmet.ProtustrankaNazivFormatedOIB>
    <izvorni_sadrzaj>DRUŽENJE d.o.o., OIB 95890173004</izvorni_sadrzaj>
    <derivirana_varijabla naziv="DomainObject.Predmet.ProtustrankaNazivFormatedOIB_1">DRUŽENJE d.o.o., OIB 95890173004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DRUŽENJE d.o.o. zastupanog po punomoćniku Igor Drenjančević</item>
    </izvorni_sadrzaj>
    <derivirana_varijabla naziv="DomainObject.Predmet.ProtuStrankaListFormated_1">
      <item>DRUŽENJE d.o.o. zastupanog po punomoćniku Igor Drenjančević</item>
    </derivirana_varijabla>
  </DomainObject.Predmet.ProtuStrankaListFormated>
  <DomainObject.Predmet.ProtuStrankaListFormatedOIB>
    <izvorni_sadrzaj>
      <item>DRUŽENJE d.o.o., OIB 95890173004 zastupanog po punomoćniku Igor Drenjančević</item>
    </izvorni_sadrzaj>
    <derivirana_varijabla naziv="DomainObject.Predmet.ProtuStrankaListFormatedOIB_1">
      <item>DRUŽENJE d.o.o., OIB 95890173004 zastupanog po punomoćniku Igor Drenjančević</item>
    </derivirana_varijabla>
  </DomainObject.Predmet.ProtuStrankaListFormatedOIB>
  <DomainObject.Predmet.ProtuStrankaListFormatedWithAdress>
    <izvorni_sadrzaj>
      <item>DRUŽENJE d.o.o., Nehajska 4, 10000 Zagreb zastupanog po punomoćniku Igor Drenjančević</item>
    </izvorni_sadrzaj>
    <derivirana_varijabla naziv="DomainObject.Predmet.ProtuStrankaListFormatedWithAdress_1">
      <item>DRUŽENJE d.o.o., Nehajska 4, 10000 Zagreb zastupanog po punomoćniku Igor Drenjančević</item>
    </derivirana_varijabla>
  </DomainObject.Predmet.ProtuStrankaListFormatedWithAdress>
  <DomainObject.Predmet.ProtuStrankaListFormatedWithAdressOIB>
    <izvorni_sadrzaj>
      <item>DRUŽENJE d.o.o., OIB 95890173004, Nehajska 4, 10000 Zagreb zastupanog po punomoćniku Igor Drenjančević</item>
    </izvorni_sadrzaj>
    <derivirana_varijabla naziv="DomainObject.Predmet.ProtuStrankaListFormatedWithAdressOIB_1">
      <item>DRUŽENJE d.o.o., OIB 95890173004, Nehajska 4, 10000 Zagreb zastupanog po punomoćniku Igor Drenjančević</item>
    </derivirana_varijabla>
  </DomainObject.Predmet.ProtuStrankaListFormatedWithAdressOIB>
  <DomainObject.Predmet.ProtuStrankaListNazivFormated>
    <izvorni_sadrzaj>
      <item>DRUŽENJE d.o.o.</item>
    </izvorni_sadrzaj>
    <derivirana_varijabla naziv="DomainObject.Predmet.ProtuStrankaListNazivFormated_1">
      <item>DRUŽENJE d.o.o.</item>
    </derivirana_varijabla>
  </DomainObject.Predmet.ProtuStrankaListNazivFormated>
  <DomainObject.Predmet.ProtuStrankaListNazivFormatedOIB>
    <izvorni_sadrzaj>
      <item>DRUŽENJE d.o.o., OIB 95890173004</item>
    </izvorni_sadrzaj>
    <derivirana_varijabla naziv="DomainObject.Predmet.ProtuStrankaListNazivFormatedOIB_1">
      <item>DRUŽENJE d.o.o., OIB 95890173004</item>
    </derivirana_varijabla>
  </DomainObject.Predmet.ProtuStrankaListNazivFormatedOIB>
  <DomainObject.Predmet.OstaliListFormated>
    <izvorni_sadrzaj>
      <item>Igor Drenjančević punomoćnik sudionika u postupku DRUŽENJE d.o.o.</item>
    </izvorni_sadrzaj>
    <derivirana_varijabla naziv="DomainObject.Predmet.OstaliListFormated_1">
      <item>Igor Drenjančević punomoćnik sudionika u postupku DRUŽENJE d.o.o.</item>
    </derivirana_varijabla>
  </DomainObject.Predmet.OstaliListFormated>
  <DomainObject.Predmet.OstaliListFormatedOIB>
    <izvorni_sadrzaj>
      <item>Igor Drenjančević, OIB 17653996681 punomoćnik sudionika u postupku DRUŽENJE d.o.o.</item>
    </izvorni_sadrzaj>
    <derivirana_varijabla naziv="DomainObject.Predmet.OstaliListFormatedOIB_1">
      <item>Igor Drenjančević, OIB 17653996681 punomoćnik sudionika u postupku DRUŽENJE d.o.o.</item>
    </derivirana_varijabla>
  </DomainObject.Predmet.OstaliListFormatedOIB>
  <DomainObject.Predmet.OstaliListFormatedWithAdress>
    <izvorni_sadrzaj>
      <item>Igor Drenjančević, Tratinska 29, 10000 Zagreb punomoćnik sudionika u postupku DRUŽENJE d.o.o.</item>
    </izvorni_sadrzaj>
    <derivirana_varijabla naziv="DomainObject.Predmet.OstaliListFormatedWithAdress_1">
      <item>Igor Drenjančević, Tratinska 29, 10000 Zagreb punomoćnik sudionika u postupku DRUŽENJE d.o.o.</item>
    </derivirana_varijabla>
  </DomainObject.Predmet.OstaliListFormatedWithAdress>
  <DomainObject.Predmet.OstaliListFormatedWithAdressOIB>
    <izvorni_sadrzaj>
      <item>Igor Drenjančević, OIB 17653996681, Tratinska 29, 10000 Zagreb punomoćnik sudionika u postupku DRUŽENJE d.o.o.</item>
    </izvorni_sadrzaj>
    <derivirana_varijabla naziv="DomainObject.Predmet.OstaliListFormatedWithAdressOIB_1">
      <item>Igor Drenjančević, OIB 17653996681, Tratinska 29, 10000 Zagreb punomoćnik sudionika u postupku DRUŽENJE d.o.o.</item>
    </derivirana_varijabla>
  </DomainObject.Predmet.OstaliListFormatedWithAdressOIB>
  <DomainObject.Predmet.OstaliListNazivFormated>
    <izvorni_sadrzaj>
      <item>Igor Drenjančević</item>
    </izvorni_sadrzaj>
    <derivirana_varijabla naziv="DomainObject.Predmet.OstaliListNazivFormated_1">
      <item>Igor Drenjančević</item>
    </derivirana_varijabla>
  </DomainObject.Predmet.OstaliListNazivFormated>
  <DomainObject.Predmet.OstaliListNazivFormatedOIB>
    <izvorni_sadrzaj>
      <item>Igor Drenjančević, OIB 17653996681</item>
    </izvorni_sadrzaj>
    <derivirana_varijabla naziv="DomainObject.Predmet.OstaliListNazivFormatedOIB_1">
      <item>Igor Drenjančević, OIB 17653996681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DRUŽENJE d.o.o.</izvorni_sadrzaj>
    <derivirana_varijabla naziv="DomainObject.Predmet.ProtustrankaIDrugi_1">DRUŽENJE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DRUŽENJE d.o.o., OIB 95890173004, Nehajska 4, 10000 Zagreb</izvorni_sadrzaj>
    <derivirana_varijabla naziv="DomainObject.Predmet.ProtustrankaIDrugiAdressOIB_1">DRUŽENJE d.o.o., OIB 95890173004, Nehajska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DRUŽENJE d.o.o.</item>
      <item>FINA Regionalni centar Zagreb</item>
      <item>Igor Drenjančević</item>
    </izvorni_sadrzaj>
    <derivirana_varijabla naziv="DomainObject.Predmet.SudioniciListNaziv_1">
      <item>DRUŽENJE d.o.o.</item>
      <item>FINA Regionalni centar Zagreb</item>
      <item>Igor Drenjančević</item>
    </derivirana_varijabla>
  </DomainObject.Predmet.SudioniciListNaziv>
  <DomainObject.Predmet.SudioniciListAdressOIB>
    <izvorni_sadrzaj>
      <item>DRUŽENJE d.o.o., OIB 95890173004, Nehajska 4,10000 Zagreb</item>
      <item>FINA Regionalni centar Zagreb, OIB 85821130368, Trg svibanjskih žrtava 1995. br. 1,10000 Zagreb</item>
      <item>Igor Drenjančević, OIB 17653996681, Tratinska 29,10000 Zagreb</item>
    </izvorni_sadrzaj>
    <derivirana_varijabla naziv="DomainObject.Predmet.SudioniciListAdressOIB_1">
      <item>DRUŽENJE d.o.o., OIB 95890173004, Nehajska 4,10000 Zagreb</item>
      <item>FINA Regionalni centar Zagreb, OIB 85821130368, Trg svibanjskih žrtava 1995. br. 1,10000 Zagreb</item>
      <item>Igor Drenjančević, OIB 17653996681, Tratinska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95890173004</item>
      <item>, OIB 85821130368</item>
      <item>, OIB 17653996681</item>
    </izvorni_sadrzaj>
    <derivirana_varijabla naziv="DomainObject.Predmet.SudioniciListNazivOIB_1">
      <item>, OIB 95890173004</item>
      <item>, OIB 85821130368</item>
      <item>, OIB 17653996681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61C6F6-EFC6-4DAB-9B8D-8C9812AE2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713</properties:Words>
  <properties:Characters>3834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2016-08-02T12:42:00Z</dcterms:created>
  <dc:creator>553y7k3</dc:creator>
  <cp:lastModifiedBy>Miroslav Lovreković</cp:lastModifiedBy>
  <cp:lastPrinted>2016-08-03T05:42:00Z</cp:lastPrinted>
  <dcterms:modified xmlns:xsi="http://www.w3.org/2001/XMLSchema-instance" xsi:type="dcterms:W3CDTF">2016-08-03T05:43:00Z</dcterms:modified>
  <cp:revision>7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