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ae3b" w14:paraId="77fae3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D26E6">
        <w:rPr>
          <w:b/>
          <w:lang w:val="hr-HR"/>
        </w:rPr>
        <w:t>2691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D26E6">
        <w:rPr>
          <w:lang w:val="hr-HR"/>
        </w:rPr>
        <w:t>MIZ d.o.o. Split, Studinova 15, OIB: 67073938485, MBS: 060107077</w:t>
      </w:r>
      <w:r w:rsidR="00634348">
        <w:rPr>
          <w:lang w:val="hr-HR"/>
        </w:rPr>
        <w:t xml:space="preserve">, dana </w:t>
      </w:r>
      <w:r w:rsidR="007260EF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D26E6">
        <w:rPr>
          <w:lang w:val="hr-HR"/>
        </w:rPr>
        <w:t>MIZ d.o.o. Split, Studinova 15, OIB: 67073938485, MBS: 060107077</w:t>
      </w:r>
      <w:r>
        <w:rPr>
          <w:lang w:val="hr-HR"/>
        </w:rPr>
        <w:t xml:space="preserve">. Skraćeni stečajni postupak je otvoren dana </w:t>
      </w:r>
      <w:r w:rsidR="007260EF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C3AD3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57A72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D26E6">
        <w:rPr>
          <w:lang w:val="hr-HR"/>
        </w:rPr>
        <w:t>MIZ d.o.o. Split, Studinova 15, OIB: 67073938485, MBS: 060107077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70820">
        <w:rPr>
          <w:lang w:val="hr-HR"/>
        </w:rPr>
        <w:t>14.12.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D26E6">
        <w:rPr>
          <w:lang w:val="hr-HR"/>
        </w:rPr>
        <w:t>MIZ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70820">
        <w:rPr>
          <w:lang w:val="hr-HR"/>
        </w:rPr>
        <w:t>898</w:t>
      </w:r>
      <w:r>
        <w:rPr>
          <w:lang w:val="hr-HR"/>
        </w:rPr>
        <w:t xml:space="preserve"> dan</w:t>
      </w:r>
      <w:r w:rsidR="0057082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D26E6">
        <w:rPr>
          <w:lang w:val="hr-HR"/>
        </w:rPr>
        <w:t>7.256,80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7E1B9C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260EF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73A70" w:rsidRPr="00E73A7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D26E6">
      <w:t>2691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51CD8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66804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70820"/>
    <w:rsid w:val="00584377"/>
    <w:rsid w:val="00596B8D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7A72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260EF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1B9C"/>
    <w:rsid w:val="007F45A7"/>
    <w:rsid w:val="008035D9"/>
    <w:rsid w:val="0081515C"/>
    <w:rsid w:val="008211CD"/>
    <w:rsid w:val="00832F97"/>
    <w:rsid w:val="00855754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455E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3A7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85A66"/>
    <w:rsid w:val="00F94412"/>
    <w:rsid w:val="00F9797B"/>
    <w:rsid w:val="00FB50C5"/>
    <w:rsid w:val="00FB7CE7"/>
    <w:rsid w:val="00FC3AD3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A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3A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3A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3A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A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3A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3A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3A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St-2691/2015</izvorni_sadrzaj>
    <derivirana_varijabla naziv="DomainObject.Predmet.OznakaBroj_1">St-2691/2015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 d.o.o. trgovina i građenje</izvorni_sadrzaj>
    <derivirana_varijabla naziv="DomainObject.Predmet.ProtustrankaFormated_1">  MIZ d.o.o. trgovina i građenje</derivirana_varijabla>
  </DomainObject.Predmet.ProtustrankaFormated>
  <DomainObject.Predmet.ProtustrankaFormatedOIB>
    <izvorni_sadrzaj>  MIZ d.o.o. trgovina i građenje, OIB 67073938485</izvorni_sadrzaj>
    <derivirana_varijabla naziv="DomainObject.Predmet.ProtustrankaFormatedOIB_1">  MIZ d.o.o. trgovina i građenje, OIB 67073938485</derivirana_varijabla>
  </DomainObject.Predmet.ProtustrankaFormatedOIB>
  <DomainObject.Predmet.ProtustrankaFormatedWithAdress>
    <izvorni_sadrzaj> MIZ d.o.o. trgovina i građenje, Studinova 15, 21000 Split</izvorni_sadrzaj>
    <derivirana_varijabla naziv="DomainObject.Predmet.ProtustrankaFormatedWithAdress_1"> MIZ d.o.o. trgovina i građenje, Studinova 15, 21000 Split</derivirana_varijabla>
  </DomainObject.Predmet.ProtustrankaFormatedWithAdress>
  <DomainObject.Predmet.ProtustrankaFormatedWithAdressOIB>
    <izvorni_sadrzaj> MIZ d.o.o. trgovina i građenje, OIB 67073938485, Studinova 15, 21000 Split</izvorni_sadrzaj>
    <derivirana_varijabla naziv="DomainObject.Predmet.ProtustrankaFormatedWithAdressOIB_1"> MIZ d.o.o. trgovina i građenje, OIB 67073938485, Studinova 15, 21000 Split</derivirana_varijabla>
  </DomainObject.Predmet.ProtustrankaFormatedWithAdressOIB>
  <DomainObject.Predmet.ProtustrankaWithAdress>
    <izvorni_sadrzaj>MIZ d.o.o. trgovina i građenje Studinova 15, 21000 Split</izvorni_sadrzaj>
    <derivirana_varijabla naziv="DomainObject.Predmet.ProtustrankaWithAdress_1">MIZ d.o.o. trgovina i građenje Studinova 15, 21000 Split</derivirana_varijabla>
  </DomainObject.Predmet.ProtustrankaWithAdress>
  <DomainObject.Predmet.ProtustrankaWithAdressOIB>
    <izvorni_sadrzaj>MIZ d.o.o. trgovina i građenje, OIB 67073938485, Studinova 15, 21000 Split</izvorni_sadrzaj>
    <derivirana_varijabla naziv="DomainObject.Predmet.ProtustrankaWithAdressOIB_1">MIZ d.o.o. trgovina i građenje, OIB 67073938485, Studinova 15, 21000 Split</derivirana_varijabla>
  </DomainObject.Predmet.ProtustrankaWithAdressOIB>
  <DomainObject.Predmet.ProtustrankaNazivFormated>
    <izvorni_sadrzaj>MIZ d.o.o. trgovina i građenje</izvorni_sadrzaj>
    <derivirana_varijabla naziv="DomainObject.Predmet.ProtustrankaNazivFormated_1">MIZ d.o.o. trgovina i građenje</derivirana_varijabla>
  </DomainObject.Predmet.ProtustrankaNazivFormated>
  <DomainObject.Predmet.ProtustrankaNazivFormatedOIB>
    <izvorni_sadrzaj>MIZ d.o.o. trgovina i građenje, OIB 67073938485</izvorni_sadrzaj>
    <derivirana_varijabla naziv="DomainObject.Predmet.ProtustrankaNazivFormatedOIB_1">MIZ d.o.o. trgovina i građenje, OIB 67073938485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7256.80</izvorni_sadrzaj>
    <derivirana_varijabla naziv="DomainObject.Predmet.TrenutnaVrijednost_1">7256.80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MIZ d.o.o. trgovina i građenje</item>
    </izvorni_sadrzaj>
    <derivirana_varijabla naziv="DomainObject.Predmet.ProtuStrankaListFormated_1">
      <item>MIZ d.o.o. trgovina i građenje</item>
    </derivirana_varijabla>
  </DomainObject.Predmet.ProtuStrankaListFormated>
  <DomainObject.Predmet.ProtuStrankaListFormatedOIB>
    <izvorni_sadrzaj>
      <item>MIZ d.o.o. trgovina i građenje, OIB 67073938485</item>
    </izvorni_sadrzaj>
    <derivirana_varijabla naziv="DomainObject.Predmet.ProtuStrankaListFormatedOIB_1">
      <item>MIZ d.o.o. trgovina i građenje, OIB 67073938485</item>
    </derivirana_varijabla>
  </DomainObject.Predmet.ProtuStrankaListFormatedOIB>
  <DomainObject.Predmet.ProtuStrankaListFormatedWithAdress>
    <izvorni_sadrzaj>
      <item>MIZ d.o.o. trgovina i građenje, Studinova 15, 21000 Split</item>
    </izvorni_sadrzaj>
    <derivirana_varijabla naziv="DomainObject.Predmet.ProtuStrankaListFormatedWithAdress_1">
      <item>MIZ d.o.o. trgovina i građenje, Studinova 15, 21000 Split</item>
    </derivirana_varijabla>
  </DomainObject.Predmet.ProtuStrankaListFormatedWithAdress>
  <DomainObject.Predmet.ProtuStrankaListFormatedWithAdressOIB>
    <izvorni_sadrzaj>
      <item>MIZ d.o.o. trgovina i građenje, OIB 67073938485, Studinova 15, 21000 Split</item>
    </izvorni_sadrzaj>
    <derivirana_varijabla naziv="DomainObject.Predmet.ProtuStrankaListFormatedWithAdressOIB_1">
      <item>MIZ d.o.o. trgovina i građenje, OIB 67073938485, Studinova 15, 21000 Split</item>
    </derivirana_varijabla>
  </DomainObject.Predmet.ProtuStrankaListFormatedWithAdressOIB>
  <DomainObject.Predmet.ProtuStrankaListNazivFormated>
    <izvorni_sadrzaj>
      <item>MIZ d.o.o. trgovina i građenje</item>
    </izvorni_sadrzaj>
    <derivirana_varijabla naziv="DomainObject.Predmet.ProtuStrankaListNazivFormated_1">
      <item>MIZ d.o.o. trgovina i građenje</item>
    </derivirana_varijabla>
  </DomainObject.Predmet.ProtuStrankaListNazivFormated>
  <DomainObject.Predmet.ProtuStrankaListNazivFormatedOIB>
    <izvorni_sadrzaj>
      <item>MIZ d.o.o. trgovina i građenje, OIB 67073938485</item>
    </izvorni_sadrzaj>
    <derivirana_varijabla naziv="DomainObject.Predmet.ProtuStrankaListNazivFormatedOIB_1">
      <item>MIZ d.o.o. trgovina i građenje, OIB 67073938485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MIZ d.o.o. trgovina i građenje</izvorni_sadrzaj>
    <derivirana_varijabla naziv="DomainObject.Predmet.ProtustrankaIDrugi_1">MIZ d.o.o. trgovina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MIZ d.o.o. trgovina i građenje, OIB 67073938485, Studinova 15, 21000 Split</izvorni_sadrzaj>
    <derivirana_varijabla naziv="DomainObject.Predmet.ProtustrankaIDrugiAdressOIB_1">MIZ d.o.o. trgovina i građenje, OIB 67073938485, Studinova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MIZ d.o.o. trgovina i građenje</item>
      <item>FINANCIJSKA AGENCIJA, RC SPLIT</item>
    </izvorni_sadrzaj>
    <derivirana_varijabla naziv="DomainObject.Predmet.SudioniciListNaziv_1">
      <item>MIZ d.o.o. trgovina i građenje</item>
      <item>FINANCIJSKA AGENCIJA, RC SPLIT</item>
    </derivirana_varijabla>
  </DomainObject.Predmet.SudioniciListNaziv>
  <DomainObject.Predmet.SudioniciListAdressOIB>
    <izvorni_sadrzaj>
      <item>MIZ d.o.o. trgovina i građenje, OIB 67073938485, Studinova 15,21000 Split</item>
      <item>FINANCIJSKA AGENCIJA, RC SPLIT, OIB 85821130368, Mažuranićevo šetalište 24 b,21000 Split</item>
    </izvorni_sadrzaj>
    <derivirana_varijabla naziv="DomainObject.Predmet.SudioniciListAdressOIB_1">
      <item>MIZ d.o.o. trgovina i građenje, OIB 67073938485, Studinova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67073938485</item>
      <item>, OIB 85821130368</item>
    </izvorni_sadrzaj>
    <derivirana_varijabla naziv="DomainObject.Predmet.SudioniciListNazivOIB_1">
      <item>, OIB 67073938485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B0385-7A6E-42AA-96B8-3A9C0132C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3969</properties:Characters>
  <properties:Lines>108</properties:Lines>
  <properties:Paragraphs>35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2016-03-30T06:28:00Z</cp:lastPrinted>
  <dcterms:modified xmlns:xsi="http://www.w3.org/2001/XMLSchema-instance" xsi:type="dcterms:W3CDTF">2016-03-30T06:29:00Z</dcterms:modified>
  <cp:revision>215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