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bd6af" w14:paraId="a9bd6af"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12015F" w:rsidP="0012015F" w:rsidR="0012015F" w:rsidRPr="0012015F">
      <w:pPr>
        <w:jc w:val="both"/>
        <w:rPr>
          <w:color w:val="000000"/>
          <w:sz w:val="24"/>
        </w:rPr>
      </w:pPr>
    </w:p>
    <w:p w:rsidRDefault="002776D5" w:rsidP="002776D5" w:rsidR="002776D5" w:rsidRPr="002776D5">
      <w:pPr>
        <w:jc w:val="both"/>
        <w:rPr>
          <w:color w:val="000000"/>
          <w:sz w:val="24"/>
        </w:rPr>
      </w:pPr>
    </w:p>
    <w:p w:rsidRDefault="00AF6995" w:rsidP="00AF6995" w:rsidR="00AF6995" w:rsidRPr="00AF6995">
      <w:pPr>
        <w:jc w:val="both"/>
        <w:rPr>
          <w:color w:val="000000"/>
          <w:sz w:val="24"/>
        </w:rPr>
      </w:pPr>
      <w:r w:rsidRPr="00AF6995">
        <w:rPr>
          <w:color w:val="000000"/>
          <w:sz w:val="24"/>
        </w:rPr>
        <w:t xml:space="preserve">Trgovački sud u Zagrebu, po sucu Nikoli Ribariću, u stečajnom predmetu u povodu zahtjeva FINANCIJSKE AGENCIJE, za provedbu stečajnog postupka nad dužnikom  </w:t>
      </w:r>
    </w:p>
    <w:p w:rsidRDefault="00AF6995" w:rsidP="00AF6995" w:rsidR="00AF6995" w:rsidRPr="00AF6995">
      <w:pPr>
        <w:jc w:val="both"/>
        <w:rPr>
          <w:color w:val="000000"/>
          <w:sz w:val="24"/>
        </w:rPr>
      </w:pPr>
      <w:r w:rsidRPr="00AF6995">
        <w:rPr>
          <w:color w:val="000000"/>
          <w:sz w:val="24"/>
        </w:rPr>
        <w:t>PROMIDŽBA NOVA j.d.o.o, Zagreb (Grad Zagreb), Zagrebačka cesta 194, OIB: 23040298538, dana 17. ožujka 2017.</w:t>
      </w:r>
    </w:p>
    <w:p w:rsidRDefault="005253C5" w:rsidP="005253C5" w:rsidR="005253C5">
      <w:pPr>
        <w:jc w:val="both"/>
        <w:rPr>
          <w:color w:val="000000"/>
          <w:sz w:val="24"/>
        </w:rPr>
      </w:pPr>
    </w:p>
    <w:p w:rsidRDefault="00C81056" w:rsidP="005253C5"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AF6995" w:rsidP="00AF6995" w:rsidR="00AF6995" w:rsidRPr="00AF6995">
      <w:pPr>
        <w:jc w:val="both"/>
        <w:textAlignment w:val="auto"/>
        <w:rPr>
          <w:sz w:val="24"/>
          <w:szCs w:val="24"/>
        </w:rPr>
      </w:pPr>
      <w:r w:rsidRPr="00AF6995">
        <w:rPr>
          <w:sz w:val="24"/>
          <w:szCs w:val="24"/>
        </w:rPr>
        <w:t xml:space="preserve">DAMIR DOKO, OIB: 33332457180 </w:t>
      </w:r>
    </w:p>
    <w:p w:rsidRDefault="00AF6995" w:rsidP="00AF6995" w:rsidR="00CC627E">
      <w:pPr>
        <w:jc w:val="both"/>
        <w:textAlignment w:val="auto"/>
        <w:rPr>
          <w:sz w:val="24"/>
          <w:szCs w:val="24"/>
        </w:rPr>
      </w:pPr>
      <w:r w:rsidRPr="00AF6995">
        <w:rPr>
          <w:sz w:val="24"/>
          <w:szCs w:val="24"/>
        </w:rPr>
        <w:t>Zagreb, PERUANSKA ULICA 2</w:t>
      </w:r>
    </w:p>
    <w:p w:rsidRDefault="00AF6995" w:rsidP="00AF6995" w:rsidR="00AF6995">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F6995">
        <w:rPr>
          <w:color w:val="000000"/>
          <w:sz w:val="24"/>
          <w:szCs w:val="24"/>
        </w:rPr>
        <w:t>2317</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AF6995" w:rsidRPr="00AF6995">
        <w:rPr>
          <w:sz w:val="24"/>
          <w:szCs w:val="24"/>
        </w:rPr>
        <w:t>33332457180</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F543E">
        <w:rPr>
          <w:sz w:val="24"/>
          <w:szCs w:val="24"/>
        </w:rPr>
        <w:t>2</w:t>
      </w:r>
      <w:r w:rsidR="00CC627E">
        <w:rPr>
          <w:sz w:val="24"/>
          <w:szCs w:val="24"/>
        </w:rPr>
        <w:t>3</w:t>
      </w:r>
      <w:r w:rsidR="00AF6995">
        <w:rPr>
          <w:sz w:val="24"/>
          <w:szCs w:val="24"/>
        </w:rPr>
        <w:t>17</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B5C04" w:rsidP="00E91121" w:rsidR="00AB5C0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B5C04" w:rsidP="00E91121" w:rsidR="00AB5C0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B5C04" w:rsidP="00E91121" w:rsidR="00AB5C04">
      <w:pPr>
        <w:pStyle w:val="Podnaslov"/>
        <w:ind w:firstLine="720" w:left="4320"/>
        <w:rPr>
          <w:rFonts w:hAnsi="Times New Roman" w:ascii="Times New Roman"/>
          <w:b w:val="false"/>
          <w:color w:val="auto"/>
          <w:szCs w:val="24"/>
        </w:rPr>
      </w:pPr>
    </w:p>
    <w:p w:rsidRDefault="00AB5C04" w:rsidP="00AB5C04" w:rsidR="00AB5C0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B5C04" w:rsidP="00E91121" w:rsidR="00AB5C0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p w:rsidRDefault="00AB5C04" w:rsidP="00C81056" w:rsidR="00AB5C04">
      <w:pPr>
        <w:jc w:val="both"/>
        <w:rPr>
          <w:color w:val="000000"/>
          <w:sz w:val="24"/>
          <w:szCs w:val="24"/>
        </w:rPr>
      </w:pPr>
    </w:p>
    <w:sectPr w:rsidSect="00DE7044" w:rsidR="00AB5C0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80BD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80BD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AF6995">
      <w:rPr>
        <w:sz w:val="24"/>
      </w:rPr>
      <w:t>2317</w:t>
    </w:r>
    <w:r w:rsidR="00DE7044">
      <w:rPr>
        <w:sz w:val="24"/>
      </w:rPr>
      <w:t>/2016</w:t>
    </w:r>
    <w:r w:rsidR="00AB5C04">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2015F"/>
    <w:rsid w:val="001A4C2A"/>
    <w:rsid w:val="002776D5"/>
    <w:rsid w:val="002B0335"/>
    <w:rsid w:val="002E1C88"/>
    <w:rsid w:val="002E3B60"/>
    <w:rsid w:val="00310089"/>
    <w:rsid w:val="0031183A"/>
    <w:rsid w:val="00334E65"/>
    <w:rsid w:val="003C288F"/>
    <w:rsid w:val="004108D6"/>
    <w:rsid w:val="005253C5"/>
    <w:rsid w:val="005736C0"/>
    <w:rsid w:val="005F543E"/>
    <w:rsid w:val="00732034"/>
    <w:rsid w:val="007D5875"/>
    <w:rsid w:val="008028CF"/>
    <w:rsid w:val="00880BD5"/>
    <w:rsid w:val="0089624E"/>
    <w:rsid w:val="008D156B"/>
    <w:rsid w:val="0094274F"/>
    <w:rsid w:val="009D621F"/>
    <w:rsid w:val="00A827DC"/>
    <w:rsid w:val="00AB47B5"/>
    <w:rsid w:val="00AB5C04"/>
    <w:rsid w:val="00AE694D"/>
    <w:rsid w:val="00AF6995"/>
    <w:rsid w:val="00BB5BC5"/>
    <w:rsid w:val="00C435DF"/>
    <w:rsid w:val="00C81056"/>
    <w:rsid w:val="00C83371"/>
    <w:rsid w:val="00CC627E"/>
    <w:rsid w:val="00D13EE7"/>
    <w:rsid w:val="00D45C78"/>
    <w:rsid w:val="00DD22D9"/>
    <w:rsid w:val="00DE7044"/>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80BD5"/>
    <w:rPr>
      <w:color w:val="808080"/>
      <w:bdr w:space="0" w:sz="0" w:color="auto" w:val="none"/>
      <w:shd w:fill="auto" w:color="auto" w:val="clear"/>
    </w:rPr>
  </w:style>
  <w:style w:customStyle="true" w:styleId="eSPISCCParagraphDefaultFont" w:type="character">
    <w:name w:val="eSPIS_CC_Paragraph Default Font"/>
    <w:basedOn w:val="Zadanifontodlomka"/>
    <w:rsid w:val="00880BD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80BD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80BD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80BD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80BD5"/>
    <w:rPr>
      <w:color w:val="808080"/>
      <w:bdr w:color="auto" w:space="0" w:sz="0" w:val="none"/>
      <w:shd w:color="auto" w:fill="auto" w:val="clear"/>
    </w:rPr>
  </w:style>
  <w:style w:customStyle="1" w:styleId="eSPISCCParagraphDefaultFont" w:type="character">
    <w:name w:val="eSPIS_CC_Paragraph Default Font"/>
    <w:basedOn w:val="Zadanifontodlomka"/>
    <w:rsid w:val="00880BD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80BD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80BD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80BD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2317</izvorni_sadrzaj>
    <derivirana_varijabla naziv="DomainObject.Predmet.Broj_1">2317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St-2317/2016</izvorni_sadrzaj>
    <derivirana_varijabla naziv="DomainObject.Predmet.OznakaBroj_1">St-2317/2016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PROMIDŽBA NOVA j.d.o.o.</izvorni_sadrzaj>
    <derivirana_varijabla naziv="DomainObject.Predmet.ProtustrankaFormated_1">  PROMIDŽBA NOVA j.d.o.o.</derivirana_varijabla>
  </DomainObject.Predmet.ProtustrankaFormated>
  <DomainObject.Predmet.ProtustrankaFormatedOIB>
    <izvorni_sadrzaj>  PROMIDŽBA NOVA j.d.o.o., OIB 23040298538</izvorni_sadrzaj>
    <derivirana_varijabla naziv="DomainObject.Predmet.ProtustrankaFormatedOIB_1">  PROMIDŽBA NOVA j.d.o.o., OIB 23040298538</derivirana_varijabla>
  </DomainObject.Predmet.ProtustrankaFormatedOIB>
  <DomainObject.Predmet.ProtustrankaFormatedWithAdress>
    <izvorni_sadrzaj> PROMIDŽBA NOVA j.d.o.o., Zagrebačka cesta 194, 10000 Zagreb</izvorni_sadrzaj>
    <derivirana_varijabla naziv="DomainObject.Predmet.ProtustrankaFormatedWithAdress_1"> PROMIDŽBA NOVA j.d.o.o., Zagrebačka cesta 194, 10000 Zagreb</derivirana_varijabla>
  </DomainObject.Predmet.ProtustrankaFormatedWithAdress>
  <DomainObject.Predmet.ProtustrankaFormatedWithAdressOIB>
    <izvorni_sadrzaj> PROMIDŽBA NOVA j.d.o.o., OIB 23040298538, Zagrebačka cesta 194, 10000 Zagreb</izvorni_sadrzaj>
    <derivirana_varijabla naziv="DomainObject.Predmet.ProtustrankaFormatedWithAdressOIB_1"> PROMIDŽBA NOVA j.d.o.o., OIB 23040298538, Zagrebačka cesta 194, 10000 Zagreb</derivirana_varijabla>
  </DomainObject.Predmet.ProtustrankaFormatedWithAdressOIB>
  <DomainObject.Predmet.ProtustrankaWithAdress>
    <izvorni_sadrzaj>PROMIDŽBA NOVA j.d.o.o. Zagrebačka cesta 194, 10000 Zagreb</izvorni_sadrzaj>
    <derivirana_varijabla naziv="DomainObject.Predmet.ProtustrankaWithAdress_1">PROMIDŽBA NOVA j.d.o.o. Zagrebačka cesta 194, 10000 Zagreb</derivirana_varijabla>
  </DomainObject.Predmet.ProtustrankaWithAdress>
  <DomainObject.Predmet.ProtustrankaWithAdressOIB>
    <izvorni_sadrzaj>PROMIDŽBA NOVA j.d.o.o., OIB 23040298538, Zagrebačka cesta 194, 10000 Zagreb</izvorni_sadrzaj>
    <derivirana_varijabla naziv="DomainObject.Predmet.ProtustrankaWithAdressOIB_1">PROMIDŽBA NOVA j.d.o.o., OIB 23040298538, Zagrebačka cesta 194, 10000 Zagreb</derivirana_varijabla>
  </DomainObject.Predmet.ProtustrankaWithAdressOIB>
  <DomainObject.Predmet.ProtustrankaNazivFormated>
    <izvorni_sadrzaj>PROMIDŽBA NOVA j.d.o.o.</izvorni_sadrzaj>
    <derivirana_varijabla naziv="DomainObject.Predmet.ProtustrankaNazivFormated_1">PROMIDŽBA NOVA j.d.o.o.</derivirana_varijabla>
  </DomainObject.Predmet.ProtustrankaNazivFormated>
  <DomainObject.Predmet.ProtustrankaNazivFormatedOIB>
    <izvorni_sadrzaj>PROMIDŽBA NOVA j.d.o.o., OIB 23040298538</izvorni_sadrzaj>
    <derivirana_varijabla naziv="DomainObject.Predmet.ProtustrankaNazivFormatedOIB_1">PROMIDŽBA NOVA j.d.o.o., OIB 23040298538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PROMIDŽBA NOVA j.d.o.o.</item>
    </izvorni_sadrzaj>
    <derivirana_varijabla naziv="DomainObject.Predmet.ProtuStrankaListFormated_1">
      <item>PROMIDŽBA NOVA j.d.o.o.</item>
    </derivirana_varijabla>
  </DomainObject.Predmet.ProtuStrankaListFormated>
  <DomainObject.Predmet.ProtuStrankaListFormatedOIB>
    <izvorni_sadrzaj>
      <item>PROMIDŽBA NOVA j.d.o.o., OIB 23040298538</item>
    </izvorni_sadrzaj>
    <derivirana_varijabla naziv="DomainObject.Predmet.ProtuStrankaListFormatedOIB_1">
      <item>PROMIDŽBA NOVA j.d.o.o., OIB 23040298538</item>
    </derivirana_varijabla>
  </DomainObject.Predmet.ProtuStrankaListFormatedOIB>
  <DomainObject.Predmet.ProtuStrankaListFormatedWithAdress>
    <izvorni_sadrzaj>
      <item>PROMIDŽBA NOVA j.d.o.o., Zagrebačka cesta 194, 10000 Zagreb</item>
    </izvorni_sadrzaj>
    <derivirana_varijabla naziv="DomainObject.Predmet.ProtuStrankaListFormatedWithAdress_1">
      <item>PROMIDŽBA NOVA j.d.o.o., Zagrebačka cesta 194, 10000 Zagreb</item>
    </derivirana_varijabla>
  </DomainObject.Predmet.ProtuStrankaListFormatedWithAdress>
  <DomainObject.Predmet.ProtuStrankaListFormatedWithAdressOIB>
    <izvorni_sadrzaj>
      <item>PROMIDŽBA NOVA j.d.o.o., OIB 23040298538, Zagrebačka cesta 194, 10000 Zagreb</item>
    </izvorni_sadrzaj>
    <derivirana_varijabla naziv="DomainObject.Predmet.ProtuStrankaListFormatedWithAdressOIB_1">
      <item>PROMIDŽBA NOVA j.d.o.o., OIB 23040298538, Zagrebačka cesta 194, 10000 Zagreb</item>
    </derivirana_varijabla>
  </DomainObject.Predmet.ProtuStrankaListFormatedWithAdressOIB>
  <DomainObject.Predmet.ProtuStrankaListNazivFormated>
    <izvorni_sadrzaj>
      <item>PROMIDŽBA NOVA j.d.o.o.</item>
    </izvorni_sadrzaj>
    <derivirana_varijabla naziv="DomainObject.Predmet.ProtuStrankaListNazivFormated_1">
      <item>PROMIDŽBA NOVA j.d.o.o.</item>
    </derivirana_varijabla>
  </DomainObject.Predmet.ProtuStrankaListNazivFormated>
  <DomainObject.Predmet.ProtuStrankaListNazivFormatedOIB>
    <izvorni_sadrzaj>
      <item>PROMIDŽBA NOVA j.d.o.o., OIB 23040298538</item>
    </izvorni_sadrzaj>
    <derivirana_varijabla naziv="DomainObject.Predmet.ProtuStrankaListNazivFormatedOIB_1">
      <item>PROMIDŽBA NOVA j.d.o.o., OIB 23040298538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PROMIDŽBA NOVA j.d.o.o.</izvorni_sadrzaj>
    <derivirana_varijabla naziv="DomainObject.Predmet.ProtustrankaIDrugi_1">PROMIDŽBA NOVA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PROMIDŽBA NOVA j.d.o.o., OIB 23040298538, Zagrebačka cesta 194, 10000 Zagreb</izvorni_sadrzaj>
    <derivirana_varijabla naziv="DomainObject.Predmet.ProtustrankaIDrugiAdressOIB_1">PROMIDŽBA NOVA j.d.o.o., OIB 23040298538, Zagrebačka cesta 194,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PROMIDŽBA NOVA j.d.o.o.</item>
    </izvorni_sadrzaj>
    <derivirana_varijabla naziv="DomainObject.Predmet.SudioniciListNaziv_1">
      <item>FINA Regionalni centar Zagreb</item>
      <item>PROMIDŽBA NOVA j.d.o.o.</item>
    </derivirana_varijabla>
  </DomainObject.Predmet.SudioniciListNaziv>
  <DomainObject.Predmet.SudioniciListAdressOIB>
    <izvorni_sadrzaj>
      <item>FINA Regionalni centar Zagreb, OIB 85821130368, Trg svibanjskih žrtava 1995. 1,10000 Zagreb</item>
      <item>PROMIDŽBA NOVA j.d.o.o., OIB 23040298538, Zagrebačka cesta 194,10000 Zagreb</item>
    </izvorni_sadrzaj>
    <derivirana_varijabla naziv="DomainObject.Predmet.SudioniciListAdressOIB_1">
      <item>FINA Regionalni centar Zagreb, OIB 85821130368, Trg svibanjskih žrtava 1995. 1,10000 Zagreb</item>
      <item>PROMIDŽBA NOVA j.d.o.o., OIB 23040298538, Zagrebačka cesta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23040298538</item>
    </izvorni_sadrzaj>
    <derivirana_varijabla naziv="DomainObject.Predmet.SudioniciListNazivOIB_1">
      <item>, OIB 85821130368</item>
      <item>, OIB 23040298538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4367</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2017-03-17T12:22:00Z</dcterms:created>
  <dc:creator>Nikola Ribarić</dc:creator>
  <cp:lastModifiedBy>Jadranka Zelić</cp:lastModifiedBy>
  <cp:lastPrinted>2017-03-20T07:14:00Z</cp:lastPrinted>
  <dcterms:modified xmlns:xsi="http://www.w3.org/2001/XMLSchema-instance" xsi:type="dcterms:W3CDTF">2017-03-20T07:15:00Z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