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32462" w14:paraId="f732462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0431CF">
        <w:t>388/16-23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0431CF">
        <w:t>AGRO PAK d.o.o., Benkovac, Islam Grčki 216, Benkovac, OIB: 41199232176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0431CF">
        <w:t>17</w:t>
      </w:r>
      <w:r w:rsidR="00A55201">
        <w:t>. listopada</w:t>
      </w:r>
      <w:r w:rsidR="00090759">
        <w:t xml:space="preserve"> 2016.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9A60C6" w:rsidR="00C64EB0" w:rsidRPr="007D22D4">
      <w:pPr>
        <w:numPr>
          <w:ilvl w:val="0"/>
          <w:numId w:val="3"/>
        </w:numPr>
        <w:ind w:hanging="713" w:left="1418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0527C6">
        <w:t>og</w:t>
      </w:r>
      <w:r w:rsidR="00B3003A">
        <w:t xml:space="preserve"> </w:t>
      </w:r>
      <w:r w:rsidRPr="003573CC">
        <w:t>stečajn</w:t>
      </w:r>
      <w:r w:rsidR="000527C6">
        <w:t>og</w:t>
      </w:r>
      <w:r w:rsidRPr="003573CC">
        <w:t xml:space="preserve"> upravitelj</w:t>
      </w:r>
      <w:r w:rsidR="000527C6">
        <w:t>a Ante Vukašine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="00613476">
        <w:t xml:space="preserve">iznosu od </w:t>
      </w:r>
      <w:r w:rsidR="000527C6">
        <w:t>3</w:t>
      </w:r>
      <w:r w:rsidR="00481705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EA687B" w:rsidP="00EA687B" w:rsidR="00EA687B" w:rsidRPr="003573CC">
      <w:pPr>
        <w:ind w:left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0431CF">
        <w:t>19</w:t>
      </w:r>
      <w:r w:rsidR="000527C6">
        <w:t>. travnja</w:t>
      </w:r>
      <w:r w:rsidR="009433E3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0431CF">
        <w:t>27</w:t>
      </w:r>
      <w:r w:rsidR="000527C6">
        <w:t>. svibnja</w:t>
      </w:r>
      <w:r w:rsidR="009433E3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EA687B" w:rsidP="00EA687B" w:rsidR="00EA687B" w:rsidRPr="0064286F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0431CF">
        <w:t>17</w:t>
      </w:r>
      <w:r w:rsidR="00A55201">
        <w:t>. listopada</w:t>
      </w:r>
      <w:r w:rsidR="008F62EA">
        <w:t xml:space="preserve"> 2016.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>Ardena Bajlo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613476">
      <w:r>
        <w:t xml:space="preserve">                  </w:t>
      </w:r>
    </w:p>
    <w:p w:rsidRDefault="00613476" w:rsidP="00B50947" w:rsidR="00613476"/>
    <w:p w:rsidRDefault="00B74A47" w:rsidP="00B50947" w:rsidR="00B50947">
      <w:r>
        <w:t xml:space="preserve">  </w:t>
      </w:r>
    </w:p>
    <w:p w:rsidRDefault="00B50947" w:rsidP="00B50947" w:rsidR="00B50947" w:rsidRPr="003573CC">
      <w:r>
        <w:lastRenderedPageBreak/>
        <w:t xml:space="preserve">   D</w:t>
      </w:r>
      <w:r w:rsidRPr="003573CC">
        <w:t>ostaviti:</w:t>
      </w:r>
    </w:p>
    <w:p w:rsidRDefault="00B50947" w:rsidP="00B50947" w:rsidR="00B50947">
      <w:pPr>
        <w:numPr>
          <w:ilvl w:val="0"/>
          <w:numId w:val="2"/>
        </w:numPr>
      </w:pPr>
      <w:r w:rsidRPr="003573CC">
        <w:t>stečajnom upravitelju</w:t>
      </w:r>
      <w:r w:rsidR="000431CF">
        <w:t xml:space="preserve"> - mailom</w:t>
      </w:r>
    </w:p>
    <w:p w:rsidRDefault="00D9273F" w:rsidP="00B50947" w:rsidR="00D9273F" w:rsidRPr="003573CC">
      <w:pPr>
        <w:numPr>
          <w:ilvl w:val="0"/>
          <w:numId w:val="2"/>
        </w:numPr>
      </w:pPr>
      <w:r>
        <w:t>računovodstvu suda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431CF"/>
    <w:rsid w:val="000527C6"/>
    <w:rsid w:val="00090759"/>
    <w:rsid w:val="0009493F"/>
    <w:rsid w:val="000D032C"/>
    <w:rsid w:val="000F3DB2"/>
    <w:rsid w:val="001311DA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F0309"/>
    <w:rsid w:val="004630AA"/>
    <w:rsid w:val="00481705"/>
    <w:rsid w:val="00486D35"/>
    <w:rsid w:val="005A029D"/>
    <w:rsid w:val="005A216F"/>
    <w:rsid w:val="005C5B26"/>
    <w:rsid w:val="005E425A"/>
    <w:rsid w:val="00613476"/>
    <w:rsid w:val="00615D63"/>
    <w:rsid w:val="00630EA3"/>
    <w:rsid w:val="00633783"/>
    <w:rsid w:val="00634CED"/>
    <w:rsid w:val="00640DD5"/>
    <w:rsid w:val="006B6E1C"/>
    <w:rsid w:val="006D30A4"/>
    <w:rsid w:val="00710A26"/>
    <w:rsid w:val="00731A40"/>
    <w:rsid w:val="007421EA"/>
    <w:rsid w:val="00794C76"/>
    <w:rsid w:val="007B1E6A"/>
    <w:rsid w:val="007B57FF"/>
    <w:rsid w:val="007C6BF1"/>
    <w:rsid w:val="007D22D4"/>
    <w:rsid w:val="007E15DF"/>
    <w:rsid w:val="00817F69"/>
    <w:rsid w:val="00833D9A"/>
    <w:rsid w:val="00886894"/>
    <w:rsid w:val="00890095"/>
    <w:rsid w:val="008F62EA"/>
    <w:rsid w:val="00911FC8"/>
    <w:rsid w:val="009250E5"/>
    <w:rsid w:val="009433E3"/>
    <w:rsid w:val="00986612"/>
    <w:rsid w:val="009909B0"/>
    <w:rsid w:val="009920C6"/>
    <w:rsid w:val="009A60C6"/>
    <w:rsid w:val="009B4F44"/>
    <w:rsid w:val="009E1B98"/>
    <w:rsid w:val="00A3183B"/>
    <w:rsid w:val="00A55201"/>
    <w:rsid w:val="00A91588"/>
    <w:rsid w:val="00AB6C4C"/>
    <w:rsid w:val="00AB7907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86F75"/>
    <w:rsid w:val="00BB192C"/>
    <w:rsid w:val="00BE1D8F"/>
    <w:rsid w:val="00C64EB0"/>
    <w:rsid w:val="00CA2AA9"/>
    <w:rsid w:val="00CE069C"/>
    <w:rsid w:val="00CF2E75"/>
    <w:rsid w:val="00CF7517"/>
    <w:rsid w:val="00D27BB2"/>
    <w:rsid w:val="00D375C3"/>
    <w:rsid w:val="00D9273F"/>
    <w:rsid w:val="00DB4782"/>
    <w:rsid w:val="00DD4D11"/>
    <w:rsid w:val="00E3307B"/>
    <w:rsid w:val="00E44A35"/>
    <w:rsid w:val="00E52205"/>
    <w:rsid w:val="00E62116"/>
    <w:rsid w:val="00E702CF"/>
    <w:rsid w:val="00EA687B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11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11D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11DA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11DA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11DA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11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11D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11DA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11DA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11DA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rujna 2016.</izvorni_sadrzaj>
    <derivirana_varijabla naziv="DomainObject.Predmet.DatumRjesavanja_1">28.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St-388/2016</izvorni_sadrzaj>
    <derivirana_varijabla naziv="DomainObject.Predmet.OznakaBroj_1">St-388/2016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ČP !!!</izvorni_sadrzaj>
    <derivirana_varijabla naziv="DomainObject.Predmet.PrimjedbaSuca_1">ČP !!!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PAK d.o.o. za proizvodnju i preradu poljoprivrednih proizvoda</izvorni_sadrzaj>
    <derivirana_varijabla naziv="DomainObject.Predmet.ProtustrankaFormated_1">  AGRO PAK d.o.o. za proizvodnju i preradu poljoprivrednih proizvoda</derivirana_varijabla>
  </DomainObject.Predmet.ProtustrankaFormated>
  <DomainObject.Predmet.ProtustrankaFormatedOIB>
    <izvorni_sadrzaj>  AGRO PAK d.o.o. za proizvodnju i preradu poljoprivrednih proizvoda, OIB 41199232176</izvorni_sadrzaj>
    <derivirana_varijabla naziv="DomainObject.Predmet.ProtustrankaFormatedOIB_1">  AGRO PAK d.o.o. za proizvodnju i preradu poljoprivrednih proizvoda, OIB 41199232176</derivirana_varijabla>
  </DomainObject.Predmet.ProtustrankaFormatedOIB>
  <DomainObject.Predmet.ProtustrankaFormatedWithAdress>
    <izvorni_sadrzaj> AGRO PAK d.o.o. za proizvodnju i preradu poljoprivrednih proizvoda, Islam Grčki/216, 23420 Benkovac</izvorni_sadrzaj>
    <derivirana_varijabla naziv="DomainObject.Predmet.ProtustrankaFormatedWithAdress_1"> AGRO PAK d.o.o. za proizvodnju i preradu poljoprivrednih proizvoda, Islam Grčki/216, 23420 Benkovac</derivirana_varijabla>
  </DomainObject.Predmet.ProtustrankaFormatedWithAdress>
  <DomainObject.Predmet.ProtustrankaFormatedWithAdressOIB>
    <izvorni_sadrzaj> AGRO PAK d.o.o. za proizvodnju i preradu poljoprivrednih proizvoda, OIB 41199232176, Islam Grčki/216, 23420 Benkovac</izvorni_sadrzaj>
    <derivirana_varijabla naziv="DomainObject.Predmet.ProtustrankaFormatedWithAdressOIB_1"> AGRO PAK d.o.o. za proizvodnju i preradu poljoprivrednih proizvoda, OIB 41199232176, Islam Grčki/216, 23420 Benkovac</derivirana_varijabla>
  </DomainObject.Predmet.ProtustrankaFormatedWithAdressOIB>
  <DomainObject.Predmet.ProtustrankaWithAdress>
    <izvorni_sadrzaj>AGRO PAK d.o.o. za proizvodnju i preradu poljoprivrednih proizvoda Islam Grčki/216, 23420 Benkovac</izvorni_sadrzaj>
    <derivirana_varijabla naziv="DomainObject.Predmet.ProtustrankaWithAdress_1">AGRO PAK d.o.o. za proizvodnju i preradu poljoprivrednih proizvoda Islam Grčki/216, 23420 Benkovac</derivirana_varijabla>
  </DomainObject.Predmet.ProtustrankaWithAdress>
  <DomainObject.Predmet.ProtustrankaWithAdressOIB>
    <izvorni_sadrzaj>AGRO PAK d.o.o. za proizvodnju i preradu poljoprivrednih proizvoda, OIB 41199232176, Islam Grčki/216, 23420 Benkovac</izvorni_sadrzaj>
    <derivirana_varijabla naziv="DomainObject.Predmet.ProtustrankaWithAdressOIB_1">AGRO PAK d.o.o. za proizvodnju i preradu poljoprivrednih proizvoda, OIB 41199232176, Islam Grčki/216, 23420 Benkovac</derivirana_varijabla>
  </DomainObject.Predmet.ProtustrankaWithAdressOIB>
  <DomainObject.Predmet.ProtustrankaNazivFormated>
    <izvorni_sadrzaj>AGRO PAK d.o.o. za proizvodnju i preradu poljoprivrednih proizvoda</izvorni_sadrzaj>
    <derivirana_varijabla naziv="DomainObject.Predmet.ProtustrankaNazivFormated_1">AGRO PAK d.o.o. za proizvodnju i preradu poljoprivrednih proizvoda</derivirana_varijabla>
  </DomainObject.Predmet.ProtustrankaNazivFormated>
  <DomainObject.Predmet.ProtustrankaNazivFormatedOIB>
    <izvorni_sadrzaj>AGRO PAK d.o.o. za proizvodnju i preradu poljoprivrednih proizvoda, OIB 41199232176</izvorni_sadrzaj>
    <derivirana_varijabla naziv="DomainObject.Predmet.ProtustrankaNazivFormatedOIB_1">AGRO PAK d.o.o. za proizvodnju i preradu poljoprivrednih proizvoda, OIB 41199232176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718838.19</izvorni_sadrzaj>
    <derivirana_varijabla naziv="DomainObject.Predmet.TrenutnaVrijednost_1">718838.19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AGRO PAK d.o.o. za proizvodnju i preradu poljoprivrednih proizvoda</item>
    </izvorni_sadrzaj>
    <derivirana_varijabla naziv="DomainObject.Predmet.ProtuStrankaListFormated_1">
      <item>AGRO PAK d.o.o. za proizvodnju i preradu poljoprivrednih proizvoda</item>
    </derivirana_varijabla>
  </DomainObject.Predmet.ProtuStrankaListFormated>
  <DomainObject.Predmet.ProtuStrankaListFormatedOIB>
    <izvorni_sadrzaj>
      <item>AGRO PAK d.o.o. za proizvodnju i preradu poljoprivrednih proizvoda, OIB 41199232176</item>
    </izvorni_sadrzaj>
    <derivirana_varijabla naziv="DomainObject.Predmet.ProtuStrankaListFormatedOIB_1">
      <item>AGRO PAK d.o.o. za proizvodnju i preradu poljoprivrednih proizvoda, OIB 41199232176</item>
    </derivirana_varijabla>
  </DomainObject.Predmet.ProtuStrankaListFormatedOIB>
  <DomainObject.Predmet.ProtuStrankaListFormatedWithAdress>
    <izvorni_sadrzaj>
      <item>AGRO PAK d.o.o. za proizvodnju i preradu poljoprivrednih proizvoda, Islam Grčki/216, 23420 Benkovac</item>
    </izvorni_sadrzaj>
    <derivirana_varijabla naziv="DomainObject.Predmet.ProtuStrankaListFormatedWithAdress_1">
      <item>AGRO PAK d.o.o. za proizvodnju i preradu poljoprivrednih proizvoda, Islam Grčki/216, 23420 Benkovac</item>
    </derivirana_varijabla>
  </DomainObject.Predmet.ProtuStrankaListFormatedWithAdress>
  <DomainObject.Predmet.ProtuStrankaListFormatedWithAdressOIB>
    <izvorni_sadrzaj>
      <item>AGRO PAK d.o.o. za proizvodnju i preradu poljoprivrednih proizvoda, OIB 41199232176, Islam Grčki/216, 23420 Benkovac</item>
    </izvorni_sadrzaj>
    <derivirana_varijabla naziv="DomainObject.Predmet.ProtuStrankaListFormatedWithAdressOIB_1">
      <item>AGRO PAK d.o.o. za proizvodnju i preradu poljoprivrednih proizvoda, OIB 41199232176, Islam Grčki/216, 23420 Benkovac</item>
    </derivirana_varijabla>
  </DomainObject.Predmet.ProtuStrankaListFormatedWithAdressOIB>
  <DomainObject.Predmet.ProtuStrankaListNazivFormated>
    <izvorni_sadrzaj>
      <item>AGRO PAK d.o.o. za proizvodnju i preradu poljoprivrednih proizvoda</item>
    </izvorni_sadrzaj>
    <derivirana_varijabla naziv="DomainObject.Predmet.ProtuStrankaListNazivFormated_1">
      <item>AGRO PAK d.o.o. za proizvodnju i preradu poljoprivrednih proizvoda</item>
    </derivirana_varijabla>
  </DomainObject.Predmet.ProtuStrankaListNazivFormated>
  <DomainObject.Predmet.ProtuStrankaListNazivFormatedOIB>
    <izvorni_sadrzaj>
      <item>AGRO PAK d.o.o. za proizvodnju i preradu poljoprivrednih proizvoda, OIB 41199232176</item>
    </izvorni_sadrzaj>
    <derivirana_varijabla naziv="DomainObject.Predmet.ProtuStrankaListNazivFormatedOIB_1">
      <item>AGRO PAK d.o.o. za proizvodnju i preradu poljoprivrednih proizvoda, OIB 41199232176</item>
    </derivirana_varijabla>
  </DomainObject.Predmet.ProtuStrankaListNazivFormatedOIB>
  <DomainObject.Predmet.OstaliListFormated>
    <izvorni_sadrzaj>
      <item>Mirela Božić</item>
    </izvorni_sadrzaj>
    <derivirana_varijabla naziv="DomainObject.Predmet.OstaliListFormated_1">
      <item>Mirela Božić</item>
    </derivirana_varijabla>
  </DomainObject.Predmet.OstaliListFormated>
  <DomainObject.Predmet.OstaliListFormatedOIB>
    <izvorni_sadrzaj>
      <item>Mirela Božić, OIB 55575861844</item>
    </izvorni_sadrzaj>
    <derivirana_varijabla naziv="DomainObject.Predmet.OstaliListFormatedOIB_1">
      <item>Mirela Božić, OIB 55575861844</item>
    </derivirana_varijabla>
  </DomainObject.Predmet.OstaliListFormatedOIB>
  <DomainObject.Predmet.OstaliListFormatedWithAdress>
    <izvorni_sadrzaj>
      <item>Mirela Božić, Hrvatskog Državnog Sabora 38, 23223 Škabrnje</item>
    </izvorni_sadrzaj>
    <derivirana_varijabla naziv="DomainObject.Predmet.OstaliListFormatedWithAdress_1">
      <item>Mirela Božić, Hrvatskog Državnog Sabora 38, 23223 Škabrnje</item>
    </derivirana_varijabla>
  </DomainObject.Predmet.OstaliListFormatedWithAdress>
  <DomainObject.Predmet.OstaliListFormatedWithAdressOIB>
    <izvorni_sadrzaj>
      <item>Mirela Božić, OIB 55575861844, Hrvatskog Državnog Sabora 38, 23223 Škabrnje</item>
    </izvorni_sadrzaj>
    <derivirana_varijabla naziv="DomainObject.Predmet.OstaliListFormatedWithAdressOIB_1">
      <item>Mirela Božić, OIB 55575861844, Hrvatskog Državnog Sabora 38, 23223 Škabrnje</item>
    </derivirana_varijabla>
  </DomainObject.Predmet.OstaliListFormatedWithAdressOIB>
  <DomainObject.Predmet.OstaliListNazivFormated>
    <izvorni_sadrzaj>
      <item>Mirela Božić</item>
    </izvorni_sadrzaj>
    <derivirana_varijabla naziv="DomainObject.Predmet.OstaliListNazivFormated_1">
      <item>Mirela Božić</item>
    </derivirana_varijabla>
  </DomainObject.Predmet.OstaliListNazivFormated>
  <DomainObject.Predmet.OstaliListNazivFormatedOIB>
    <izvorni_sadrzaj>
      <item>Mirela Božić, OIB 55575861844</item>
    </izvorni_sadrzaj>
    <derivirana_varijabla naziv="DomainObject.Predmet.OstaliListNazivFormatedOIB_1">
      <item>Mirela Božić, OIB 55575861844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AGRO PAK d.o.o. za proizvodnju i preradu poljoprivrednih proizvoda</izvorni_sadrzaj>
    <derivirana_varijabla naziv="DomainObject.Predmet.ProtustrankaIDrugi_1">AGRO PAK d.o.o. za proizvodnju i preradu poljoprivrednih proizvoda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AGRO PAK d.o.o. za proizvodnju i preradu poljoprivrednih proizvoda, OIB 41199232176, Islam Grčki/216, 23420 Benkovac</izvorni_sadrzaj>
    <derivirana_varijabla naziv="DomainObject.Predmet.ProtustrankaIDrugiAdressOIB_1">AGRO PAK d.o.o. za proizvodnju i preradu poljoprivrednih proizvoda, OIB 41199232176, Islam Grčki/216,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rujna 2016.</izvorni_sadrzaj>
    <derivirana_varijabla naziv="DomainObject.Predmet.OdlukaRjesenje.DatumDonosenjaOdluke_1">28. rujna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St-388/2016-21</izvorni_sadrzaj>
    <derivirana_varijabla naziv="DomainObject.Predmet.OdlukaRjesenje.Oznaka_1">St-388/2016-21</derivirana_varijabla>
  </DomainObject.Predmet.OdlukaRjesenje.Oznaka>
  <DomainObject.Predmet.SudioniciListNaziv>
    <izvorni_sadrzaj>
      <item>FINA</item>
      <item>AGRO PAK d.o.o. za proizvodnju i preradu poljoprivrednih proizvoda</item>
      <item>Mirela Božić</item>
    </izvorni_sadrzaj>
    <derivirana_varijabla naziv="DomainObject.Predmet.SudioniciListNaziv_1">
      <item>FINA</item>
      <item>AGRO PAK d.o.o. za proizvodnju i preradu poljoprivrednih proizvoda</item>
      <item>Mirela Božić</item>
    </derivirana_varijabla>
  </DomainObject.Predmet.SudioniciListNaziv>
  <DomainObject.Predmet.SudioniciListAdressOIB>
    <izvorni_sadrzaj>
      <item>FINA, OIB 85821130368</item>
      <item>AGRO PAK d.o.o. za proizvodnju i preradu poljoprivrednih proizvoda, OIB 41199232176, Islam Grčki/216,23420 Benkovac</item>
      <item>Mirela Božić, OIB 55575861844, Hrvatskog Državnog Sabora 38,23223 Škabrnje</item>
    </izvorni_sadrzaj>
    <derivirana_varijabla naziv="DomainObject.Predmet.SudioniciListAdressOIB_1">
      <item>FINA, OIB 85821130368</item>
      <item>AGRO PAK d.o.o. za proizvodnju i preradu poljoprivrednih proizvoda, OIB 41199232176, Islam Grčki/216,23420 Benkovac</item>
      <item>Mirela Božić, OIB 55575861844, Hrvatskog Državnog Sabora 38,23223 Škabrnje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41199232176</item>
      <item>, OIB 55575861844</item>
    </izvorni_sadrzaj>
    <derivirana_varijabla naziv="DomainObject.Predmet.SudioniciListNazivOIB_1">
      <item>, OIB 85821130368</item>
      <item>, OIB 41199232176</item>
      <item>, OIB 55575861844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2</properties:Pages>
  <properties:Words>236</properties:Words>
  <properties:Characters>1120</properties:Characters>
  <properties:Lines>55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2016-10-14T10:39:00Z</dcterms:created>
  <dc:creator>abajlo</dc:creator>
  <cp:lastModifiedBy>wsadmin</cp:lastModifiedBy>
  <cp:lastPrinted>2015-10-13T10:36:00Z</cp:lastPrinted>
  <dcterms:modified xmlns:xsi="http://www.w3.org/2001/XMLSchema-instance" xsi:type="dcterms:W3CDTF">2016-10-17T11:26:00Z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