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49b6" w14:paraId="fe849b6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3C2EA0" w:rsidP="00E57E44" w:rsidR="003C2EA0"/>
    <w:p w:rsidRDefault="003C2EA0" w:rsidP="003C2EA0" w:rsidR="003C2EA0" w:rsidRPr="003C2EA0">
      <w:pPr>
        <w:jc w:val="center"/>
        <w:rPr>
          <w:b/>
        </w:rPr>
      </w:pPr>
      <w:r w:rsidRPr="003C2EA0">
        <w:rPr>
          <w:b/>
        </w:rPr>
        <w:t>stečajni dužnik:</w:t>
      </w:r>
    </w:p>
    <w:p w:rsidRDefault="003C2EA0" w:rsidP="003C2EA0" w:rsidR="003C2EA0">
      <w:pPr>
        <w:jc w:val="center"/>
      </w:pPr>
      <w:r>
        <w:t>OSMANOVIĆ i dr. j.t.d. „u stečaju“</w:t>
      </w:r>
    </w:p>
    <w:p w:rsidRDefault="003C2EA0" w:rsidP="003C2EA0" w:rsidR="003C2EA0">
      <w:pPr>
        <w:jc w:val="center"/>
      </w:pPr>
      <w:r>
        <w:t>Pula, Jasne Crnobori 70</w:t>
      </w:r>
    </w:p>
    <w:p w:rsidRDefault="003C2EA0" w:rsidP="003C2EA0" w:rsidR="00E57E44">
      <w:pPr>
        <w:jc w:val="center"/>
      </w:pPr>
      <w:r>
        <w:t>OIB: 51238596886</w:t>
      </w:r>
    </w:p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>- VJEROVNICI PRVOG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3C2EA0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3C2EA0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3C2EA0" w:rsidR="008C499B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>
            <w:r>
              <w:t>REPUBLIKA HRVATSKA, MINISTARSTVO FINANCIJA,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2EA0" w:rsidP="009A4756" w:rsidR="008C499B">
            <w:pPr>
              <w:jc w:val="center"/>
            </w:pPr>
            <w:r>
              <w:t>32.584,78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C2EA0" w:rsidP="009A4756" w:rsidR="008C499B">
            <w:pPr>
              <w:jc w:val="center"/>
            </w:pPr>
            <w:r>
              <w:t xml:space="preserve">32.584,78 </w:t>
            </w:r>
            <w:r w:rsidR="008C499B">
              <w:t>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C499B" w:rsidP="009A4756" w:rsidR="008C499B" w:rsidRPr="009F7CD1"/>
        </w:tc>
      </w:tr>
      <w:tr w:rsidTr="003C2EA0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499B" w:rsidP="00403FAE" w:rsidR="00B04590" w:rsidRPr="009F7CD1">
            <w:pPr>
              <w:jc w:val="center"/>
            </w:pPr>
            <w: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B04590" w:rsidR="00B04590" w:rsidRPr="009F7CD1">
            <w:r>
              <w:t>Ahmet Osmanović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B04590" w:rsidRPr="009F7CD1">
            <w:r>
              <w:t>Pula, Jasne Crnobori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B04590" w:rsidRPr="009F7CD1">
            <w:r>
              <w:t>13477619044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B04590" w:rsidRPr="009F7CD1">
            <w:pPr>
              <w:jc w:val="center"/>
            </w:pPr>
            <w:r>
              <w:t>196.898,24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0C38A0" w:rsidR="00B04590" w:rsidRPr="009F7CD1">
            <w:pPr>
              <w:jc w:val="center"/>
            </w:pPr>
            <w:r>
              <w:t>196.898,24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 xml:space="preserve"> </w:t>
            </w:r>
          </w:p>
        </w:tc>
      </w:tr>
      <w:tr w:rsidTr="003C2EA0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</w:tr>
      <w:tr w:rsidTr="003C2EA0" w:rsidR="003C2EA0" w:rsidRPr="009F7CD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229.483,02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1E1663" w:rsidR="003C2EA0" w:rsidRPr="009F7CD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229.483,02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403FAE" w:rsidR="003C2EA0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/>
    <w:p w:rsidRDefault="003C2EA0" w:rsidP="00E57E44" w:rsidR="003C2EA0"/>
    <w:p w:rsidRDefault="003C2EA0" w:rsidP="00E57E44" w:rsidR="003C2EA0"/>
    <w:p w:rsidRDefault="003C2EA0" w:rsidP="00E57E44" w:rsidR="003C2EA0"/>
    <w:p w:rsidRDefault="003C2EA0" w:rsidP="00E57E44" w:rsidR="003C2EA0"/>
    <w:p w:rsidRDefault="003C2EA0" w:rsidP="00E57E44" w:rsidR="003C2EA0"/>
    <w:tbl>
      <w:tblPr>
        <w:tblW w:type="dxa" w:w="16001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lastRenderedPageBreak/>
              <w:t>TABLICA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403FAE" w:rsidR="00E57E44" w:rsidRPr="009F7CD1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E57E44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E57E44" w:rsidR="003C2EA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/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>
              <w:t>108,37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1E1663" w:rsidR="003C2EA0" w:rsidRPr="009F7CD1">
            <w:pPr>
              <w:jc w:val="center"/>
            </w:pPr>
            <w:r>
              <w:t>108,37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r w:rsidRPr="009F7CD1">
              <w:t xml:space="preserve"> </w:t>
            </w:r>
          </w:p>
        </w:tc>
      </w:tr>
      <w:tr w:rsidTr="00E57E44" w:rsidR="00F6721A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721A" w:rsidP="00E57E44" w:rsidR="00F6721A" w:rsidRPr="009F7CD1">
            <w:r w:rsidRPr="009F7CD1">
              <w:t> </w:t>
            </w:r>
          </w:p>
        </w:tc>
      </w:tr>
      <w:tr w:rsidTr="00E57E44" w:rsidR="003C2EA0" w:rsidRPr="009F7CD1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1E1663" w:rsidR="003C2EA0" w:rsidRPr="003C2EA0">
            <w:pPr>
              <w:jc w:val="center"/>
              <w:rPr>
                <w:b/>
              </w:rPr>
            </w:pPr>
            <w:r w:rsidRPr="003C2EA0">
              <w:rPr>
                <w:b/>
              </w:rPr>
              <w:t>108,37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1E1663" w:rsidR="003C2EA0" w:rsidRPr="003C2EA0">
            <w:pPr>
              <w:jc w:val="center"/>
              <w:rPr>
                <w:b/>
              </w:rPr>
            </w:pPr>
            <w:r w:rsidRPr="003C2EA0">
              <w:rPr>
                <w:b/>
              </w:rPr>
              <w:t>108,37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2EA0" w:rsidP="00E57E44" w:rsidR="003C2EA0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3C2EA0" w:rsidP="00E57E44" w:rsidR="003C2EA0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3C2EA0">
        <w:t>18. listopada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A53610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3C2EA0">
      <w:t>605</w:t>
    </w:r>
    <w:r w:rsidR="00E57E44">
      <w:t>/16 -</w:t>
    </w:r>
    <w:r w:rsidR="00A53610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3C2EA0"/>
    <w:rsid w:val="006D1274"/>
    <w:rsid w:val="008C499B"/>
    <w:rsid w:val="00A53610"/>
    <w:rsid w:val="00B04590"/>
    <w:rsid w:val="00CE68D5"/>
    <w:rsid w:val="00E57E44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841</properties:Characters>
  <properties:Lines>150</properties:Lines>
  <properties:Paragraphs>71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2016-10-18T08:24:00Z</dcterms:created>
  <dc:creator>Tijana Licul</dc:creator>
  <cp:lastModifiedBy>Sanja Prodan</cp:lastModifiedBy>
  <cp:lastPrinted>2016-10-19T07:19:00Z</cp:lastPrinted>
  <dcterms:modified xmlns:xsi="http://www.w3.org/2001/XMLSchema-instance" xsi:type="dcterms:W3CDTF">2016-10-19T07:19:00Z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