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12c3" w14:paraId="d6c12c3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8120F" w:rsidRPr="0038120F">
        <w:rPr>
          <w:lang w:val="hr-HR"/>
        </w:rPr>
        <w:t>GRBAVAC-BUBLICA d.o.o. Split, Mišina 21, OIB: 31576581524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</w:t>
      </w:r>
      <w:r w:rsidR="0038120F">
        <w:rPr>
          <w:lang w:val="hr-HR"/>
        </w:rPr>
        <w:t>7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8120F" w:rsidRPr="0038120F">
        <w:rPr>
          <w:lang w:val="hr-HR"/>
        </w:rPr>
        <w:t>GRBAVAC-BUBLICA d.o.o. Split, Mišina 21, OIB: 31576581524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38120F">
        <w:rPr>
          <w:lang w:val="hr-HR"/>
        </w:rPr>
        <w:t>7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8120F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>se Dinka Trumbić iz Splita, Lovretska 10, OIB: 43468134790.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8120F" w:rsidRPr="0038120F">
        <w:rPr>
          <w:lang w:val="hr-HR"/>
        </w:rPr>
        <w:t>GRBAVAC-BUBLICA d.o.o. Split, Mišina 21, OIB: 31576581524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42C77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8120F" w:rsidRPr="0038120F">
        <w:rPr>
          <w:lang w:val="hr-HR"/>
        </w:rPr>
        <w:t>GRBAVAC-BUBLICA d.o.o. Split, Mišina 21, OIB: 31576581524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38120F">
        <w:rPr>
          <w:lang w:val="hr-HR"/>
        </w:rPr>
        <w:t xml:space="preserve">647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0566C8">
        <w:rPr>
          <w:lang w:val="hr-HR"/>
        </w:rPr>
        <w:t xml:space="preserve">od </w:t>
      </w:r>
      <w:r w:rsidR="0038120F">
        <w:rPr>
          <w:lang w:val="hr-HR"/>
        </w:rPr>
        <w:t>99.929,14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38120F">
        <w:rPr>
          <w:lang w:val="hr-HR"/>
        </w:rPr>
        <w:t>27.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38120F">
        <w:rPr>
          <w:lang w:val="hr-HR"/>
        </w:rPr>
        <w:t>7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38120F">
      <w:t>. St-769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0566C8">
      <w:t xml:space="preserve"> </w:t>
    </w:r>
    <w:r w:rsidR="00B25EAD">
      <w:t>St-</w:t>
    </w:r>
    <w:r w:rsidR="0038120F">
      <w:t>769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66C8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120F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46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GRBAVAC - BUBLICA d.o.o. za trgovinu, proizvodnju, uvoz i izvoz</izvorni_sadrzaj>
    <derivirana_varijabla naziv="DomainObject.Predmet.ProtustrankaFormated_1">  GRBAVAC - BUBLICA d.o.o. za trgovinu, proizvodnju, uvoz i izvoz</derivirana_varijabla>
  </DomainObject.Predmet.ProtustrankaFormated>
  <DomainObject.Predmet.ProtustrankaFormatedOIB>
    <izvorni_sadrzaj>  GRBAVAC - BUBLICA d.o.o. za trgovinu, proizvodnju, uvoz i izvoz, OIB 31576581524</izvorni_sadrzaj>
    <derivirana_varijabla naziv="DomainObject.Predmet.ProtustrankaFormatedOIB_1">  GRBAVAC - BUBLICA d.o.o. za trgovinu, proizvodnju, uvoz i izvoz, OIB 31576581524</derivirana_varijabla>
  </DomainObject.Predmet.ProtustrankaFormatedOIB>
  <DomainObject.Predmet.ProtustrankaFormatedWithAdress>
    <izvorni_sadrzaj> GRBAVAC - BUBLICA d.o.o. za trgovinu, proizvodnju, uvoz i izvoz, Mišina 21, 21000 Split</izvorni_sadrzaj>
    <derivirana_varijabla naziv="DomainObject.Predmet.ProtustrankaFormatedWithAdress_1"> GRBAVAC - BUBLICA d.o.o. za trgovinu, proizvodnju, uvoz i izvoz, Mišina 21, 21000 Split</derivirana_varijabla>
  </DomainObject.Predmet.ProtustrankaFormatedWithAdress>
  <DomainObject.Predmet.ProtustrankaFormatedWithAdressOIB>
    <izvorni_sadrzaj> GRBAVAC - BUBLICA d.o.o. za trgovinu, proizvodnju, uvoz i izvoz, OIB 31576581524, Mišina 21, 21000 Split</izvorni_sadrzaj>
    <derivirana_varijabla naziv="DomainObject.Predmet.ProtustrankaFormatedWithAdressOIB_1"> GRBAVAC - BUBLICA d.o.o. za trgovinu, proizvodnju, uvoz i izvoz, OIB 31576581524, Mišina 21, 21000 Split</derivirana_varijabla>
  </DomainObject.Predmet.ProtustrankaFormatedWithAdressOIB>
  <DomainObject.Predmet.ProtustrankaWithAdress>
    <izvorni_sadrzaj>GRBAVAC - BUBLICA d.o.o. za trgovinu, proizvodnju, uvoz i izvoz Mišina 21, 21000 Split</izvorni_sadrzaj>
    <derivirana_varijabla naziv="DomainObject.Predmet.ProtustrankaWithAdress_1">GRBAVAC - BUBLICA d.o.o. za trgovinu, proizvodnju, uvoz i izvoz Mišina 21, 21000 Split</derivirana_varijabla>
  </DomainObject.Predmet.ProtustrankaWithAdress>
  <DomainObject.Predmet.ProtustrankaWithAdressOIB>
    <izvorni_sadrzaj>GRBAVAC - BUBLICA d.o.o. za trgovinu, proizvodnju, uvoz i izvoz, OIB 31576581524, Mišina 21, 21000 Split</izvorni_sadrzaj>
    <derivirana_varijabla naziv="DomainObject.Predmet.ProtustrankaWithAdressOIB_1">GRBAVAC - BUBLICA d.o.o. za trgovinu, proizvodnju, uvoz i izvoz, OIB 31576581524, Mišina 21, 21000 Split</derivirana_varijabla>
  </DomainObject.Predmet.ProtustrankaWithAdressOIB>
  <DomainObject.Predmet.ProtustrankaNazivFormated>
    <izvorni_sadrzaj>GRBAVAC - BUBLICA d.o.o. za trgovinu, proizvodnju, uvoz i izvoz</izvorni_sadrzaj>
    <derivirana_varijabla naziv="DomainObject.Predmet.ProtustrankaNazivFormated_1">GRBAVAC - BUBLICA d.o.o. za trgovinu, proizvodnju, uvoz i izvoz</derivirana_varijabla>
  </DomainObject.Predmet.ProtustrankaNazivFormated>
  <DomainObject.Predmet.ProtustrankaNazivFormatedOIB>
    <izvorni_sadrzaj>GRBAVAC - BUBLICA d.o.o. za trgovinu, proizvodnju, uvoz i izvoz, OIB 31576581524</izvorni_sadrzaj>
    <derivirana_varijabla naziv="DomainObject.Predmet.ProtustrankaNazivFormatedOIB_1">GRBAVAC - BUBLICA d.o.o. za trgovinu, proizvodnju, uvoz i izvoz, OIB 31576581524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99929.14</izvorni_sadrzaj>
    <derivirana_varijabla naziv="DomainObject.Predmet.TrenutnaVrijednost_1">99929.14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GRBAVAC - BUBLICA d.o.o. za trgovinu, proizvodnju, uvoz i izvoz</item>
    </izvorni_sadrzaj>
    <derivirana_varijabla naziv="DomainObject.Predmet.ProtuStrankaListFormated_1">
      <item>GRBAVAC - BUBLICA d.o.o. za trgovinu, proizvodnju, uvoz i izvoz</item>
    </derivirana_varijabla>
  </DomainObject.Predmet.ProtuStrankaListFormated>
  <DomainObject.Predmet.ProtuStrankaListFormatedOIB>
    <izvorni_sadrzaj>
      <item>GRBAVAC - BUBLICA d.o.o. za trgovinu, proizvodnju, uvoz i izvoz, OIB 31576581524</item>
    </izvorni_sadrzaj>
    <derivirana_varijabla naziv="DomainObject.Predmet.ProtuStrankaListFormatedOIB_1">
      <item>GRBAVAC - BUBLICA d.o.o. za trgovinu, proizvodnju, uvoz i izvoz, OIB 31576581524</item>
    </derivirana_varijabla>
  </DomainObject.Predmet.ProtuStrankaListFormatedOIB>
  <DomainObject.Predmet.ProtuStrankaListFormatedWithAdress>
    <izvorni_sadrzaj>
      <item>GRBAVAC - BUBLICA d.o.o. za trgovinu, proizvodnju, uvoz i izvoz, Mišina 21, 21000 Split</item>
    </izvorni_sadrzaj>
    <derivirana_varijabla naziv="DomainObject.Predmet.ProtuStrankaListFormatedWithAdress_1">
      <item>GRBAVAC - BUBLICA d.o.o. za trgovinu, proizvodnju, uvoz i izvoz, Mišina 21, 21000 Split</item>
    </derivirana_varijabla>
  </DomainObject.Predmet.ProtuStrankaListFormatedWithAdress>
  <DomainObject.Predmet.ProtuStrankaListFormatedWithAdressOIB>
    <izvorni_sadrzaj>
      <item>GRBAVAC - BUBLICA d.o.o. za trgovinu, proizvodnju, uvoz i izvoz, OIB 31576581524, Mišina 21, 21000 Split</item>
    </izvorni_sadrzaj>
    <derivirana_varijabla naziv="DomainObject.Predmet.ProtuStrankaListFormatedWithAdressOIB_1">
      <item>GRBAVAC - BUBLICA d.o.o. za trgovinu, proizvodnju, uvoz i izvoz, OIB 31576581524, Mišina 21, 21000 Split</item>
    </derivirana_varijabla>
  </DomainObject.Predmet.ProtuStrankaListFormatedWithAdressOIB>
  <DomainObject.Predmet.ProtuStrankaListNazivFormated>
    <izvorni_sadrzaj>
      <item>GRBAVAC - BUBLICA d.o.o. za trgovinu, proizvodnju, uvoz i izvoz</item>
    </izvorni_sadrzaj>
    <derivirana_varijabla naziv="DomainObject.Predmet.ProtuStrankaListNazivFormated_1">
      <item>GRBAVAC - BUBLICA d.o.o. za trgovinu, proizvodnju, uvoz i izvoz</item>
    </derivirana_varijabla>
  </DomainObject.Predmet.ProtuStrankaListNazivFormated>
  <DomainObject.Predmet.ProtuStrankaListNazivFormatedOIB>
    <izvorni_sadrzaj>
      <item>GRBAVAC - BUBLICA d.o.o. za trgovinu, proizvodnju, uvoz i izvoz, OIB 31576581524</item>
    </izvorni_sadrzaj>
    <derivirana_varijabla naziv="DomainObject.Predmet.ProtuStrankaListNazivFormatedOIB_1">
      <item>GRBAVAC - BUBLICA d.o.o. za trgovinu, proizvodnju, uvoz i izvoz, OIB 31576581524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GRBAVAC - BUBLICA d.o.o. za trgovinu, proizvodnju, uvoz i izvoz</izvorni_sadrzaj>
    <derivirana_varijabla naziv="DomainObject.Predmet.ProtustrankaIDrugi_1">GRBAVAC - BUBLICA d.o.o. za trgovinu, proizvodnju, uvoz i 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GRBAVAC - BUBLICA d.o.o. za trgovinu, proizvodnju, uvoz i izvoz, OIB 31576581524, Mišina 21, 21000 Split</izvorni_sadrzaj>
    <derivirana_varijabla naziv="DomainObject.Predmet.ProtustrankaIDrugiAdressOIB_1">GRBAVAC - BUBLICA d.o.o. za trgovinu, proizvodnju, uvoz i izvoz, OIB 31576581524, Mišina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GRBAVAC - BUBLICA d.o.o. za trgovinu, proizvodnju, uvoz i izvoz</item>
      <item>FINANCIJSKA AGENCIJA, RC SPLIT</item>
    </izvorni_sadrzaj>
    <derivirana_varijabla naziv="DomainObject.Predmet.SudioniciListNaziv_1">
      <item>GRBAVAC - BUBLICA d.o.o. za trgovinu, proizvodnju, uvoz i izvoz</item>
      <item>FINANCIJSKA AGENCIJA, RC SPLIT</item>
    </derivirana_varijabla>
  </DomainObject.Predmet.SudioniciListNaziv>
  <DomainObject.Predmet.SudioniciListAdressOIB>
    <izvorni_sadrzaj>
      <item>GRBAVAC - BUBLICA d.o.o. za trgovinu, proizvodnju, uvoz i izvoz, OIB 31576581524, Mišina 21,21000 Split</item>
      <item>FINANCIJSKA AGENCIJA, RC SPLIT, OIB 85821130368, Mažuranićevo šetalište 24 b,21000 Split</item>
    </izvorni_sadrzaj>
    <derivirana_varijabla naziv="DomainObject.Predmet.SudioniciListAdressOIB_1">
      <item>GRBAVAC - BUBLICA d.o.o. za trgovinu, proizvodnju, uvoz i izvoz, OIB 31576581524, Mišina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31576581524</item>
      <item>, OIB 85821130368</item>
    </izvorni_sadrzaj>
    <derivirana_varijabla naziv="DomainObject.Predmet.SudioniciListNazivOIB_1">
      <item>, OIB 31576581524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67BD8-816B-4EDC-9C7C-CBC53429A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4093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2016-04-27T07:16:00Z</cp:lastPrinted>
  <dcterms:modified xmlns:xsi="http://www.w3.org/2001/XMLSchema-instance" xsi:type="dcterms:W3CDTF">2016-04-27T09:47:00Z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