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3334" w14:paraId="3c53334" w:rsidRDefault="00EC0467" w:rsidP="00EC0467" w:rsidR="00EC0467" w:rsidRPr="00984BED">
      <w:pPr>
        <w15:collapsed w:val="false"/>
      </w:pPr>
      <w:bookmarkStart w:name="_GoBack" w:id="0"/>
      <w:bookmarkEnd w:id="0"/>
      <w:r w:rsidRPr="00984BED">
        <w:t xml:space="preserve">         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                        </w:t>
      </w:r>
    </w:p>
    <w:p w:rsidRDefault="00EC0467" w:rsidP="00EC0467" w:rsidR="00EC0467" w:rsidRPr="00984BED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</w:p>
    <w:p w:rsidRDefault="00EC0467" w:rsidP="00EC0467" w:rsidR="00EC0467" w:rsidRPr="00984BED">
      <w:r w:rsidRPr="00984BED">
        <w:t>TRGOVAČKI SUD U PAZINU</w:t>
      </w:r>
    </w:p>
    <w:p w:rsidRDefault="00EC0467" w:rsidP="00EC0467" w:rsidR="00EC0467" w:rsidRPr="00984BED">
      <w:r w:rsidRPr="00984BED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Posl.br.: 2 St-1112</w:t>
      </w:r>
      <w:r w:rsidRPr="00984BED">
        <w:t>/</w:t>
      </w:r>
      <w:r w:rsidRPr="002B0527">
        <w:t>16-11</w:t>
      </w:r>
    </w:p>
    <w:p w:rsidRDefault="00EC0467" w:rsidP="00EC0467" w:rsidR="00EC0467" w:rsidRPr="00984BED">
      <w:pPr>
        <w:jc w:val="both"/>
      </w:pPr>
      <w:r w:rsidRPr="00984BED">
        <w:tab/>
      </w:r>
    </w:p>
    <w:p w:rsidRDefault="002B0527" w:rsidP="00EC0467" w:rsidR="002B0527">
      <w:pPr>
        <w:jc w:val="center"/>
        <w:rPr>
          <w:color w:val="FF0000"/>
        </w:rPr>
      </w:pPr>
    </w:p>
    <w:p w:rsidRDefault="00EC0467" w:rsidP="00EC0467" w:rsidR="00EC0467" w:rsidRPr="00984BED">
      <w:pPr>
        <w:jc w:val="center"/>
      </w:pPr>
      <w:r w:rsidRPr="00984BED">
        <w:t>U  I M E  R E P U B L I K E  H R V A T S K E</w:t>
      </w:r>
    </w:p>
    <w:p w:rsidRDefault="00EC0467" w:rsidP="00EC0467" w:rsidR="00EC0467" w:rsidRPr="00984BED"/>
    <w:p w:rsidRDefault="00EC0467" w:rsidP="00EC0467" w:rsidR="00EC0467" w:rsidRPr="00984BED">
      <w:pPr>
        <w:jc w:val="center"/>
      </w:pPr>
      <w:r w:rsidRPr="00984BED">
        <w:t>R J E Š E NJ E</w:t>
      </w:r>
    </w:p>
    <w:p w:rsidRDefault="00EC0467" w:rsidP="00EC0467" w:rsidR="00EC0467" w:rsidRPr="00984BED"/>
    <w:p w:rsidRDefault="00EC0467" w:rsidP="00EC0467" w:rsidR="00EC0467" w:rsidRPr="00984BED">
      <w:pPr>
        <w:jc w:val="both"/>
      </w:pPr>
      <w:r w:rsidRPr="00984BED">
        <w:tab/>
        <w:t xml:space="preserve">Trgovački sud u Pazinu, po sucu Adrijani Labinjan Skok, po prijedlogu radi otvaranja stečajnog postupka nad dužnikom </w:t>
      </w:r>
      <w:r w:rsidRPr="00F649FC">
        <w:t>INSUMO j.d.o.o., Poreč, Mate Vlašića 20, OIB: 4294040360</w:t>
      </w:r>
      <w:r w:rsidRPr="002B0527">
        <w:t xml:space="preserve">0, </w:t>
      </w:r>
      <w:r w:rsidR="00A32DE7" w:rsidRPr="002B0527">
        <w:t>6</w:t>
      </w:r>
      <w:r w:rsidR="00DC61F9" w:rsidRPr="002B0527">
        <w:t>. ožujka</w:t>
      </w:r>
      <w:r w:rsidRPr="002B0527">
        <w:t xml:space="preserve"> 2017.</w:t>
      </w:r>
    </w:p>
    <w:p w:rsidRDefault="00EC0467" w:rsidP="00EC0467" w:rsidR="00EC0467" w:rsidRPr="00984BED">
      <w:pPr>
        <w:jc w:val="both"/>
      </w:pPr>
    </w:p>
    <w:p w:rsidRDefault="00EC0467" w:rsidP="00EC0467" w:rsidR="00EC0467" w:rsidRPr="00984BED">
      <w:pPr>
        <w:jc w:val="center"/>
      </w:pPr>
      <w:r w:rsidRPr="00984BED">
        <w:t>r i j e š i o    j e</w:t>
      </w:r>
    </w:p>
    <w:p w:rsidRDefault="00EC0467" w:rsidP="00EC0467" w:rsidR="00EC0467" w:rsidRPr="00984BED">
      <w:pPr>
        <w:jc w:val="center"/>
      </w:pPr>
    </w:p>
    <w:p w:rsidRDefault="00EC0467" w:rsidP="00EC0467" w:rsidR="00EC0467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 w:rsidRPr="00F649FC">
        <w:t>INSUMO j.d.o.o., Poreč, Mate Vlašića 20, OIB: 42940403600</w:t>
      </w:r>
      <w:r w:rsidRPr="00984BED">
        <w:t>.</w:t>
      </w:r>
    </w:p>
    <w:p w:rsidRDefault="00EC0467" w:rsidP="00EC0467" w:rsidR="00EC0467" w:rsidRPr="00984BED">
      <w:pPr>
        <w:ind w:firstLine="720"/>
        <w:jc w:val="both"/>
      </w:pPr>
    </w:p>
    <w:p w:rsidRDefault="00EC0467" w:rsidP="00EC0467" w:rsidR="00EC0467" w:rsidRPr="00984BED">
      <w:pPr>
        <w:ind w:firstLine="720"/>
        <w:jc w:val="both"/>
      </w:pPr>
      <w:r w:rsidRPr="00D4429A">
        <w:t>II.</w:t>
      </w:r>
      <w:r w:rsidRPr="00D4429A">
        <w:tab/>
        <w:t xml:space="preserve">Za stečajnog upravitelja imenuje se </w:t>
      </w:r>
      <w:r w:rsidR="002B0527" w:rsidRPr="008533D8">
        <w:t>Loris Rak, Rijeka, Zagrebačka 18, OIB: 81830822007</w:t>
      </w:r>
      <w:r w:rsidRPr="00D4429A">
        <w:t>.</w:t>
      </w:r>
    </w:p>
    <w:p w:rsidRDefault="00EC0467" w:rsidP="00EC0467" w:rsidR="00EC0467" w:rsidRPr="00984BED">
      <w:pPr>
        <w:ind w:firstLine="720"/>
        <w:jc w:val="both"/>
        <w:rPr>
          <w:bCs w:val="false"/>
        </w:rPr>
      </w:pPr>
    </w:p>
    <w:p w:rsidRDefault="00EC0467" w:rsidP="00EC0467" w:rsidR="00EC0467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 w:rsidRPr="00F649FC">
        <w:t>INSUMO j.d.o.o., Poreč, Mate Vlašića 20, OIB: 42940403600</w:t>
      </w:r>
      <w:r w:rsidRPr="00984BED">
        <w:t>.</w:t>
      </w:r>
    </w:p>
    <w:p w:rsidRDefault="00EC0467" w:rsidP="00EC0467" w:rsidR="00EC0467" w:rsidRPr="00984BED">
      <w:pPr>
        <w:ind w:firstLine="720"/>
        <w:jc w:val="both"/>
        <w:rPr>
          <w:bCs w:val="false"/>
        </w:rPr>
      </w:pPr>
    </w:p>
    <w:p w:rsidRDefault="00EC0467" w:rsidP="00EC0467" w:rsidR="00EC0467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EC0467" w:rsidP="00EC0467" w:rsidR="00EC0467" w:rsidRPr="00984BED">
      <w:pPr>
        <w:autoSpaceDE w:val="false"/>
        <w:autoSpaceDN w:val="false"/>
        <w:adjustRightInd w:val="false"/>
        <w:ind w:firstLine="720"/>
        <w:jc w:val="both"/>
      </w:pPr>
    </w:p>
    <w:p w:rsidRDefault="00EC0467" w:rsidP="00EC0467" w:rsidR="00EC0467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EC0467" w:rsidP="00EC0467" w:rsidR="00EC0467">
      <w:pPr>
        <w:autoSpaceDE w:val="false"/>
        <w:autoSpaceDN w:val="false"/>
        <w:adjustRightInd w:val="false"/>
        <w:ind w:firstLine="720"/>
        <w:jc w:val="both"/>
      </w:pPr>
    </w:p>
    <w:p w:rsidRDefault="00EC0467" w:rsidP="00EC0467" w:rsidR="00EC0467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 w:rsidRPr="00F649FC">
        <w:t>INSUMO j.d.o.o., Poreč, Mate Vlašića 20, OIB: 42940403600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1112</w:t>
      </w:r>
      <w:r w:rsidRPr="00E54495">
        <w:rPr>
          <w:szCs w:val="20"/>
        </w:rPr>
        <w:t>-201</w:t>
      </w:r>
      <w:r>
        <w:rPr>
          <w:szCs w:val="20"/>
        </w:rPr>
        <w:t>6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EC0467" w:rsidP="00EC0467" w:rsidR="00EC0467" w:rsidRPr="00984BED">
      <w:pPr>
        <w:jc w:val="both"/>
        <w:rPr>
          <w:bCs w:val="false"/>
        </w:rPr>
      </w:pPr>
    </w:p>
    <w:p w:rsidRDefault="00EC0467" w:rsidP="00EC0467" w:rsidR="00EC0467" w:rsidRPr="00984BED">
      <w:pPr>
        <w:jc w:val="center"/>
        <w:rPr>
          <w:bCs w:val="false"/>
        </w:rPr>
      </w:pPr>
      <w:r w:rsidRPr="00984BED">
        <w:t>Obrazloženje</w:t>
      </w:r>
    </w:p>
    <w:p w:rsidRDefault="00EC0467" w:rsidP="00EC0467" w:rsidR="00EC0467" w:rsidRPr="00984BED">
      <w:pPr>
        <w:rPr>
          <w:bCs w:val="false"/>
        </w:rPr>
      </w:pPr>
    </w:p>
    <w:p w:rsidRDefault="00EC0467" w:rsidP="00EC0467" w:rsidR="00EC0467" w:rsidRPr="00984BED">
      <w:pPr>
        <w:ind w:firstLine="708"/>
        <w:jc w:val="both"/>
      </w:pPr>
      <w:r w:rsidRPr="00984BED">
        <w:t>Rješen</w:t>
      </w:r>
      <w:r>
        <w:t>jem ovog suda posl.br. 2 St-1112</w:t>
      </w:r>
      <w:r w:rsidRPr="00984BED">
        <w:t xml:space="preserve">/16-3 od </w:t>
      </w:r>
      <w:r>
        <w:t>19. prosinca</w:t>
      </w:r>
      <w:r w:rsidRPr="00984BED">
        <w:t xml:space="preserve"> 2016. pokrenut je prethodni postupak radi utvrđivanja pretpostavki za otvaranje stečajnog postupka nad </w:t>
      </w:r>
      <w:r w:rsidRPr="00F649FC">
        <w:t>INSUMO j.d.o.o., Poreč, Mate Vlašića 20, OIB: 42940403600</w:t>
      </w:r>
      <w:r w:rsidRPr="00984BED">
        <w:t>.</w:t>
      </w:r>
    </w:p>
    <w:p w:rsidRDefault="00EC0467" w:rsidP="00EC0467" w:rsidR="00EC0467" w:rsidRPr="00984BED">
      <w:pPr>
        <w:spacing w:lineRule="atLeast" w:line="240"/>
        <w:jc w:val="both"/>
        <w:rPr>
          <w:color w:val="FF0000"/>
        </w:rPr>
      </w:pPr>
      <w:r w:rsidRPr="00984BED">
        <w:tab/>
        <w:t xml:space="preserve">Na ročište zakazano za </w:t>
      </w:r>
      <w:r>
        <w:t>23. siječnja 2017.</w:t>
      </w:r>
      <w:r w:rsidRPr="00984BED">
        <w:t xml:space="preserve"> nije pristupio nitko niti je zakonski zastupnik dužnika dostavio popis imovine.</w:t>
      </w:r>
    </w:p>
    <w:p w:rsidRDefault="00EC0467" w:rsidP="00EC0467" w:rsidR="00EC0467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132. st. 1. Stečajnog zakona (NN 71/15, dalje: SZ), ako prije otvaranja stečajnog postupka sud utvrdi da imovina dužnika koja bi ušla u stečajnu masu nije </w:t>
      </w:r>
      <w:r w:rsidRPr="00984BED">
        <w:lastRenderedPageBreak/>
        <w:t>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EC0467" w:rsidP="00EC0467" w:rsidR="00EC0467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posl.br. 2 St-1112</w:t>
      </w:r>
      <w:r w:rsidRPr="00984BED">
        <w:t xml:space="preserve">/16-8 od </w:t>
      </w:r>
      <w:r>
        <w:t>23. siječnja 2017.</w:t>
      </w:r>
      <w:r w:rsidRPr="00984BED">
        <w:t xml:space="preserve">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23. siječnja 2017</w:t>
      </w:r>
      <w:r w:rsidRPr="00984BED">
        <w:t xml:space="preserve">. </w:t>
      </w:r>
    </w:p>
    <w:p w:rsidRDefault="00EC0467" w:rsidP="00EC0467" w:rsidR="00EC0467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EC0467" w:rsidP="00EC0467" w:rsidR="00EC0467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EC0467" w:rsidP="00EC0467" w:rsidR="00EC0467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EC0467" w:rsidP="00EC0467" w:rsidR="00EC0467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EC0467" w:rsidP="00EC0467" w:rsidR="00EC0467" w:rsidRPr="00984BED"/>
    <w:p w:rsidRDefault="00EC0467" w:rsidP="00EC0467" w:rsidR="00EC0467" w:rsidRPr="00984BED">
      <w:pPr>
        <w:jc w:val="center"/>
        <w:rPr>
          <w:color w:val="FF0000"/>
        </w:rPr>
      </w:pPr>
      <w:r w:rsidRPr="00984BED">
        <w:t>U Pa</w:t>
      </w:r>
      <w:r w:rsidRPr="002B0527">
        <w:t xml:space="preserve">zinu </w:t>
      </w:r>
      <w:r w:rsidR="00A32DE7" w:rsidRPr="002B0527">
        <w:t>6</w:t>
      </w:r>
      <w:r w:rsidR="00DC61F9" w:rsidRPr="002B0527">
        <w:t>. ožujka</w:t>
      </w:r>
      <w:r w:rsidRPr="002B0527">
        <w:t xml:space="preserve"> 20</w:t>
      </w:r>
      <w:r w:rsidRPr="00984BED">
        <w:t>17.</w:t>
      </w:r>
    </w:p>
    <w:p w:rsidRDefault="00EC0467" w:rsidP="00EC0467" w:rsidR="00EC0467" w:rsidRPr="00984BED">
      <w:pPr>
        <w:ind w:firstLine="720" w:left="2880"/>
        <w:jc w:val="both"/>
      </w:pPr>
    </w:p>
    <w:p w:rsidRDefault="00EC0467" w:rsidP="00EC0467" w:rsidR="00EC0467" w:rsidRPr="00984BED">
      <w:pPr>
        <w:ind w:firstLine="720" w:left="5652"/>
        <w:jc w:val="both"/>
      </w:pPr>
      <w:r w:rsidRPr="00984BED">
        <w:t xml:space="preserve">      </w:t>
      </w:r>
      <w:r w:rsidRPr="00984BED">
        <w:tab/>
        <w:t xml:space="preserve">Stečajni sudac </w:t>
      </w:r>
    </w:p>
    <w:p w:rsidRDefault="00EC0467" w:rsidP="00EC0467" w:rsidR="00EC0467" w:rsidRPr="00984BED">
      <w:pPr>
        <w:ind w:left="5712"/>
        <w:jc w:val="both"/>
      </w:pPr>
      <w:r w:rsidRPr="00984BED">
        <w:t xml:space="preserve">          Adrijana Labinjan Skok, v.r.</w:t>
      </w:r>
    </w:p>
    <w:p w:rsidRDefault="00EC0467" w:rsidP="00EC0467" w:rsidR="00EC0467" w:rsidRPr="00984BED">
      <w:pPr>
        <w:jc w:val="both"/>
      </w:pPr>
      <w:r w:rsidRPr="00984BED">
        <w:t xml:space="preserve">  </w:t>
      </w:r>
    </w:p>
    <w:p w:rsidRDefault="00EC0467" w:rsidP="00EC0467" w:rsidR="00EC0467" w:rsidRPr="00984BED">
      <w:pPr>
        <w:jc w:val="both"/>
      </w:pPr>
    </w:p>
    <w:p w:rsidRDefault="00EC0467" w:rsidP="00EC0467" w:rsidR="00EC0467" w:rsidRPr="00530639">
      <w:r w:rsidRPr="00530639">
        <w:t xml:space="preserve">UPUTA O PRAVNOM LIJEKU: </w:t>
      </w:r>
    </w:p>
    <w:p w:rsidRDefault="00EC0467" w:rsidP="00EC0467" w:rsidR="00EC0467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EC0467" w:rsidP="00EC0467" w:rsidR="00EC0467" w:rsidRPr="00984BED">
      <w:pPr>
        <w:jc w:val="both"/>
      </w:pPr>
    </w:p>
    <w:p w:rsidRDefault="00EC0467" w:rsidP="00EC0467" w:rsidR="00EC0467" w:rsidRPr="00EC0467">
      <w:pPr>
        <w:jc w:val="both"/>
      </w:pPr>
      <w:r w:rsidRPr="00EC0467">
        <w:t>DNA:</w:t>
      </w:r>
    </w:p>
    <w:p w:rsidRDefault="00EC0467" w:rsidP="00EC0467" w:rsidR="00EC0467" w:rsidRPr="00EC0467">
      <w:pPr>
        <w:jc w:val="both"/>
      </w:pPr>
      <w:r w:rsidRPr="00EC0467">
        <w:t>- INSUMO j.d.o.o., Poreč, Mate Vlašića 20</w:t>
      </w:r>
    </w:p>
    <w:p w:rsidRDefault="00EC0467" w:rsidP="00EC0467" w:rsidR="00EC0467" w:rsidRPr="00EC0467">
      <w:pPr>
        <w:jc w:val="both"/>
      </w:pPr>
      <w:r w:rsidRPr="00EC0467">
        <w:t xml:space="preserve">- stečajni upravitelj </w:t>
      </w:r>
      <w:r w:rsidR="002B0527" w:rsidRPr="008533D8">
        <w:t>Lo</w:t>
      </w:r>
      <w:r w:rsidR="002B0527">
        <w:t>ris Rak, Rijeka, Zagrebačka 18</w:t>
      </w:r>
    </w:p>
    <w:p w:rsidRDefault="00EC0467" w:rsidP="00EC0467" w:rsidR="00EC0467" w:rsidRPr="00EC0467">
      <w:pPr>
        <w:jc w:val="both"/>
      </w:pPr>
      <w:r w:rsidRPr="00EC0467">
        <w:t xml:space="preserve">- Porezna uprava – Područni ured Istra, Primorje, Lika, Pazin, M. B. Rašana 2/4, p.p. 60  </w:t>
      </w:r>
    </w:p>
    <w:p w:rsidRDefault="00EC0467" w:rsidP="00EC0467" w:rsidR="00EC0467" w:rsidRPr="00EC0467">
      <w:pPr>
        <w:jc w:val="both"/>
      </w:pPr>
      <w:r w:rsidRPr="00EC0467">
        <w:t xml:space="preserve">- FINA, Regionalni centar Rijeka, Rijeka, F. Kurelca 8 </w:t>
      </w:r>
    </w:p>
    <w:p w:rsidRDefault="00EC0467" w:rsidP="00EC0467" w:rsidR="00EC0467" w:rsidRPr="00EC0467">
      <w:pPr>
        <w:jc w:val="both"/>
      </w:pPr>
      <w:r w:rsidRPr="00EC0467">
        <w:t>- ŽDO Pula, Pula, Rovinjska ul. 2</w:t>
      </w:r>
    </w:p>
    <w:p w:rsidRDefault="00EC0467" w:rsidP="00EC0467" w:rsidR="00EC0467" w:rsidRPr="00EC0467">
      <w:pPr>
        <w:jc w:val="both"/>
      </w:pPr>
      <w:r w:rsidRPr="00EC0467">
        <w:t>- mrežna stranica e-Oglasna ploča sudova – 8 dana</w:t>
      </w:r>
    </w:p>
    <w:p w:rsidRDefault="00EC0467" w:rsidP="00EC0467" w:rsidR="00EC0467" w:rsidRPr="00EC0467">
      <w:pPr>
        <w:jc w:val="both"/>
      </w:pPr>
      <w:r w:rsidRPr="00EC0467">
        <w:t>- sudski registar elektronskim putem radi zabilježbe otvaranja stečajnog postupka</w:t>
      </w:r>
    </w:p>
    <w:p w:rsidRDefault="00EC0467" w:rsidP="00EC0467" w:rsidR="00EC0467" w:rsidRPr="00EC0467">
      <w:pPr>
        <w:jc w:val="both"/>
      </w:pPr>
      <w:r w:rsidRPr="00EC0467">
        <w:t>Po pravomoćnosti:</w:t>
      </w:r>
    </w:p>
    <w:p w:rsidRDefault="00EC0467" w:rsidP="00EC0467" w:rsidR="00500701" w:rsidRPr="00EC0467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sectPr w:rsidSect="00984BED" w:rsidR="00500701" w:rsidRPr="00EC0467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467" w:rsidP="00EC0467" w:rsidR="00EC0467">
      <w:r>
        <w:separator/>
      </w:r>
    </w:p>
  </w:endnote>
  <w:endnote w:id="0" w:type="continuationSeparator">
    <w:p w:rsidRDefault="00EC0467" w:rsidP="00EC0467" w:rsidR="00EC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467" w:rsidP="00EC0467" w:rsidR="00EC0467">
      <w:r>
        <w:separator/>
      </w:r>
    </w:p>
  </w:footnote>
  <w:footnote w:id="0" w:type="continuationSeparator">
    <w:p w:rsidRDefault="00EC0467" w:rsidP="00EC0467" w:rsidR="00EC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29606E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34A5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284275">
          <w:t xml:space="preserve"> </w:t>
        </w:r>
        <w:r w:rsidR="00EC0467">
          <w:t>Posl.br.: 2 St-1112</w:t>
        </w:r>
        <w:r w:rsidR="00EC0467" w:rsidRPr="00984BED">
          <w:t>/16-</w:t>
        </w:r>
        <w:r w:rsidR="00EC0467">
          <w:t>11</w:t>
        </w:r>
      </w:p>
    </w:sdtContent>
  </w:sdt>
  <w:p w:rsidRDefault="00FB34A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06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67"/>
    <w:rsid w:val="0029606E"/>
    <w:rsid w:val="002B0527"/>
    <w:rsid w:val="00554328"/>
    <w:rsid w:val="00985388"/>
    <w:rsid w:val="00A32DE7"/>
    <w:rsid w:val="00DC61F9"/>
    <w:rsid w:val="00EC0467"/>
    <w:rsid w:val="00FB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046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046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046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046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046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046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046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046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INSUMO j.d.o.o. POREČ</izvorni_sadrzaj>
    <derivirana_varijabla naziv="DomainObject.Predmet.ProtustrankaFormated_1">  INSUMO j.d.o.o. POREČ</derivirana_varijabla>
  </DomainObject.Predmet.ProtustrankaFormated>
  <DomainObject.Predmet.ProtustrankaFormatedOIB>
    <izvorni_sadrzaj>  INSUMO j.d.o.o. POREČ, OIB 42940403600</izvorni_sadrzaj>
    <derivirana_varijabla naziv="DomainObject.Predmet.ProtustrankaFormatedOIB_1">  INSUMO j.d.o.o. POREČ, OIB 42940403600</derivirana_varijabla>
  </DomainObject.Predmet.ProtustrankaFormatedOIB>
  <DomainObject.Predmet.ProtustrankaFormatedWithAdress>
    <izvorni_sadrzaj> INSUMO j.d.o.o. POREČ, Mate Vlašića 20, 52440 Poreč</izvorni_sadrzaj>
    <derivirana_varijabla naziv="DomainObject.Predmet.ProtustrankaFormatedWithAdress_1"> INSUMO j.d.o.o. POREČ, Mate Vlašića 20, 52440 Poreč</derivirana_varijabla>
  </DomainObject.Predmet.ProtustrankaFormatedWithAdress>
  <DomainObject.Predmet.ProtustrankaFormatedWithAdressOIB>
    <izvorni_sadrzaj> INSUMO j.d.o.o. POREČ, OIB 42940403600, Mate Vlašića 20, 52440 Poreč</izvorni_sadrzaj>
    <derivirana_varijabla naziv="DomainObject.Predmet.ProtustrankaFormatedWithAdressOIB_1"> INSUMO j.d.o.o. POREČ, OIB 42940403600, Mate Vlašića 20, 52440 Poreč</derivirana_varijabla>
  </DomainObject.Predmet.ProtustrankaFormatedWithAdressOIB>
  <DomainObject.Predmet.ProtustrankaWithAdress>
    <izvorni_sadrzaj>INSUMO j.d.o.o. POREČ Mate Vlašića 20, 52440 Poreč</izvorni_sadrzaj>
    <derivirana_varijabla naziv="DomainObject.Predmet.ProtustrankaWithAdress_1">INSUMO j.d.o.o. POREČ Mate Vlašića 20, 52440 Poreč</derivirana_varijabla>
  </DomainObject.Predmet.ProtustrankaWithAdress>
  <DomainObject.Predmet.ProtustrankaWithAdressOIB>
    <izvorni_sadrzaj>INSUMO j.d.o.o. POREČ, OIB 42940403600, Mate Vlašića 20, 52440 Poreč</izvorni_sadrzaj>
    <derivirana_varijabla naziv="DomainObject.Predmet.ProtustrankaWithAdressOIB_1">INSUMO j.d.o.o. POREČ, OIB 42940403600, Mate Vlašića 20, 52440 Poreč</derivirana_varijabla>
  </DomainObject.Predmet.ProtustrankaWithAdressOIB>
  <DomainObject.Predmet.ProtustrankaNazivFormated>
    <izvorni_sadrzaj>INSUMO j.d.o.o. POREČ</izvorni_sadrzaj>
    <derivirana_varijabla naziv="DomainObject.Predmet.ProtustrankaNazivFormated_1">INSUMO j.d.o.o. POREČ</derivirana_varijabla>
  </DomainObject.Predmet.ProtustrankaNazivFormated>
  <DomainObject.Predmet.ProtustrankaNazivFormatedOIB>
    <izvorni_sadrzaj>INSUMO j.d.o.o. POREČ, OIB 42940403600</izvorni_sadrzaj>
    <derivirana_varijabla naziv="DomainObject.Predmet.ProtustrankaNazivFormatedOIB_1">INSUMO j.d.o.o. POREČ, OIB 42940403600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87913.39</izvorni_sadrzaj>
    <derivirana_varijabla naziv="DomainObject.Predmet.TrenutnaVrijednost_1">87913.39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INSUMO j.d.o.o. POREČ</item>
    </izvorni_sadrzaj>
    <derivirana_varijabla naziv="DomainObject.Predmet.ProtuStrankaListFormated_1">
      <item>INSUMO j.d.o.o. POREČ</item>
    </derivirana_varijabla>
  </DomainObject.Predmet.ProtuStrankaListFormated>
  <DomainObject.Predmet.ProtuStrankaListFormatedOIB>
    <izvorni_sadrzaj>
      <item>INSUMO j.d.o.o. POREČ, OIB 42940403600</item>
    </izvorni_sadrzaj>
    <derivirana_varijabla naziv="DomainObject.Predmet.ProtuStrankaListFormatedOIB_1">
      <item>INSUMO j.d.o.o. POREČ, OIB 42940403600</item>
    </derivirana_varijabla>
  </DomainObject.Predmet.ProtuStrankaListFormatedOIB>
  <DomainObject.Predmet.ProtuStrankaListFormatedWithAdress>
    <izvorni_sadrzaj>
      <item>INSUMO j.d.o.o. POREČ, Mate Vlašića 20, 52440 Poreč</item>
    </izvorni_sadrzaj>
    <derivirana_varijabla naziv="DomainObject.Predmet.ProtuStrankaListFormatedWithAdress_1">
      <item>INSUMO j.d.o.o. POREČ, Mate Vlašića 20, 52440 Poreč</item>
    </derivirana_varijabla>
  </DomainObject.Predmet.ProtuStrankaListFormatedWithAdress>
  <DomainObject.Predmet.ProtuStrankaListFormatedWithAdressOIB>
    <izvorni_sadrzaj>
      <item>INSUMO j.d.o.o. POREČ, OIB 42940403600, Mate Vlašića 20, 52440 Poreč</item>
    </izvorni_sadrzaj>
    <derivirana_varijabla naziv="DomainObject.Predmet.ProtuStrankaListFormatedWithAdressOIB_1">
      <item>INSUMO j.d.o.o. POREČ, OIB 42940403600, Mate Vlašića 20, 52440 Poreč</item>
    </derivirana_varijabla>
  </DomainObject.Predmet.ProtuStrankaListFormatedWithAdressOIB>
  <DomainObject.Predmet.ProtuStrankaListNazivFormated>
    <izvorni_sadrzaj>
      <item>INSUMO j.d.o.o. POREČ</item>
    </izvorni_sadrzaj>
    <derivirana_varijabla naziv="DomainObject.Predmet.ProtuStrankaListNazivFormated_1">
      <item>INSUMO j.d.o.o. POREČ</item>
    </derivirana_varijabla>
  </DomainObject.Predmet.ProtuStrankaListNazivFormated>
  <DomainObject.Predmet.ProtuStrankaListNazivFormatedOIB>
    <izvorni_sadrzaj>
      <item>INSUMO j.d.o.o. POREČ, OIB 42940403600</item>
    </izvorni_sadrzaj>
    <derivirana_varijabla naziv="DomainObject.Predmet.ProtuStrankaListNazivFormatedOIB_1">
      <item>INSUMO j.d.o.o. POREČ, OIB 42940403600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INSUMO j.d.o.o. POREČ</izvorni_sadrzaj>
    <derivirana_varijabla naziv="DomainObject.Predmet.ProtustrankaIDrugi_1">INSUMO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INSUMO j.d.o.o. POREČ, OIB 42940403600, Mate Vlašića 20, 52440 Poreč</izvorni_sadrzaj>
    <derivirana_varijabla naziv="DomainObject.Predmet.ProtustrankaIDrugiAdressOIB_1">INSUMO j.d.o.o. POREČ, OIB 42940403600,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INSUMO j.d.o.o. POREČ</item>
    </izvorni_sadrzaj>
    <derivirana_varijabla naziv="DomainObject.Predmet.SudioniciListNaziv_1">
      <item>FINANCIJSKA AGENCIJA, RC RIJEKA, PODRUŽNICA PULA, PULA</item>
      <item>INSUMO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INSUMO j.d.o.o. POREČ, OIB 42940403600, Mate Vlašića 20,52440 Poreč</item>
    </izvorni_sadrzaj>
    <derivirana_varijabla naziv="DomainObject.Predmet.SudioniciListAdressOIB_1">
      <item>FINANCIJSKA AGENCIJA, RC RIJEKA, PODRUŽNICA PULA, PULA, OIB 85821130368, Giardini 5,52100 Pula</item>
      <item>INSUMO j.d.o.o. POREČ, OIB 42940403600,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42940403600</item>
    </izvorni_sadrzaj>
    <derivirana_varijabla naziv="DomainObject.Predmet.SudioniciListNazivOIB_1">
      <item>, OIB 85821130368</item>
      <item>, OIB 42940403600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808</properties:Words>
  <properties:Characters>4282</properties:Characters>
  <properties:Lines>97</properties:Lines>
  <properties:Paragraphs>37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2017-02-16T06:03:00Z</dcterms:created>
  <dc:creator>Jasmina Matika</dc:creator>
  <cp:lastModifiedBy>Jasmina Matika</cp:lastModifiedBy>
  <dcterms:modified xmlns:xsi="http://www.w3.org/2001/XMLSchema-instance" xsi:type="dcterms:W3CDTF">2017-03-06T09:46:00Z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