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07e4" w14:paraId="6d107e4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214DB9">
        <w:t>1699/17-15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14DB9">
        <w:rPr>
          <w:b/>
        </w:rPr>
        <w:t>SPRUD j.d.o.o. za trgovinu i usluge, Osijek, Trg slobode 1,  MBS: 030141412, OIB: 89431636682</w:t>
      </w:r>
      <w:r w:rsidR="006139EC">
        <w:t xml:space="preserve">, </w:t>
      </w:r>
      <w:r w:rsidR="003B4C28">
        <w:t xml:space="preserve">dana </w:t>
      </w:r>
      <w:r w:rsidR="00214DB9">
        <w:t>25</w:t>
      </w:r>
      <w:r w:rsidR="005B674B">
        <w:t>. travnja</w:t>
      </w:r>
      <w:r w:rsidR="00076718">
        <w:t xml:space="preserve"> 2018. g</w:t>
      </w:r>
      <w:r w:rsidR="00764F4E">
        <w:t>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14DB9">
        <w:rPr>
          <w:b/>
        </w:rPr>
        <w:t xml:space="preserve">SPRUD j.d.o.o. za trgovinu i usluge, Osijek, Trg slobode 1,  MBS: 030141412, OIB: 89431636682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</w:t>
      </w:r>
      <w:r w:rsidR="00064F47" w:rsidRPr="00076718">
        <w:t xml:space="preserve">pozivom na broj HR05 </w:t>
      </w:r>
      <w:r w:rsidR="00214DB9">
        <w:rPr>
          <w:b/>
        </w:rPr>
        <w:t>1699-17</w:t>
      </w:r>
      <w:r w:rsidR="0051183E" w:rsidRPr="00076718">
        <w:rPr>
          <w:b/>
        </w:rPr>
        <w:t xml:space="preserve"> </w:t>
      </w:r>
      <w:r w:rsidRPr="00076718">
        <w:t>kod Hrv</w:t>
      </w:r>
      <w:r w:rsidR="00963406" w:rsidRPr="00076718">
        <w:t xml:space="preserve">atske poštanske banke iznos od </w:t>
      </w:r>
      <w:r w:rsidR="00214DB9">
        <w:rPr>
          <w:b/>
        </w:rPr>
        <w:t>22.822,50</w:t>
      </w:r>
      <w:r w:rsidRPr="00076718">
        <w:rPr>
          <w:b/>
        </w:rPr>
        <w:t xml:space="preserve"> kn</w:t>
      </w:r>
      <w:r w:rsidRPr="00076718">
        <w:t>, na ime predujma za pokriće troškova kako prethodnog tako i otvorenog stečajnog postupka</w:t>
      </w:r>
      <w:r w:rsidR="00025E45" w:rsidRPr="00076718">
        <w:t xml:space="preserve"> a koji iznos se sastoji </w:t>
      </w:r>
      <w:r w:rsidR="00BB2037" w:rsidRPr="00076718">
        <w:t>od:</w:t>
      </w:r>
    </w:p>
    <w:p w:rsidRDefault="00214DB9" w:rsidP="00214DB9" w:rsidR="00214DB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Knjigovodstvene usluge (12 mjeseci * 300 kn)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3.600,00 kn</w:t>
      </w:r>
    </w:p>
    <w:p w:rsidRDefault="00214DB9" w:rsidP="00214DB9" w:rsidR="00214DB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Ostali troškovi (platni promet, ŽR, pečat, arhiviranje)</w:t>
      </w:r>
      <w:r>
        <w:rPr>
          <w:rFonts w:hAnsi="Times New Roman" w:ascii="Times New Roman"/>
          <w:sz w:val="24"/>
          <w:szCs w:val="24"/>
        </w:rPr>
        <w:tab/>
        <w:t xml:space="preserve">   5.000,00 kn</w:t>
      </w:r>
    </w:p>
    <w:p w:rsidRDefault="00214DB9" w:rsidP="00214DB9" w:rsidR="00214DB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Nagrada privremenom st.upravitelju (ukupno)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3.762,50 kn</w:t>
      </w:r>
    </w:p>
    <w:p w:rsidRDefault="00214DB9" w:rsidP="00214DB9" w:rsidR="00214DB9">
      <w:pPr>
        <w:pStyle w:val="Bezproreda"/>
        <w:ind w:firstLine="3" w:left="1407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Nagrada stečajnom upravitelju (ukupno)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10.000,00 kn</w:t>
      </w:r>
    </w:p>
    <w:p w:rsidRDefault="00214DB9" w:rsidP="00214DB9" w:rsidR="00214DB9">
      <w:pPr>
        <w:ind w:firstLine="3" w:left="1404"/>
      </w:pPr>
      <w:r>
        <w:t>Nagrada FINA –i za dvije objave</w:t>
      </w:r>
      <w:r>
        <w:tab/>
      </w:r>
      <w:r>
        <w:tab/>
      </w:r>
      <w:r>
        <w:tab/>
      </w:r>
      <w:r>
        <w:tab/>
        <w:t xml:space="preserve">      460,00 kn</w:t>
      </w:r>
    </w:p>
    <w:p w:rsidRDefault="00214DB9" w:rsidP="00214DB9" w:rsidR="00214DB9" w:rsidRPr="00076718">
      <w:pPr>
        <w:pStyle w:val="Odlomakpopisa"/>
        <w:ind w:left="705"/>
        <w:jc w:val="both"/>
      </w:pPr>
    </w:p>
    <w:p w:rsidRDefault="009B61F0" w:rsidP="00076718" w:rsidR="00BB2037" w:rsidRPr="00076718">
      <w:pPr>
        <w:pStyle w:val="Bezproreda"/>
        <w:ind w:left="1410"/>
        <w:jc w:val="both"/>
        <w:rPr>
          <w:rFonts w:hAnsi="Times New Roman" w:ascii="Times New Roman"/>
          <w:sz w:val="24"/>
          <w:szCs w:val="24"/>
        </w:rPr>
      </w:pPr>
      <w:r w:rsidRPr="00076718">
        <w:rPr>
          <w:rFonts w:cs="Times New Roman" w:hAnsi="Times New Roman" w:ascii="Times New Roman"/>
          <w:sz w:val="24"/>
          <w:szCs w:val="24"/>
        </w:rPr>
        <w:t>te da u istom roku potvrdu o uplati dostave u sudski spis.</w:t>
      </w:r>
    </w:p>
    <w:p w:rsidRDefault="009B61F0" w:rsidP="005B674B" w:rsidR="009B61F0">
      <w:pPr>
        <w:pStyle w:val="Odlomakpopisa"/>
        <w:numPr>
          <w:ilvl w:val="0"/>
          <w:numId w:val="7"/>
        </w:numPr>
        <w:ind w:firstLine="705" w:left="0"/>
        <w:jc w:val="both"/>
      </w:pPr>
      <w:r w:rsidRPr="00076718">
        <w:t>Ako vjerovnici dužnika ne postupe u skladu s točkom</w:t>
      </w:r>
      <w:r>
        <w:t xml:space="preserve">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5B674B" w:rsidP="005B674B" w:rsidR="005B674B">
      <w:pPr>
        <w:pStyle w:val="Odlomakpopisa"/>
        <w:ind w:left="141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214DB9" w:rsidP="00FD3ED7" w:rsidR="00214DB9">
      <w:pPr>
        <w:ind w:firstLine="720"/>
        <w:jc w:val="both"/>
      </w:pPr>
    </w:p>
    <w:p w:rsidRDefault="00214DB9" w:rsidP="00FD3ED7" w:rsidR="00214DB9">
      <w:pPr>
        <w:ind w:firstLine="720"/>
        <w:jc w:val="both"/>
      </w:pPr>
    </w:p>
    <w:p w:rsidRDefault="005B674B" w:rsidP="00FD3ED7" w:rsidR="005B674B">
      <w:pPr>
        <w:ind w:firstLine="720"/>
        <w:jc w:val="both"/>
      </w:pPr>
    </w:p>
    <w:p w:rsidRDefault="005B674B" w:rsidP="00FD3ED7" w:rsidR="005B674B">
      <w:pPr>
        <w:ind w:firstLine="720"/>
        <w:jc w:val="both"/>
      </w:pPr>
    </w:p>
    <w:p w:rsidRDefault="00214DB9" w:rsidP="00214DB9" w:rsidR="00214DB9">
      <w:pPr>
        <w:jc w:val="right"/>
      </w:pPr>
      <w:r>
        <w:lastRenderedPageBreak/>
        <w:t>Broj: 6 St-1699/17-15</w:t>
      </w:r>
    </w:p>
    <w:p w:rsidRDefault="005B674B" w:rsidP="00FD3ED7" w:rsidR="005B674B">
      <w:pPr>
        <w:ind w:firstLine="720"/>
        <w:jc w:val="both"/>
      </w:pPr>
    </w:p>
    <w:p w:rsidRDefault="005B674B" w:rsidP="00FD3ED7" w:rsidR="005B674B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5B674B">
      <w:pPr>
        <w:jc w:val="center"/>
      </w:pPr>
      <w:r w:rsidRPr="005B674B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5B674B" w:rsidP="00FD3ED7" w:rsidR="005B674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B674B">
        <w:t>RH MF Porezna uprava zastupani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B674B">
        <w:t>15</w:t>
      </w:r>
      <w:r w:rsidR="00076718">
        <w:t xml:space="preserve">. </w:t>
      </w:r>
      <w:r w:rsidR="00214DB9">
        <w:t>studenog</w:t>
      </w:r>
      <w:r w:rsidR="005E6F9D">
        <w:t xml:space="preserve"> 2017</w:t>
      </w:r>
      <w:r w:rsidR="00C43FA3">
        <w:t>. g.</w:t>
      </w:r>
      <w:r w:rsidRPr="00DD2365">
        <w:t xml:space="preserve"> prijedlog za otvaranje stečajnog postupka nad dužnikom </w:t>
      </w:r>
      <w:r w:rsidR="00214DB9">
        <w:rPr>
          <w:b/>
        </w:rPr>
        <w:t>SPRUD j.d.o.o. za trgovinu i usluge, Osijek, Trg slobode 1,  MBS: 030141412, OIB: 89431636682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215F6C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215F6C">
        <w:t xml:space="preserve">6 </w:t>
      </w:r>
      <w:r>
        <w:t>St-</w:t>
      </w:r>
      <w:r w:rsidR="00214DB9">
        <w:t>1699/17-8</w:t>
      </w:r>
      <w:r w:rsidR="005B674B">
        <w:t xml:space="preserve"> od </w:t>
      </w:r>
      <w:r w:rsidR="00214DB9">
        <w:t>16</w:t>
      </w:r>
      <w:r w:rsidR="005B674B">
        <w:t>. veljače 2018. g.</w:t>
      </w:r>
      <w:r>
        <w:t xml:space="preserve">, koje je usmeno iznio na ročištu održanom dana </w:t>
      </w:r>
      <w:r w:rsidR="00214DB9">
        <w:t>25</w:t>
      </w:r>
      <w:r w:rsidR="005B674B">
        <w:t>. travnja</w:t>
      </w:r>
      <w:r w:rsidR="00076718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14DB9">
        <w:t>22.822,50</w:t>
      </w:r>
      <w:r>
        <w:t xml:space="preserve"> kn </w:t>
      </w:r>
      <w:r w:rsidR="00215F6C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14DB9">
        <w:t>25</w:t>
      </w:r>
      <w:r w:rsidR="005B674B">
        <w:t>. travnja</w:t>
      </w:r>
      <w:r w:rsidR="00076718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14DB9">
        <w:t>25</w:t>
      </w:r>
      <w:r w:rsidR="005B674B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454" w:rsidR="00F40454">
      <w:r>
        <w:separator/>
      </w:r>
    </w:p>
  </w:endnote>
  <w:endnote w:id="0" w:type="continuationSeparator">
    <w:p w:rsidRDefault="00F40454" w:rsidR="00F40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454" w:rsidR="00F40454">
      <w:r>
        <w:separator/>
      </w:r>
    </w:p>
  </w:footnote>
  <w:footnote w:id="0" w:type="continuationSeparator">
    <w:p w:rsidRDefault="00F40454" w:rsidR="00F40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47A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735C"/>
    <w:rsid w:val="0001202A"/>
    <w:rsid w:val="00015125"/>
    <w:rsid w:val="000209AD"/>
    <w:rsid w:val="00025E45"/>
    <w:rsid w:val="0003531D"/>
    <w:rsid w:val="0005396D"/>
    <w:rsid w:val="00064F47"/>
    <w:rsid w:val="00076718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4DB9"/>
    <w:rsid w:val="0021564C"/>
    <w:rsid w:val="00215F6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648F"/>
    <w:rsid w:val="0051183E"/>
    <w:rsid w:val="00512D34"/>
    <w:rsid w:val="00521F89"/>
    <w:rsid w:val="0055624C"/>
    <w:rsid w:val="00570B0B"/>
    <w:rsid w:val="00580AE3"/>
    <w:rsid w:val="005917F2"/>
    <w:rsid w:val="005B403D"/>
    <w:rsid w:val="005B674B"/>
    <w:rsid w:val="005D2412"/>
    <w:rsid w:val="005D2989"/>
    <w:rsid w:val="005D6E10"/>
    <w:rsid w:val="005E6F9D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773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47AB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720A3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50B4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0454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47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4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7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47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4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7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SPRUD j.d.o.o. za trgovinu i usluge</item>
      <item>RH MF Porezna uprava</item>
    </izvorni_sadrzaj>
    <derivirana_varijabla naziv="DomainObject.Predmet.SudioniciListNaziv_1">
      <item>SPRUD j.d.o.o. za trgovinu i usluge</item>
      <item>RH MF Porezna uprava</item>
    </derivirana_varijabla>
  </DomainObject.Predmet.SudioniciListNaziv>
  <DomainObject.Predmet.SudioniciListAdressOIB>
    <izvorni_sadrzaj>
      <item>SPRUD j.d.o.o. za trgovinu i usluge, OIB 89431636682, Trg slobode 1,31000 Osijek</item>
      <item>RH MF Porezna uprava, OIB 18683136487</item>
    </izvorni_sadrzaj>
    <derivirana_varijabla naziv="DomainObject.Predmet.SudioniciListAdressOIB_1">
      <item>SPRUD j.d.o.o. za trgovinu i usluge, OIB 89431636682, Trg slobode 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89431636682</item>
      <item>, OIB 18683136487</item>
    </izvorni_sadrzaj>
    <derivirana_varijabla naziv="DomainObject.Predmet.SudioniciListNazivOIB_1">
      <item>, OIB 89431636682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2E2E9-3D46-45FB-BBBF-4C635DC1B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2528</properties:Characters>
  <properties:Lines>108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2017-09-26T11:06:00Z</dcterms:created>
  <dc:creator>hermanj</dc:creator>
  <cp:lastModifiedBy>Danijela Sekulić</cp:lastModifiedBy>
  <cp:lastPrinted>2018-04-25T10:54:00Z</cp:lastPrinted>
  <dcterms:modified xmlns:xsi="http://www.w3.org/2001/XMLSchema-instance" xsi:type="dcterms:W3CDTF">2018-04-25T10:55:00Z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