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905" w14:paraId="f62b905" w:rsidRDefault="008A6D89" w:rsidP="00910611" w:rsidR="008A6D8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89" w:rsidP="00844874" w:rsidR="008A6D89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8A6D89" w:rsidP="00844874" w:rsidR="008A6D89" w:rsidRPr="00844874">
      <w:r>
        <w:rPr>
          <w:rFonts w:eastAsia="MS Mincho"/>
        </w:rPr>
        <w:t>Trgovački sud u Rijeci</w:t>
      </w:r>
    </w:p>
    <w:p w:rsidRDefault="008A6D89" w:rsidP="00844874" w:rsidR="008A6D89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</w:t>
      </w:r>
      <w:r w:rsidRPr="00563BFC">
        <w:rPr>
          <w:lang w:val="hr-HR"/>
        </w:rPr>
        <w:t xml:space="preserve">zahtjevu </w:t>
      </w:r>
      <w:r w:rsidR="00B05F31" w:rsidRPr="00563BFC">
        <w:rPr>
          <w:lang w:val="hr-HR"/>
        </w:rPr>
        <w:t>Financijske agencije, Regionalnog</w:t>
      </w:r>
      <w:r w:rsidR="00B05F31">
        <w:rPr>
          <w:lang w:val="hr-HR"/>
        </w:rPr>
        <w:t xml:space="preserve">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B2673">
        <w:rPr>
          <w:lang w:val="hr-HR"/>
        </w:rPr>
        <w:t>USTANOVA ZA ZDRAVSTVENU NJEGU</w:t>
      </w:r>
      <w:r w:rsidR="00D01072">
        <w:rPr>
          <w:lang w:val="hr-HR"/>
        </w:rPr>
        <w:t xml:space="preserve"> </w:t>
      </w:r>
      <w:r w:rsidR="00BB2673">
        <w:rPr>
          <w:lang w:val="hr-HR"/>
        </w:rPr>
        <w:t>N</w:t>
      </w:r>
      <w:r w:rsidR="00D01072">
        <w:rPr>
          <w:lang w:val="hr-HR"/>
        </w:rPr>
        <w:t xml:space="preserve">ATALY BILEN u likvidaciji, Drivenik </w:t>
      </w:r>
      <w:r w:rsidR="00B05F31">
        <w:rPr>
          <w:bCs/>
          <w:lang w:val="hr-HR"/>
        </w:rPr>
        <w:t>(</w:t>
      </w:r>
      <w:r w:rsidRPr="00B05F31">
        <w:rPr>
          <w:bCs/>
          <w:lang w:val="hr-HR"/>
        </w:rPr>
        <w:t>OIB</w:t>
      </w:r>
      <w:r w:rsidR="00B05F31">
        <w:rPr>
          <w:bCs/>
          <w:lang w:val="hr-HR"/>
        </w:rPr>
        <w:t>:</w:t>
      </w:r>
      <w:r w:rsidR="00D01072">
        <w:rPr>
          <w:bCs/>
          <w:lang w:val="hr-HR"/>
        </w:rPr>
        <w:t>84351852098</w:t>
      </w:r>
      <w:r w:rsidR="0013348D">
        <w:rPr>
          <w:bCs/>
          <w:lang w:val="hr-HR"/>
        </w:rPr>
        <w:t>, MBS:</w:t>
      </w:r>
      <w:r w:rsidR="00D01072">
        <w:rPr>
          <w:bCs/>
          <w:lang w:val="hr-HR"/>
        </w:rPr>
        <w:t>040341391</w:t>
      </w:r>
      <w:r w:rsidR="00B05F31">
        <w:rPr>
          <w:bCs/>
          <w:lang w:val="hr-HR"/>
        </w:rPr>
        <w:t xml:space="preserve">), </w:t>
      </w:r>
      <w:r w:rsidR="00D01072">
        <w:rPr>
          <w:bCs/>
          <w:lang w:val="hr-HR"/>
        </w:rPr>
        <w:t>Čandrli 11</w:t>
      </w:r>
      <w:r w:rsidRPr="00B05F31">
        <w:rPr>
          <w:lang w:val="hr-HR"/>
        </w:rPr>
        <w:t>,</w:t>
      </w:r>
      <w:r w:rsidR="0013348D">
        <w:rPr>
          <w:lang w:val="hr-HR"/>
        </w:rPr>
        <w:t xml:space="preserve"> </w:t>
      </w:r>
      <w:r w:rsidR="00D01072">
        <w:rPr>
          <w:lang w:val="hr-HR"/>
        </w:rPr>
        <w:t>12</w:t>
      </w:r>
      <w:r w:rsidRPr="00B05F31">
        <w:rPr>
          <w:lang w:val="hr-HR"/>
        </w:rPr>
        <w:t xml:space="preserve">. </w:t>
      </w:r>
      <w:r w:rsidR="00D01072">
        <w:rPr>
          <w:lang w:val="hr-HR"/>
        </w:rPr>
        <w:t xml:space="preserve">travnja </w:t>
      </w:r>
      <w:r w:rsidRPr="00B05F31">
        <w:rPr>
          <w:lang w:val="hr-HR"/>
        </w:rPr>
        <w:t>201</w:t>
      </w:r>
      <w:r w:rsidR="00D01072">
        <w:rPr>
          <w:lang w:val="hr-HR"/>
        </w:rPr>
        <w:t>8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ED0D24">
        <w:rPr>
          <w:lang w:val="hr-HR"/>
        </w:rPr>
        <w:t>USTANOVA ZA ZDRAVSTVENU NJEGU</w:t>
      </w:r>
      <w:r w:rsidR="00BB2673">
        <w:rPr>
          <w:lang w:val="hr-HR"/>
        </w:rPr>
        <w:t xml:space="preserve"> </w:t>
      </w:r>
      <w:r w:rsidR="00ED0D24">
        <w:rPr>
          <w:lang w:val="hr-HR"/>
        </w:rPr>
        <w:t xml:space="preserve">NATALY BILEN u likvidaciji, Drivenik </w:t>
      </w:r>
      <w:r w:rsidR="00ED0D24">
        <w:rPr>
          <w:bCs/>
          <w:lang w:val="hr-HR"/>
        </w:rPr>
        <w:t>(</w:t>
      </w:r>
      <w:r w:rsidR="00ED0D24" w:rsidRPr="00B05F31">
        <w:rPr>
          <w:bCs/>
          <w:lang w:val="hr-HR"/>
        </w:rPr>
        <w:t>OIB</w:t>
      </w:r>
      <w:r w:rsidR="00ED0D24">
        <w:rPr>
          <w:bCs/>
          <w:lang w:val="hr-HR"/>
        </w:rPr>
        <w:t>:84351852098, MBS:040341391), Čandrli 11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ED0D24">
        <w:rPr>
          <w:bCs/>
          <w:lang w:val="hr-HR"/>
        </w:rPr>
        <w:t>20</w:t>
      </w:r>
      <w:r w:rsidRPr="00B05F31">
        <w:rPr>
          <w:bCs/>
          <w:lang w:val="hr-HR"/>
        </w:rPr>
        <w:t xml:space="preserve">. </w:t>
      </w:r>
      <w:r w:rsidR="00ED0D24">
        <w:rPr>
          <w:bCs/>
          <w:lang w:val="hr-HR"/>
        </w:rPr>
        <w:t xml:space="preserve">ožujka </w:t>
      </w:r>
      <w:r w:rsidRPr="00B05F31">
        <w:rPr>
          <w:bCs/>
          <w:lang w:val="hr-HR"/>
        </w:rPr>
        <w:t>201</w:t>
      </w:r>
      <w:r w:rsidR="00ED0D24">
        <w:rPr>
          <w:bCs/>
          <w:lang w:val="hr-HR"/>
        </w:rPr>
        <w:t>8</w:t>
      </w:r>
      <w:r w:rsidRPr="00B05F31">
        <w:rPr>
          <w:bCs/>
          <w:lang w:val="hr-HR"/>
        </w:rPr>
        <w:t>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ED0D24">
        <w:rPr>
          <w:lang w:val="hr-HR"/>
        </w:rPr>
        <w:t>USTANOVA ZA ZDRAVSTVENU NJEGU</w:t>
      </w:r>
      <w:r w:rsidR="00BF0FC5">
        <w:rPr>
          <w:lang w:val="hr-HR"/>
        </w:rPr>
        <w:t xml:space="preserve"> </w:t>
      </w:r>
      <w:r w:rsidR="00ED0D24">
        <w:rPr>
          <w:lang w:val="hr-HR"/>
        </w:rPr>
        <w:t xml:space="preserve">NATALY BILEN u likvidaciji, Drivenik </w:t>
      </w:r>
      <w:r w:rsidR="00ED0D24">
        <w:rPr>
          <w:bCs/>
          <w:lang w:val="hr-HR"/>
        </w:rPr>
        <w:t>(</w:t>
      </w:r>
      <w:r w:rsidR="00ED0D24" w:rsidRPr="00B05F31">
        <w:rPr>
          <w:bCs/>
          <w:lang w:val="hr-HR"/>
        </w:rPr>
        <w:t>OIB</w:t>
      </w:r>
      <w:r w:rsidR="00ED0D24">
        <w:rPr>
          <w:bCs/>
          <w:lang w:val="hr-HR"/>
        </w:rPr>
        <w:t>:84351852098, MBS:040341391), Čandrli 11</w:t>
      </w:r>
      <w:r w:rsidR="00B05F31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(Narodne novine broj 71/15, dalje u tekstu: SZ-a)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</w:t>
      </w:r>
      <w:r w:rsidR="00ED0D24">
        <w:rPr>
          <w:bCs/>
        </w:rPr>
        <w:t>1</w:t>
      </w:r>
      <w:r>
        <w:rPr>
          <w:bCs/>
        </w:rPr>
        <w:t xml:space="preserve">. </w:t>
      </w:r>
      <w:r w:rsidR="00ED0D24">
        <w:rPr>
          <w:bCs/>
        </w:rPr>
        <w:t xml:space="preserve">kolovoza </w:t>
      </w:r>
      <w:r>
        <w:rPr>
          <w:bCs/>
        </w:rPr>
        <w:t>20</w:t>
      </w:r>
      <w:r w:rsidR="00ED0D24">
        <w:rPr>
          <w:bCs/>
        </w:rPr>
        <w:t>17</w:t>
      </w:r>
      <w:r>
        <w:rPr>
          <w:bCs/>
        </w:rPr>
        <w:t xml:space="preserve">. član društva donio odluku o prestanku rada društva.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 xml:space="preserve">nad njome pokrenut drugi postupak radi brisanja iz sudskog registra odnosno postupak likvidacije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>valjalo temeljem odredbe čl.358. Zakona o parničnom postupku (N</w:t>
      </w:r>
      <w:r w:rsidR="00B915BD">
        <w:rPr>
          <w:bCs/>
        </w:rPr>
        <w:t>arodne novine broj</w:t>
      </w:r>
      <w:r w:rsidRPr="00B05F31">
        <w:rPr>
          <w:bCs/>
        </w:rPr>
        <w:t xml:space="preserve"> 34/91, 53/91, 91/92, 112/99, </w:t>
      </w:r>
      <w:r w:rsidRPr="00B05F31">
        <w:rPr>
          <w:bCs/>
        </w:rPr>
        <w:lastRenderedPageBreak/>
        <w:t>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čl.10.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9844CE">
        <w:rPr>
          <w:lang w:val="hr-HR"/>
        </w:rPr>
        <w:t>12</w:t>
      </w:r>
      <w:r w:rsidRPr="00B05F31">
        <w:rPr>
          <w:lang w:val="hr-HR"/>
        </w:rPr>
        <w:t xml:space="preserve">. </w:t>
      </w:r>
      <w:r w:rsidR="009844CE">
        <w:rPr>
          <w:lang w:val="hr-HR"/>
        </w:rPr>
        <w:t xml:space="preserve">travnja </w:t>
      </w:r>
      <w:r w:rsidRPr="00B05F31">
        <w:rPr>
          <w:lang w:val="hr-HR"/>
        </w:rPr>
        <w:t>201</w:t>
      </w:r>
      <w:r w:rsidR="009844CE">
        <w:rPr>
          <w:lang w:val="hr-HR"/>
        </w:rPr>
        <w:t>8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 w:rsidRPr="00B05F31">
      <w:pPr>
        <w:ind w:left="2832"/>
        <w:jc w:val="right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sectPr w:rsidR="00FC7798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A6F09" w:rsidRPr="00BA6F09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</w:t>
    </w:r>
    <w:r w:rsidR="006677FF">
      <w:t>220</w:t>
    </w:r>
    <w:r w:rsidR="00FE757F" w:rsidRPr="00A92662">
      <w:t>/</w:t>
    </w:r>
    <w:r w:rsidR="00B05F31">
      <w:t>201</w:t>
    </w:r>
    <w:r w:rsidR="006677FF">
      <w:t>8</w:t>
    </w:r>
    <w:r w:rsidR="00F17A89">
      <w:t>-</w:t>
    </w:r>
    <w:r w:rsidR="00D3431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3348D"/>
    <w:rsid w:val="00141AA3"/>
    <w:rsid w:val="00143AE7"/>
    <w:rsid w:val="00156186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4CD0"/>
    <w:rsid w:val="0042040B"/>
    <w:rsid w:val="00426F75"/>
    <w:rsid w:val="0042710F"/>
    <w:rsid w:val="00435836"/>
    <w:rsid w:val="004453F5"/>
    <w:rsid w:val="004544C6"/>
    <w:rsid w:val="004B1A19"/>
    <w:rsid w:val="004D0F97"/>
    <w:rsid w:val="004E7766"/>
    <w:rsid w:val="004F405C"/>
    <w:rsid w:val="005616FD"/>
    <w:rsid w:val="00563BFC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7FF"/>
    <w:rsid w:val="00667E21"/>
    <w:rsid w:val="00677AFC"/>
    <w:rsid w:val="00691304"/>
    <w:rsid w:val="006A376D"/>
    <w:rsid w:val="006C390B"/>
    <w:rsid w:val="006E329D"/>
    <w:rsid w:val="007C0FDD"/>
    <w:rsid w:val="00813703"/>
    <w:rsid w:val="008438F5"/>
    <w:rsid w:val="0086487D"/>
    <w:rsid w:val="008709A8"/>
    <w:rsid w:val="008960A9"/>
    <w:rsid w:val="008A6D89"/>
    <w:rsid w:val="008B2D3F"/>
    <w:rsid w:val="008E17D2"/>
    <w:rsid w:val="008F445C"/>
    <w:rsid w:val="00922DE8"/>
    <w:rsid w:val="009276D4"/>
    <w:rsid w:val="00956BAC"/>
    <w:rsid w:val="00966887"/>
    <w:rsid w:val="00983DA9"/>
    <w:rsid w:val="009844CE"/>
    <w:rsid w:val="009A1529"/>
    <w:rsid w:val="009D0209"/>
    <w:rsid w:val="009E59ED"/>
    <w:rsid w:val="009F6AB3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C42"/>
    <w:rsid w:val="00B05F31"/>
    <w:rsid w:val="00B869EC"/>
    <w:rsid w:val="00B915BD"/>
    <w:rsid w:val="00BA475E"/>
    <w:rsid w:val="00BA4D45"/>
    <w:rsid w:val="00BA6F09"/>
    <w:rsid w:val="00BB2673"/>
    <w:rsid w:val="00BF0FC5"/>
    <w:rsid w:val="00C01742"/>
    <w:rsid w:val="00C0570F"/>
    <w:rsid w:val="00C41BDE"/>
    <w:rsid w:val="00C56772"/>
    <w:rsid w:val="00C63C08"/>
    <w:rsid w:val="00C63F91"/>
    <w:rsid w:val="00CD3657"/>
    <w:rsid w:val="00CE7736"/>
    <w:rsid w:val="00D01072"/>
    <w:rsid w:val="00D34316"/>
    <w:rsid w:val="00D508AC"/>
    <w:rsid w:val="00D57DFA"/>
    <w:rsid w:val="00D76E82"/>
    <w:rsid w:val="00D947DF"/>
    <w:rsid w:val="00DA4334"/>
    <w:rsid w:val="00DC3884"/>
    <w:rsid w:val="00DC5732"/>
    <w:rsid w:val="00E34981"/>
    <w:rsid w:val="00E527F3"/>
    <w:rsid w:val="00EA24B4"/>
    <w:rsid w:val="00EC2455"/>
    <w:rsid w:val="00ED0D24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8A6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8A6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St-220/2018-3</izvorni_sadrzaj>
    <derivirana_varijabla naziv="DomainObject.Oznaka_1">St-220/2018-3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njegu NATALY BILEN</izvorni_sadrzaj>
    <derivirana_varijabla naziv="DomainObject.Predmet.ProtustrankaFormated_1">  Ustanova za zdravstvenu njegu NATALY BILEN</derivirana_varijabla>
  </DomainObject.Predmet.ProtustrankaFormated>
  <DomainObject.Predmet.ProtustrankaFormatedOIB>
    <izvorni_sadrzaj>  Ustanova za zdravstvenu njegu NATALY BILEN, OIB 84351852098</izvorni_sadrzaj>
    <derivirana_varijabla naziv="DomainObject.Predmet.ProtustrankaFormatedOIB_1">  Ustanova za zdravstvenu njegu NATALY BILEN, OIB 84351852098</derivirana_varijabla>
  </DomainObject.Predmet.ProtustrankaFormatedOIB>
  <DomainObject.Predmet.ProtustrankaFormatedWithAdress>
    <izvorni_sadrzaj> Ustanova za zdravstvenu njegu NATALY BILEN, Čandrli 11, 51242 Drivenik</izvorni_sadrzaj>
    <derivirana_varijabla naziv="DomainObject.Predmet.ProtustrankaFormatedWithAdress_1"> Ustanova za zdravstvenu njegu NATALY BILEN, Čandrli 11, 51242 Drivenik</derivirana_varijabla>
  </DomainObject.Predmet.ProtustrankaFormatedWithAdress>
  <DomainObject.Predmet.ProtustrankaFormatedWithAdressOIB>
    <izvorni_sadrzaj> Ustanova za zdravstvenu njegu NATALY BILEN, OIB 84351852098, Čandrli 11, 51242 Drivenik</izvorni_sadrzaj>
    <derivirana_varijabla naziv="DomainObject.Predmet.ProtustrankaFormatedWithAdressOIB_1"> Ustanova za zdravstvenu njegu NATALY BILEN, OIB 84351852098, Čandrli 11, 51242 Drivenik</derivirana_varijabla>
  </DomainObject.Predmet.ProtustrankaFormatedWithAdressOIB>
  <DomainObject.Predmet.ProtustrankaWithAdress>
    <izvorni_sadrzaj>Ustanova za zdravstvenu njegu NATALY BILEN Čandrli 11, 51242 Drivenik</izvorni_sadrzaj>
    <derivirana_varijabla naziv="DomainObject.Predmet.ProtustrankaWithAdress_1">Ustanova za zdravstvenu njegu NATALY BILEN Čandrli 11, 51242 Drivenik</derivirana_varijabla>
  </DomainObject.Predmet.ProtustrankaWithAdress>
  <DomainObject.Predmet.ProtustrankaWithAdressOIB>
    <izvorni_sadrzaj>Ustanova za zdravstvenu njegu NATALY BILEN, OIB 84351852098, Čandrli 11, 51242 Drivenik</izvorni_sadrzaj>
    <derivirana_varijabla naziv="DomainObject.Predmet.ProtustrankaWithAdressOIB_1">Ustanova za zdravstvenu njegu NATALY BILEN, OIB 84351852098, Čandrli 11, 51242 Drivenik</derivirana_varijabla>
  </DomainObject.Predmet.ProtustrankaWithAdressOIB>
  <DomainObject.Predmet.ProtustrankaNazivFormated>
    <izvorni_sadrzaj>Ustanova za zdravstvenu njegu NATALY BILEN</izvorni_sadrzaj>
    <derivirana_varijabla naziv="DomainObject.Predmet.ProtustrankaNazivFormated_1">Ustanova za zdravstvenu njegu NATALY BILEN</derivirana_varijabla>
  </DomainObject.Predmet.ProtustrankaNazivFormated>
  <DomainObject.Predmet.ProtustrankaNazivFormatedOIB>
    <izvorni_sadrzaj>Ustanova za zdravstvenu njegu NATALY BILEN, OIB 84351852098</izvorni_sadrzaj>
    <derivirana_varijabla naziv="DomainObject.Predmet.ProtustrankaNazivFormatedOIB_1">Ustanova za zdravstvenu njegu NATALY BILEN, OIB 84351852098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Ustanova za zdravstvenu njegu NATALY BILEN</item>
    </izvorni_sadrzaj>
    <derivirana_varijabla naziv="DomainObject.Predmet.ProtuStrankaListFormated_1">
      <item>Ustanova za zdravstvenu njegu NATALY BILEN</item>
    </derivirana_varijabla>
  </DomainObject.Predmet.ProtuStrankaListFormated>
  <DomainObject.Predmet.ProtuStrankaListFormatedOIB>
    <izvorni_sadrzaj>
      <item>Ustanova za zdravstvenu njegu NATALY BILEN, OIB 84351852098</item>
    </izvorni_sadrzaj>
    <derivirana_varijabla naziv="DomainObject.Predmet.ProtuStrankaListFormatedOIB_1">
      <item>Ustanova za zdravstvenu njegu NATALY BILEN, OIB 84351852098</item>
    </derivirana_varijabla>
  </DomainObject.Predmet.ProtuStrankaListFormatedOIB>
  <DomainObject.Predmet.ProtuStrankaListFormatedWithAdress>
    <izvorni_sadrzaj>
      <item>Ustanova za zdravstvenu njegu NATALY BILEN, Čandrli 11, 51242 Drivenik</item>
    </izvorni_sadrzaj>
    <derivirana_varijabla naziv="DomainObject.Predmet.ProtuStrankaListFormatedWithAdress_1">
      <item>Ustanova za zdravstvenu njegu NATALY BILEN, Čandrli 11, 51242 Drivenik</item>
    </derivirana_varijabla>
  </DomainObject.Predmet.ProtuStrankaListFormatedWithAdress>
  <DomainObject.Predmet.ProtuStrankaListFormatedWithAdressOIB>
    <izvorni_sadrzaj>
      <item>Ustanova za zdravstvenu njegu NATALY BILEN, OIB 84351852098, Čandrli 11, 51242 Drivenik</item>
    </izvorni_sadrzaj>
    <derivirana_varijabla naziv="DomainObject.Predmet.ProtuStrankaListFormatedWithAdressOIB_1">
      <item>Ustanova za zdravstvenu njegu NATALY BILEN, OIB 84351852098, Čandrli 11, 51242 Drivenik</item>
    </derivirana_varijabla>
  </DomainObject.Predmet.ProtuStrankaListFormatedWithAdressOIB>
  <DomainObject.Predmet.ProtuStrankaListNazivFormated>
    <izvorni_sadrzaj>
      <item>Ustanova za zdravstvenu njegu NATALY BILEN</item>
    </izvorni_sadrzaj>
    <derivirana_varijabla naziv="DomainObject.Predmet.ProtuStrankaListNazivFormated_1">
      <item>Ustanova za zdravstvenu njegu NATALY BILEN</item>
    </derivirana_varijabla>
  </DomainObject.Predmet.ProtuStrankaListNazivFormated>
  <DomainObject.Predmet.ProtuStrankaListNazivFormatedOIB>
    <izvorni_sadrzaj>
      <item>Ustanova za zdravstvenu njegu NATALY BILEN, OIB 84351852098</item>
    </izvorni_sadrzaj>
    <derivirana_varijabla naziv="DomainObject.Predmet.ProtuStrankaListNazivFormatedOIB_1">
      <item>Ustanova za zdravstvenu njegu NATALY BILEN, OIB 84351852098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St-220/2018-3</izvorni_sadrzaj>
    <derivirana_varijabla naziv="DomainObject.PoslovniBrojDokumenta_1">St-220/2018-3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Ustanova za zdravstvenu njegu NATALY BILEN</izvorni_sadrzaj>
    <derivirana_varijabla naziv="DomainObject.Predmet.ProtustrankaIDrugi_1">Ustanova za zdravstvenu njegu NATALY BILEN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Ustanova za zdravstvenu njegu NATALY BILEN, OIB 84351852098, Čandrli 11, 51242 Drivenik</izvorni_sadrzaj>
    <derivirana_varijabla naziv="DomainObject.Predmet.ProtustrankaIDrugiAdressOIB_1">Ustanova za zdravstvenu njegu NATALY BILEN, OIB 84351852098, Čandrli 11, 51242 Drivenik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St-220/2018-3</izvorni_sadrzaj>
    <derivirana_varijabla naziv="DomainObject.Predmet.OdlukaRjesenje.Oznaka_1">St-220/2018-3</derivirana_varijabla>
  </DomainObject.Predmet.OdlukaRjesenje.Oznaka>
  <DomainObject.Predmet.SudioniciListNaziv>
    <izvorni_sadrzaj>
      <item>FINA  Rijeka</item>
      <item>Ustanova za zdravstvenu njegu NATALY BILEN</item>
    </izvorni_sadrzaj>
    <derivirana_varijabla naziv="DomainObject.Predmet.SudioniciListNaziv_1">
      <item>FINA  Rijeka</item>
      <item>Ustanova za zdravstvenu njegu NATALY BILEN</item>
    </derivirana_varijabla>
  </DomainObject.Predmet.SudioniciListNaziv>
  <DomainObject.Predmet.SudioniciListAdressOIB>
    <izvorni_sadrzaj>
      <item>FINA  Rijeka, OIB 85821130368, Frana Kurelca 8,51000 Rijeka</item>
      <item>Ustanova za zdravstvenu njegu NATALY BILEN, OIB 84351852098, Čandrli 11,51242 Drivenik</item>
    </izvorni_sadrzaj>
    <derivirana_varijabla naziv="DomainObject.Predmet.SudioniciListAdressOIB_1">
      <item>FINA  Rijeka, OIB 85821130368, Frana Kurelca 8,51000 Rijeka</item>
      <item>Ustanova za zdravstvenu njegu NATALY BILEN, OIB 84351852098, Čandrli 11,51242 Drivenik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84351852098</item>
    </izvorni_sadrzaj>
    <derivirana_varijabla naziv="DomainObject.Predmet.SudioniciListNazivOIB_1">
      <item>, OIB 85821130368</item>
      <item>, OIB 84351852098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3E7C3-69D5-402A-87DE-348AC2C2F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2181</properties:Characters>
  <properties:Lines>58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2018-04-03T13:06:00Z</dcterms:created>
  <dc:creator>jradulovic</dc:creator>
  <cp:lastModifiedBy>Željka Matovina</cp:lastModifiedBy>
  <cp:lastPrinted>2018-04-12T12:43:00Z</cp:lastPrinted>
  <dcterms:modified xmlns:xsi="http://www.w3.org/2001/XMLSchema-instance" xsi:type="dcterms:W3CDTF">2018-04-13T12:30:00Z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St-220/2018-3 / Odluka - Rješenje - odbačen zahtjev/prijedlog (220-18_odbačen_zahtjev_-_u_likvidaciji.docx)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