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dd4979e" w14:paraId="dd4979e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7715CA">
        <w:rPr>
          <w:rFonts w:hAnsi="Times New Roman" w:ascii="Times New Roman"/>
          <w:sz w:val="24"/>
        </w:rPr>
        <w:t>3851/16-4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BC4083" w:rsidP="0036625F" w:rsidR="00E33BA1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stečajnom postupku nad dužnikom </w:t>
      </w:r>
      <w:r w:rsidR="00DC60D0">
        <w:rPr>
          <w:rFonts w:hAnsi="Times New Roman" w:ascii="Times New Roman"/>
          <w:sz w:val="24"/>
        </w:rPr>
        <w:t xml:space="preserve">HERIJETA </w:t>
      </w:r>
      <w:r w:rsidR="007A5ACA">
        <w:rPr>
          <w:rFonts w:hAnsi="Times New Roman" w:ascii="Times New Roman"/>
          <w:sz w:val="24"/>
        </w:rPr>
        <w:t xml:space="preserve"> </w:t>
      </w:r>
      <w:r w:rsidR="00DC60D0">
        <w:rPr>
          <w:rFonts w:hAnsi="Times New Roman" w:ascii="Times New Roman"/>
          <w:sz w:val="24"/>
        </w:rPr>
        <w:t>j.d.</w:t>
      </w:r>
      <w:r w:rsidR="007A5ACA">
        <w:rPr>
          <w:rFonts w:hAnsi="Times New Roman" w:ascii="Times New Roman"/>
          <w:sz w:val="24"/>
        </w:rPr>
        <w:t>o.o.</w:t>
      </w:r>
      <w:r w:rsidR="0087489B">
        <w:rPr>
          <w:rFonts w:hAnsi="Times New Roman" w:ascii="Times New Roman"/>
          <w:sz w:val="24"/>
        </w:rPr>
        <w:t xml:space="preserve">, </w:t>
      </w:r>
      <w:r w:rsidR="00861808">
        <w:rPr>
          <w:rFonts w:hAnsi="Times New Roman" w:ascii="Times New Roman"/>
          <w:sz w:val="24"/>
        </w:rPr>
        <w:t>Dugo Selo, Puhovska 21 A</w:t>
      </w:r>
      <w:r w:rsidR="0087489B">
        <w:rPr>
          <w:rFonts w:hAnsi="Times New Roman" w:ascii="Times New Roman"/>
          <w:sz w:val="24"/>
        </w:rPr>
        <w:t xml:space="preserve">, OIB: </w:t>
      </w:r>
      <w:r w:rsidR="00861808">
        <w:rPr>
          <w:rFonts w:hAnsi="Times New Roman" w:ascii="Times New Roman"/>
          <w:sz w:val="24"/>
        </w:rPr>
        <w:t xml:space="preserve">41237729102 </w:t>
      </w:r>
      <w:r w:rsidR="00BC4083" w:rsidRPr="00BC4083">
        <w:rPr>
          <w:rFonts w:hAnsi="Times New Roman" w:ascii="Times New Roman"/>
          <w:sz w:val="24"/>
        </w:rPr>
        <w:t>pokrenutom na prijedlog Financijske agencije</w:t>
      </w:r>
      <w:r w:rsidR="00BC4083">
        <w:rPr>
          <w:rFonts w:hAnsi="Times New Roman" w:ascii="Times New Roman"/>
          <w:sz w:val="24"/>
        </w:rPr>
        <w:t>,</w:t>
      </w:r>
      <w:r w:rsidR="00AC73AD">
        <w:rPr>
          <w:rFonts w:hAnsi="Times New Roman" w:ascii="Times New Roman"/>
          <w:sz w:val="24"/>
        </w:rPr>
        <w:t xml:space="preserve"> </w:t>
      </w:r>
      <w:r w:rsidR="007A5ACA">
        <w:rPr>
          <w:rFonts w:hAnsi="Times New Roman" w:ascii="Times New Roman"/>
          <w:sz w:val="24"/>
        </w:rPr>
        <w:t>18. svibnja 2018</w:t>
      </w:r>
      <w:r w:rsidR="00461D65" w:rsidRPr="00AA4DD7">
        <w:rPr>
          <w:rFonts w:hAnsi="Times New Roman" w:ascii="Times New Roman"/>
          <w:sz w:val="24"/>
        </w:rPr>
        <w:t>.</w:t>
      </w:r>
      <w:r w:rsidR="007A5ACA">
        <w:rPr>
          <w:rFonts w:hAnsi="Times New Roman" w:ascii="Times New Roman"/>
          <w:sz w:val="24"/>
        </w:rPr>
        <w:t xml:space="preserve"> godine</w:t>
      </w:r>
      <w:r w:rsidR="00461D65" w:rsidRPr="00AA4DD7">
        <w:rPr>
          <w:rFonts w:hAnsi="Times New Roman" w:ascii="Times New Roman"/>
          <w:sz w:val="24"/>
        </w:rPr>
        <w:t xml:space="preserve">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BC4083" w:rsidP="0036625F" w:rsidR="0036625F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i j e š i o</w:t>
      </w:r>
      <w:r w:rsidR="0036625F" w:rsidRPr="00AA4DD7">
        <w:rPr>
          <w:rFonts w:hAnsi="Times New Roman" w:ascii="Times New Roman"/>
          <w:sz w:val="24"/>
        </w:rPr>
        <w:t xml:space="preserve">   j e</w:t>
      </w:r>
    </w:p>
    <w:p w:rsidRDefault="008742B9" w:rsidP="008C2424" w:rsidR="008C2424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8C2424" w:rsidP="007715CA" w:rsidR="00094994" w:rsidRPr="007715CA">
      <w:pPr>
        <w:pStyle w:val="tekst"/>
        <w:spacing w:afterAutospacing="false" w:after="0" w:beforeAutospacing="false" w:before="0"/>
        <w:jc w:val="both"/>
        <w:rPr>
          <w:bCs/>
          <w:lang w:val="hr-HR"/>
        </w:rPr>
      </w:pPr>
      <w:r>
        <w:rPr>
          <w:lang w:val="hr-HR"/>
        </w:rPr>
        <w:tab/>
      </w:r>
      <w:r w:rsidR="00094994">
        <w:rPr>
          <w:lang w:val="hr-HR"/>
        </w:rPr>
        <w:t xml:space="preserve">I. </w:t>
      </w:r>
      <w:r w:rsidRPr="008C2424">
        <w:rPr>
          <w:bCs/>
          <w:lang w:val="hr-HR"/>
        </w:rPr>
        <w:t xml:space="preserve">Pozivaju se osobe koje imaju pravni interes da </w:t>
      </w:r>
      <w:r>
        <w:rPr>
          <w:bCs/>
          <w:lang w:val="hr-HR"/>
        </w:rPr>
        <w:t xml:space="preserve">u roku </w:t>
      </w:r>
      <w:r w:rsidR="00C42CB6">
        <w:rPr>
          <w:bCs/>
          <w:lang w:val="hr-HR"/>
        </w:rPr>
        <w:t>15</w:t>
      </w:r>
      <w:r>
        <w:rPr>
          <w:bCs/>
          <w:lang w:val="hr-HR"/>
        </w:rPr>
        <w:t xml:space="preserve"> dana </w:t>
      </w:r>
      <w:r w:rsidR="00AC73AD">
        <w:rPr>
          <w:bCs/>
          <w:lang w:val="hr-HR"/>
        </w:rPr>
        <w:t>u</w:t>
      </w:r>
      <w:r w:rsidR="000A4E02">
        <w:rPr>
          <w:bCs/>
          <w:lang w:val="hr-HR"/>
        </w:rPr>
        <w:t>plate</w:t>
      </w:r>
      <w:r w:rsidRPr="008C2424">
        <w:rPr>
          <w:bCs/>
          <w:lang w:val="hr-HR"/>
        </w:rPr>
        <w:t xml:space="preserve"> iznos </w:t>
      </w:r>
      <w:r w:rsidR="009C54A8">
        <w:rPr>
          <w:bCs/>
          <w:lang w:val="hr-HR"/>
        </w:rPr>
        <w:t xml:space="preserve">predujma </w:t>
      </w:r>
      <w:r w:rsidRPr="008C2424">
        <w:rPr>
          <w:bCs/>
          <w:lang w:val="hr-HR"/>
        </w:rPr>
        <w:t>od</w:t>
      </w:r>
      <w:r w:rsidR="009C54A8">
        <w:rPr>
          <w:bCs/>
          <w:lang w:val="hr-HR"/>
        </w:rPr>
        <w:t xml:space="preserve"> </w:t>
      </w:r>
      <w:r w:rsidR="009C54A8" w:rsidRPr="009C54A8">
        <w:rPr>
          <w:b/>
          <w:bCs/>
          <w:lang w:val="hr-HR"/>
        </w:rPr>
        <w:t>1</w:t>
      </w:r>
      <w:r w:rsidR="00094994">
        <w:rPr>
          <w:b/>
          <w:bCs/>
          <w:lang w:val="hr-HR"/>
        </w:rPr>
        <w:t>5</w:t>
      </w:r>
      <w:r w:rsidR="009C54A8" w:rsidRPr="009C54A8">
        <w:rPr>
          <w:b/>
          <w:bCs/>
          <w:lang w:val="hr-HR"/>
        </w:rPr>
        <w:t>.000,00 kuna</w:t>
      </w:r>
      <w:r w:rsidR="009C54A8">
        <w:rPr>
          <w:bCs/>
          <w:lang w:val="hr-HR"/>
        </w:rPr>
        <w:t xml:space="preserve">, </w:t>
      </w:r>
      <w:r w:rsidRPr="008C2424">
        <w:rPr>
          <w:bCs/>
          <w:lang w:val="hr-HR"/>
        </w:rPr>
        <w:t xml:space="preserve">na </w:t>
      </w:r>
      <w:r>
        <w:rPr>
          <w:bCs/>
          <w:lang w:val="hr-HR"/>
        </w:rPr>
        <w:t xml:space="preserve">depozitni </w:t>
      </w:r>
      <w:r w:rsidRPr="008C2424">
        <w:rPr>
          <w:bCs/>
          <w:lang w:val="hr-HR"/>
        </w:rPr>
        <w:t>račun ovoga suda broj HR92 2390 0011 3000 0046 0, poziv na broj:</w:t>
      </w:r>
      <w:r w:rsidR="00ED6B70">
        <w:rPr>
          <w:bCs/>
          <w:lang w:val="hr-HR"/>
        </w:rPr>
        <w:t xml:space="preserve"> </w:t>
      </w:r>
      <w:r w:rsidR="007715CA">
        <w:rPr>
          <w:bCs/>
          <w:lang w:val="hr-HR"/>
        </w:rPr>
        <w:t>3851-16</w:t>
      </w:r>
      <w:r w:rsidRPr="008C2424">
        <w:rPr>
          <w:bCs/>
          <w:lang w:val="hr-HR"/>
        </w:rPr>
        <w:t xml:space="preserve"> opis plaćanja: "St-</w:t>
      </w:r>
      <w:r w:rsidR="007715CA">
        <w:rPr>
          <w:bCs/>
          <w:lang w:val="hr-HR"/>
        </w:rPr>
        <w:t>3851/16</w:t>
      </w:r>
      <w:r>
        <w:rPr>
          <w:bCs/>
          <w:lang w:val="hr-HR"/>
        </w:rPr>
        <w:t xml:space="preserve"> </w:t>
      </w:r>
      <w:r w:rsidRPr="008C2424">
        <w:rPr>
          <w:bCs/>
          <w:lang w:val="hr-HR"/>
        </w:rPr>
        <w:t>predujam troškova"</w:t>
      </w:r>
      <w:r w:rsidR="000A4E02">
        <w:rPr>
          <w:bCs/>
          <w:lang w:val="hr-HR"/>
        </w:rPr>
        <w:t>.</w:t>
      </w:r>
    </w:p>
    <w:p w:rsidRDefault="00094994" w:rsidP="008C2424" w:rsidR="00094994">
      <w:pPr>
        <w:jc w:val="center"/>
        <w:rPr>
          <w:rFonts w:hAnsi="Times New Roman" w:ascii="Times New Roman"/>
          <w:sz w:val="24"/>
        </w:rPr>
      </w:pPr>
    </w:p>
    <w:p w:rsidRDefault="009C54A8" w:rsidP="008C2424" w:rsidR="009C54A8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Obrazloženje</w:t>
      </w:r>
    </w:p>
    <w:p w:rsidRDefault="009C54A8" w:rsidP="008C2424" w:rsidR="009C54A8">
      <w:pPr>
        <w:jc w:val="center"/>
        <w:rPr>
          <w:rFonts w:hAnsi="Times New Roman" w:ascii="Times New Roman"/>
          <w:sz w:val="24"/>
        </w:rPr>
      </w:pPr>
    </w:p>
    <w:p w:rsidRDefault="009C54A8" w:rsidP="009C54A8" w:rsidR="009C54A8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Ovaj sud je na temelju navoda </w:t>
      </w:r>
      <w:r w:rsidR="00C42CB6">
        <w:rPr>
          <w:rFonts w:hAnsi="Times New Roman" w:ascii="Times New Roman"/>
          <w:sz w:val="24"/>
        </w:rPr>
        <w:t xml:space="preserve">predlagatelja </w:t>
      </w:r>
      <w:r>
        <w:rPr>
          <w:rFonts w:hAnsi="Times New Roman" w:ascii="Times New Roman"/>
          <w:sz w:val="24"/>
        </w:rPr>
        <w:t xml:space="preserve">iz </w:t>
      </w:r>
      <w:r w:rsidR="00C42CB6">
        <w:rPr>
          <w:rFonts w:hAnsi="Times New Roman" w:ascii="Times New Roman"/>
          <w:sz w:val="24"/>
        </w:rPr>
        <w:t>p</w:t>
      </w:r>
      <w:r>
        <w:rPr>
          <w:rFonts w:hAnsi="Times New Roman" w:ascii="Times New Roman"/>
          <w:sz w:val="24"/>
        </w:rPr>
        <w:t xml:space="preserve">rijedloga za otvaranje stečajnog postupka kao i priloženih isprava utvrdio da su u ovom predmetu na strani dužnika ispunjeni uvjeti iz članka 132. stavak 1. </w:t>
      </w:r>
      <w:r w:rsidRPr="009C54A8">
        <w:rPr>
          <w:rFonts w:hAnsi="Times New Roman" w:ascii="Times New Roman"/>
          <w:sz w:val="24"/>
        </w:rPr>
        <w:t>Stečajnog zakona (Narodne novine, broj St-71/15</w:t>
      </w:r>
      <w:r w:rsidR="00094994">
        <w:rPr>
          <w:rFonts w:hAnsi="Times New Roman" w:ascii="Times New Roman"/>
          <w:sz w:val="24"/>
        </w:rPr>
        <w:t xml:space="preserve"> i </w:t>
      </w:r>
      <w:r w:rsidR="00ED6B70">
        <w:rPr>
          <w:rFonts w:hAnsi="Times New Roman" w:ascii="Times New Roman"/>
          <w:sz w:val="24"/>
        </w:rPr>
        <w:t>104/17</w:t>
      </w:r>
      <w:r w:rsidRPr="009C54A8">
        <w:rPr>
          <w:rFonts w:hAnsi="Times New Roman" w:ascii="Times New Roman"/>
          <w:sz w:val="24"/>
        </w:rPr>
        <w:t>; nastavno: SZ)</w:t>
      </w:r>
      <w:r>
        <w:rPr>
          <w:rFonts w:hAnsi="Times New Roman" w:ascii="Times New Roman"/>
          <w:sz w:val="24"/>
        </w:rPr>
        <w:t xml:space="preserve"> prema kojemu će sud, a</w:t>
      </w:r>
      <w:r w:rsidRPr="009C54A8">
        <w:rPr>
          <w:rFonts w:hAnsi="Times New Roman" w:ascii="Times New Roman"/>
          <w:sz w:val="24"/>
        </w:rPr>
        <w:t>ko prije otvaranja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ajnoga postupka sud utvrdi da imovina dužnika koja bi ušla u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ajnu masu nije dovoljna ni za namirenje troškova toga postupka ili je neznatne vrijednosti, rješenjem pozvati osobe koje imaju pravni interes za provedbom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ajnoga postupaka da u roku od 15 dana uplate predujam za namirenje troškova prethodnoga i otvorenoga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 postupka.</w:t>
      </w:r>
    </w:p>
    <w:p w:rsidRDefault="009C54A8" w:rsidP="009C54A8" w:rsidR="009C54A8">
      <w:pPr>
        <w:rPr>
          <w:rFonts w:hAnsi="Times New Roman" w:ascii="Times New Roman"/>
          <w:sz w:val="24"/>
        </w:rPr>
      </w:pPr>
    </w:p>
    <w:p w:rsidRDefault="00C42CB6" w:rsidP="009C54A8" w:rsidR="00901CB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901CB0" w:rsidRPr="00901CB0">
        <w:rPr>
          <w:rFonts w:hAnsi="Times New Roman" w:ascii="Times New Roman"/>
          <w:sz w:val="24"/>
        </w:rPr>
        <w:t xml:space="preserve">Ako </w:t>
      </w:r>
      <w:r w:rsidR="00901CB0">
        <w:rPr>
          <w:rFonts w:hAnsi="Times New Roman" w:ascii="Times New Roman"/>
          <w:sz w:val="24"/>
        </w:rPr>
        <w:t xml:space="preserve">osobe koje imaju pravni interes </w:t>
      </w:r>
      <w:r w:rsidR="00901CB0" w:rsidRPr="00901CB0">
        <w:rPr>
          <w:rFonts w:hAnsi="Times New Roman" w:ascii="Times New Roman"/>
          <w:sz w:val="24"/>
        </w:rPr>
        <w:t>ne predujme traženi iznos</w:t>
      </w:r>
      <w:r w:rsidR="00901CB0">
        <w:rPr>
          <w:rFonts w:hAnsi="Times New Roman" w:ascii="Times New Roman"/>
          <w:sz w:val="24"/>
        </w:rPr>
        <w:t>,</w:t>
      </w:r>
      <w:r w:rsidR="00901CB0" w:rsidRPr="00901CB0">
        <w:rPr>
          <w:rFonts w:hAnsi="Times New Roman" w:ascii="Times New Roman"/>
          <w:sz w:val="24"/>
        </w:rPr>
        <w:t xml:space="preserve"> sud </w:t>
      </w:r>
      <w:r w:rsidR="00901CB0" w:rsidRPr="00901CB0">
        <w:rPr>
          <w:rFonts w:hAnsi="Times New Roman" w:ascii="Times New Roman" w:hint="eastAsia"/>
          <w:sz w:val="24"/>
        </w:rPr>
        <w:t>ć</w:t>
      </w:r>
      <w:r w:rsidR="00901CB0" w:rsidRPr="00901CB0">
        <w:rPr>
          <w:rFonts w:hAnsi="Times New Roman" w:ascii="Times New Roman"/>
          <w:sz w:val="24"/>
        </w:rPr>
        <w:t xml:space="preserve">e </w:t>
      </w:r>
      <w:r w:rsidR="00901CB0">
        <w:rPr>
          <w:rFonts w:hAnsi="Times New Roman" w:ascii="Times New Roman"/>
          <w:sz w:val="24"/>
        </w:rPr>
        <w:t xml:space="preserve">protekom navedenog roka </w:t>
      </w:r>
      <w:r w:rsidR="00901CB0" w:rsidRPr="00901CB0">
        <w:rPr>
          <w:rFonts w:hAnsi="Times New Roman" w:ascii="Times New Roman"/>
          <w:sz w:val="24"/>
        </w:rPr>
        <w:t>donijeti rješenje o otvaranju i zaklju</w:t>
      </w:r>
      <w:r w:rsidR="00901CB0" w:rsidRPr="00901CB0">
        <w:rPr>
          <w:rFonts w:hAnsi="Times New Roman" w:ascii="Times New Roman" w:hint="eastAsia"/>
          <w:sz w:val="24"/>
        </w:rPr>
        <w:t>č</w:t>
      </w:r>
      <w:r w:rsidR="00901CB0" w:rsidRPr="00901CB0">
        <w:rPr>
          <w:rFonts w:hAnsi="Times New Roman" w:ascii="Times New Roman"/>
          <w:sz w:val="24"/>
        </w:rPr>
        <w:t>enju ste</w:t>
      </w:r>
      <w:r w:rsidR="00901CB0" w:rsidRPr="00901CB0">
        <w:rPr>
          <w:rFonts w:hAnsi="Times New Roman" w:ascii="Times New Roman" w:hint="eastAsia"/>
          <w:sz w:val="24"/>
        </w:rPr>
        <w:t>č</w:t>
      </w:r>
      <w:r w:rsidR="00901CB0" w:rsidRPr="00901CB0">
        <w:rPr>
          <w:rFonts w:hAnsi="Times New Roman" w:ascii="Times New Roman"/>
          <w:sz w:val="24"/>
        </w:rPr>
        <w:t>ajnoga postupka</w:t>
      </w:r>
      <w:r w:rsidR="00901CB0">
        <w:rPr>
          <w:rFonts w:hAnsi="Times New Roman" w:ascii="Times New Roman"/>
          <w:sz w:val="24"/>
        </w:rPr>
        <w:t>, sve kako je propisano odredbom članka 132. stavak 2. SZ.</w:t>
      </w:r>
    </w:p>
    <w:p w:rsidRDefault="00094994" w:rsidP="00C11AEA" w:rsidR="00094994" w:rsidRPr="00094994">
      <w:pPr>
        <w:rPr>
          <w:rFonts w:hAnsi="Times New Roman" w:ascii="Times New Roman"/>
          <w:sz w:val="24"/>
        </w:rPr>
      </w:pPr>
      <w:r w:rsidRPr="00094994">
        <w:rPr>
          <w:rFonts w:hAnsi="Times New Roman" w:ascii="Times New Roman"/>
          <w:sz w:val="24"/>
        </w:rPr>
        <w:t xml:space="preserve"> </w:t>
      </w:r>
    </w:p>
    <w:p w:rsidRDefault="00482439" w:rsidP="008C2424" w:rsidR="0048243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U </w:t>
      </w:r>
      <w:r w:rsidR="001F6BAC" w:rsidRPr="00AA4DD7">
        <w:rPr>
          <w:rFonts w:hAnsi="Times New Roman" w:ascii="Times New Roman"/>
          <w:sz w:val="24"/>
        </w:rPr>
        <w:t>Zagrebu</w:t>
      </w:r>
      <w:r w:rsidRPr="00AA4DD7">
        <w:rPr>
          <w:rFonts w:hAnsi="Times New Roman" w:ascii="Times New Roman"/>
          <w:sz w:val="24"/>
        </w:rPr>
        <w:t>,</w:t>
      </w:r>
      <w:r w:rsidR="005B0822">
        <w:rPr>
          <w:rFonts w:hAnsi="Times New Roman" w:ascii="Times New Roman"/>
          <w:sz w:val="24"/>
        </w:rPr>
        <w:t xml:space="preserve"> </w:t>
      </w:r>
      <w:r w:rsidR="00062217">
        <w:rPr>
          <w:rFonts w:hAnsi="Times New Roman" w:ascii="Times New Roman"/>
          <w:sz w:val="24"/>
        </w:rPr>
        <w:t>18. svibnja 2018</w:t>
      </w:r>
      <w:r w:rsidRPr="00AA4DD7">
        <w:rPr>
          <w:rFonts w:hAnsi="Times New Roman" w:ascii="Times New Roman"/>
          <w:sz w:val="24"/>
        </w:rPr>
        <w:t>.</w:t>
      </w:r>
    </w:p>
    <w:p w:rsidRDefault="00482439" w:rsidP="00482439" w:rsidR="00482439" w:rsidRPr="00AA4DD7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>
        <w:rPr>
          <w:rFonts w:hAnsi="Times New Roman" w:ascii="Times New Roman"/>
          <w:sz w:val="24"/>
        </w:rPr>
        <w:t xml:space="preserve"> </w:t>
      </w:r>
      <w:r w:rsidR="00062217">
        <w:rPr>
          <w:rFonts w:hAnsi="Times New Roman" w:ascii="Times New Roman"/>
          <w:sz w:val="24"/>
        </w:rPr>
        <w:t xml:space="preserve">                     </w:t>
      </w:r>
      <w:r w:rsidR="00E2116A" w:rsidRPr="00AA4DD7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062217">
        <w:rPr>
          <w:rFonts w:hAnsi="Times New Roman" w:ascii="Times New Roman"/>
          <w:sz w:val="24"/>
        </w:rPr>
        <w:tab/>
      </w:r>
      <w:r w:rsidR="00062217">
        <w:rPr>
          <w:rFonts w:hAnsi="Times New Roman" w:ascii="Times New Roman"/>
          <w:sz w:val="24"/>
        </w:rPr>
        <w:tab/>
      </w:r>
      <w:r w:rsidR="00482439" w:rsidRPr="00AA4DD7">
        <w:rPr>
          <w:rFonts w:hAnsi="Times New Roman" w:ascii="Times New Roman"/>
          <w:sz w:val="24"/>
        </w:rPr>
        <w:t>MIHAEL KOVAČIĆ</w:t>
      </w:r>
      <w:r w:rsidR="00E16377">
        <w:rPr>
          <w:rFonts w:hAnsi="Times New Roman" w:ascii="Times New Roman"/>
          <w:sz w:val="24"/>
        </w:rPr>
        <w:t>, v.r.</w:t>
      </w:r>
    </w:p>
    <w:p w:rsidRDefault="00482439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Pouka o pravno</w:t>
      </w:r>
      <w:r w:rsidR="00164FDA" w:rsidRPr="00AA4DD7">
        <w:rPr>
          <w:rFonts w:hAnsi="Times New Roman" w:ascii="Times New Roman"/>
          <w:sz w:val="24"/>
        </w:rPr>
        <w:t>m</w:t>
      </w:r>
      <w:r w:rsidRPr="00AA4DD7">
        <w:rPr>
          <w:rFonts w:hAnsi="Times New Roman" w:ascii="Times New Roman"/>
          <w:sz w:val="24"/>
        </w:rPr>
        <w:t xml:space="preserve"> lijeku: </w:t>
      </w:r>
    </w:p>
    <w:p w:rsidRDefault="00BC4083" w:rsidP="00482439" w:rsidR="007F048E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Na ovo rješenje dopuštena je žalba u roku osam dana, a podnosi se ovome sudu u tri primjerka.</w:t>
      </w:r>
    </w:p>
    <w:p w:rsidRDefault="00E16377" w:rsidP="00482439" w:rsidR="007F048E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</w:p>
    <w:p w:rsidRDefault="00E16377" w:rsidP="00482439" w:rsidR="00E1637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E16377" w:rsidP="00482439" w:rsidR="00E16377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Belma Čolić</w:t>
      </w:r>
    </w:p>
    <w:p w:rsidRDefault="00C11AEA" w:rsidP="00482439" w:rsidR="00C11AEA">
      <w:pPr>
        <w:rPr>
          <w:rFonts w:hAnsi="Times New Roman" w:ascii="Times New Roman"/>
          <w:sz w:val="24"/>
        </w:rPr>
      </w:pPr>
    </w:p>
    <w:p w:rsidRDefault="00C11AEA" w:rsidP="00482439" w:rsidR="00C11AEA">
      <w:pPr>
        <w:rPr>
          <w:rFonts w:hAnsi="Times New Roman" w:ascii="Times New Roman"/>
          <w:sz w:val="24"/>
        </w:rPr>
      </w:pPr>
    </w:p>
    <w:p w:rsidRDefault="007F048E" w:rsidP="00482439" w:rsidR="007F048E" w:rsidRPr="00E16377">
      <w:pPr>
        <w:rPr>
          <w:rFonts w:hAnsi="Times New Roman" w:ascii="Times New Roman"/>
          <w:color w:themeColor="background1" w:val="FFFFFF"/>
          <w:sz w:val="24"/>
        </w:rPr>
      </w:pPr>
      <w:r w:rsidRPr="00E16377">
        <w:rPr>
          <w:rFonts w:hAnsi="Times New Roman" w:ascii="Times New Roman"/>
          <w:color w:themeColor="background1" w:val="FFFFFF"/>
          <w:sz w:val="24"/>
        </w:rPr>
        <w:lastRenderedPageBreak/>
        <w:t>DNA:</w:t>
      </w:r>
    </w:p>
    <w:p w:rsidRDefault="00F926D5" w:rsidP="00182AAF" w:rsidR="00BC0AB0" w:rsidRPr="00E16377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E16377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E16377">
        <w:rPr>
          <w:rFonts w:hAnsi="Times New Roman" w:ascii="Times New Roman"/>
          <w:color w:themeColor="background1" w:val="FFFFFF"/>
          <w:sz w:val="24"/>
        </w:rPr>
        <w:t>Oglasna ploča</w:t>
      </w:r>
      <w:r w:rsidRPr="00E16377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094994" w:rsidP="00182AAF" w:rsidR="00094994" w:rsidRPr="00E16377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E16377">
        <w:rPr>
          <w:rFonts w:hAnsi="Times New Roman" w:ascii="Times New Roman"/>
          <w:color w:themeColor="background1" w:val="FFFFFF"/>
          <w:sz w:val="24"/>
        </w:rPr>
        <w:t>Financijska agencija, Zagreb</w:t>
      </w:r>
    </w:p>
    <w:p w:rsidRDefault="00BC0AB0" w:rsidP="00BC0AB0" w:rsidR="00BC0AB0" w:rsidRPr="00E16377">
      <w:pPr>
        <w:rPr>
          <w:rFonts w:hAnsi="Times New Roman" w:ascii="Times New Roman"/>
          <w:color w:themeColor="background1" w:val="FFFFFF"/>
          <w:sz w:val="24"/>
        </w:rPr>
      </w:pPr>
    </w:p>
    <w:p w:rsidRDefault="00BC0AB0" w:rsidP="00BC0AB0" w:rsidR="00BC0AB0" w:rsidRPr="00E16377">
      <w:pPr>
        <w:rPr>
          <w:rFonts w:hAnsi="Times New Roman" w:ascii="Times New Roman"/>
          <w:color w:themeColor="background1" w:val="FFFFFF"/>
          <w:sz w:val="24"/>
        </w:rPr>
      </w:pPr>
      <w:r w:rsidRPr="00E16377">
        <w:rPr>
          <w:rFonts w:hAnsi="Times New Roman" w:ascii="Times New Roman"/>
          <w:color w:themeColor="background1" w:val="FFFFFF"/>
          <w:sz w:val="24"/>
        </w:rPr>
        <w:t>NK:</w:t>
      </w:r>
    </w:p>
    <w:p w:rsidRDefault="00BC0AB0" w:rsidP="00BC0AB0" w:rsidR="00BC0AB0" w:rsidRPr="00E16377">
      <w:pPr>
        <w:rPr>
          <w:rFonts w:hAnsi="Times New Roman" w:ascii="Times New Roman"/>
          <w:color w:themeColor="background1" w:val="FFFFFF"/>
          <w:sz w:val="24"/>
        </w:rPr>
      </w:pPr>
      <w:r w:rsidRPr="00E16377">
        <w:rPr>
          <w:rFonts w:hAnsi="Times New Roman" w:ascii="Times New Roman"/>
          <w:color w:themeColor="background1" w:val="FFFFFF"/>
          <w:sz w:val="24"/>
        </w:rPr>
        <w:t>- kal. 30 d.</w:t>
      </w:r>
    </w:p>
    <w:p w:rsidRDefault="00E80646" w:rsidP="00BC0AB0" w:rsidR="00E80646" w:rsidRPr="00E16377">
      <w:pPr>
        <w:rPr>
          <w:rFonts w:hAnsi="Times New Roman" w:ascii="Times New Roman"/>
          <w:color w:themeColor="background1" w:val="FFFFFF"/>
          <w:sz w:val="24"/>
        </w:rPr>
      </w:pPr>
      <w:r w:rsidRPr="00E16377">
        <w:rPr>
          <w:rFonts w:hAnsi="Times New Roman" w:ascii="Times New Roman"/>
          <w:color w:themeColor="background1" w:val="FFFFFF"/>
          <w:sz w:val="24"/>
        </w:rPr>
        <w:t xml:space="preserve"> </w:t>
      </w:r>
    </w:p>
    <w:sectPr w:rsidSect="00EA52A1" w:rsidR="00E80646" w:rsidRPr="00E16377">
      <w:headerReference w:type="even" r:id="rId12"/>
      <w:headerReference w:type="default" r:id="rId13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072C" w:rsidR="001C072C">
      <w:r>
        <w:separator/>
      </w:r>
    </w:p>
  </w:endnote>
  <w:endnote w:id="0" w:type="continuationSeparator">
    <w:p w:rsidRDefault="001C072C" w:rsidR="001C07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072C" w:rsidR="001C072C">
      <w:r>
        <w:separator/>
      </w:r>
    </w:p>
  </w:footnote>
  <w:footnote w:id="0" w:type="continuationSeparator">
    <w:p w:rsidRDefault="001C072C" w:rsidR="001C07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E16377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7715CA">
      <w:rPr>
        <w:rFonts w:hAnsi="Times New Roman" w:ascii="Times New Roman"/>
        <w:sz w:val="24"/>
      </w:rPr>
      <w:t>3851/16-4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4994"/>
    <w:rsid w:val="00001D13"/>
    <w:rsid w:val="00021028"/>
    <w:rsid w:val="000315B6"/>
    <w:rsid w:val="00062217"/>
    <w:rsid w:val="00062DBB"/>
    <w:rsid w:val="00070CB4"/>
    <w:rsid w:val="00094994"/>
    <w:rsid w:val="000A046A"/>
    <w:rsid w:val="000A4E02"/>
    <w:rsid w:val="000A5E52"/>
    <w:rsid w:val="000C5E54"/>
    <w:rsid w:val="000D010B"/>
    <w:rsid w:val="000F553A"/>
    <w:rsid w:val="00105E2E"/>
    <w:rsid w:val="001241C1"/>
    <w:rsid w:val="0016020B"/>
    <w:rsid w:val="00164FDA"/>
    <w:rsid w:val="00177A30"/>
    <w:rsid w:val="00182AAF"/>
    <w:rsid w:val="001B34AD"/>
    <w:rsid w:val="001B3A90"/>
    <w:rsid w:val="001C072C"/>
    <w:rsid w:val="001E1706"/>
    <w:rsid w:val="001E35C6"/>
    <w:rsid w:val="001E575C"/>
    <w:rsid w:val="001F6BAC"/>
    <w:rsid w:val="0026319B"/>
    <w:rsid w:val="002774C1"/>
    <w:rsid w:val="002C1105"/>
    <w:rsid w:val="0030796F"/>
    <w:rsid w:val="00317DF9"/>
    <w:rsid w:val="00334631"/>
    <w:rsid w:val="00334965"/>
    <w:rsid w:val="00335D44"/>
    <w:rsid w:val="00354501"/>
    <w:rsid w:val="00360318"/>
    <w:rsid w:val="0036625F"/>
    <w:rsid w:val="00385660"/>
    <w:rsid w:val="0039717A"/>
    <w:rsid w:val="003B3623"/>
    <w:rsid w:val="003B4319"/>
    <w:rsid w:val="003B44C3"/>
    <w:rsid w:val="003C32CC"/>
    <w:rsid w:val="003C3ECA"/>
    <w:rsid w:val="003D21F3"/>
    <w:rsid w:val="0041401A"/>
    <w:rsid w:val="00436CBD"/>
    <w:rsid w:val="00441071"/>
    <w:rsid w:val="00444654"/>
    <w:rsid w:val="00452416"/>
    <w:rsid w:val="00457114"/>
    <w:rsid w:val="00461D65"/>
    <w:rsid w:val="004634AE"/>
    <w:rsid w:val="00473012"/>
    <w:rsid w:val="00477EA0"/>
    <w:rsid w:val="00482439"/>
    <w:rsid w:val="00484AA8"/>
    <w:rsid w:val="00496EE4"/>
    <w:rsid w:val="00497BC7"/>
    <w:rsid w:val="004B4640"/>
    <w:rsid w:val="004B7048"/>
    <w:rsid w:val="004F19D3"/>
    <w:rsid w:val="004F6887"/>
    <w:rsid w:val="005419C8"/>
    <w:rsid w:val="00545C55"/>
    <w:rsid w:val="0057341F"/>
    <w:rsid w:val="00593FFA"/>
    <w:rsid w:val="005944E7"/>
    <w:rsid w:val="005B0822"/>
    <w:rsid w:val="005F41A2"/>
    <w:rsid w:val="006008F9"/>
    <w:rsid w:val="00602D05"/>
    <w:rsid w:val="0062506F"/>
    <w:rsid w:val="0063242D"/>
    <w:rsid w:val="00635762"/>
    <w:rsid w:val="00642359"/>
    <w:rsid w:val="006779BF"/>
    <w:rsid w:val="0068744A"/>
    <w:rsid w:val="006941EC"/>
    <w:rsid w:val="006A2AA6"/>
    <w:rsid w:val="006C00C2"/>
    <w:rsid w:val="006D03F3"/>
    <w:rsid w:val="006D3803"/>
    <w:rsid w:val="006D7CE6"/>
    <w:rsid w:val="006E1347"/>
    <w:rsid w:val="006E52BB"/>
    <w:rsid w:val="0070227B"/>
    <w:rsid w:val="007160D0"/>
    <w:rsid w:val="00721A51"/>
    <w:rsid w:val="007411F3"/>
    <w:rsid w:val="00760B6E"/>
    <w:rsid w:val="007666B7"/>
    <w:rsid w:val="0077054E"/>
    <w:rsid w:val="007715CA"/>
    <w:rsid w:val="00774AB7"/>
    <w:rsid w:val="007A5ACA"/>
    <w:rsid w:val="007B04F7"/>
    <w:rsid w:val="007E0A65"/>
    <w:rsid w:val="007E3B92"/>
    <w:rsid w:val="007F048E"/>
    <w:rsid w:val="008217D5"/>
    <w:rsid w:val="008616CA"/>
    <w:rsid w:val="00861808"/>
    <w:rsid w:val="008742B9"/>
    <w:rsid w:val="0087489B"/>
    <w:rsid w:val="008774EB"/>
    <w:rsid w:val="008A0B75"/>
    <w:rsid w:val="008B65BF"/>
    <w:rsid w:val="008B6BCE"/>
    <w:rsid w:val="008C2424"/>
    <w:rsid w:val="008F7361"/>
    <w:rsid w:val="00901CB0"/>
    <w:rsid w:val="0094579E"/>
    <w:rsid w:val="00963309"/>
    <w:rsid w:val="00971D49"/>
    <w:rsid w:val="00973546"/>
    <w:rsid w:val="00976BEE"/>
    <w:rsid w:val="009C54A8"/>
    <w:rsid w:val="009C5C3E"/>
    <w:rsid w:val="009E05A3"/>
    <w:rsid w:val="009F16F3"/>
    <w:rsid w:val="00A0054C"/>
    <w:rsid w:val="00A102B0"/>
    <w:rsid w:val="00A23DC2"/>
    <w:rsid w:val="00A53527"/>
    <w:rsid w:val="00A77C9E"/>
    <w:rsid w:val="00A937AD"/>
    <w:rsid w:val="00A9788A"/>
    <w:rsid w:val="00AA4DD7"/>
    <w:rsid w:val="00AC30C2"/>
    <w:rsid w:val="00AC6F23"/>
    <w:rsid w:val="00AC73AD"/>
    <w:rsid w:val="00AF5B58"/>
    <w:rsid w:val="00B177CA"/>
    <w:rsid w:val="00B20928"/>
    <w:rsid w:val="00B26FCF"/>
    <w:rsid w:val="00B308CD"/>
    <w:rsid w:val="00B36118"/>
    <w:rsid w:val="00B40E9A"/>
    <w:rsid w:val="00B52117"/>
    <w:rsid w:val="00B652DD"/>
    <w:rsid w:val="00B86B29"/>
    <w:rsid w:val="00B91047"/>
    <w:rsid w:val="00BA7F55"/>
    <w:rsid w:val="00BC0AB0"/>
    <w:rsid w:val="00BC1367"/>
    <w:rsid w:val="00BC4083"/>
    <w:rsid w:val="00C11AEA"/>
    <w:rsid w:val="00C172D4"/>
    <w:rsid w:val="00C32C1D"/>
    <w:rsid w:val="00C42CB6"/>
    <w:rsid w:val="00C74832"/>
    <w:rsid w:val="00C8624D"/>
    <w:rsid w:val="00CE6F16"/>
    <w:rsid w:val="00D06889"/>
    <w:rsid w:val="00D97173"/>
    <w:rsid w:val="00DA2602"/>
    <w:rsid w:val="00DA39CA"/>
    <w:rsid w:val="00DB5644"/>
    <w:rsid w:val="00DC60D0"/>
    <w:rsid w:val="00DF7F4F"/>
    <w:rsid w:val="00E03F66"/>
    <w:rsid w:val="00E066CE"/>
    <w:rsid w:val="00E072C6"/>
    <w:rsid w:val="00E12A4E"/>
    <w:rsid w:val="00E16377"/>
    <w:rsid w:val="00E20B39"/>
    <w:rsid w:val="00E2116A"/>
    <w:rsid w:val="00E24601"/>
    <w:rsid w:val="00E24AF4"/>
    <w:rsid w:val="00E33BA1"/>
    <w:rsid w:val="00E356FC"/>
    <w:rsid w:val="00E4455F"/>
    <w:rsid w:val="00E50768"/>
    <w:rsid w:val="00E700D4"/>
    <w:rsid w:val="00E76E31"/>
    <w:rsid w:val="00E80646"/>
    <w:rsid w:val="00EA52A1"/>
    <w:rsid w:val="00EC5A2B"/>
    <w:rsid w:val="00ED2CD7"/>
    <w:rsid w:val="00ED6B70"/>
    <w:rsid w:val="00EF42CF"/>
    <w:rsid w:val="00F06C77"/>
    <w:rsid w:val="00F078BA"/>
    <w:rsid w:val="00F2128E"/>
    <w:rsid w:val="00F24702"/>
    <w:rsid w:val="00F32837"/>
    <w:rsid w:val="00F35635"/>
    <w:rsid w:val="00F6360E"/>
    <w:rsid w:val="00F86B36"/>
    <w:rsid w:val="00F926D5"/>
    <w:rsid w:val="00F93C15"/>
    <w:rsid w:val="00FB2B17"/>
    <w:rsid w:val="00FE3C79"/>
    <w:rsid w:val="00FE5F8A"/>
    <w:rsid w:val="00FE6815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E163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63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6377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63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63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E163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63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6377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63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63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3851</izvorni_sadrzaj>
    <derivirana_varijabla naziv="DomainObject.Predmet.Broj_1">3851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St-3851/2016</izvorni_sadrzaj>
    <derivirana_varijabla naziv="DomainObject.Predmet.OznakaBroj_1">St-3851/2016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HERIJETA jednostavno društvo s ograničenom odgovornošću za usluge</izvorni_sadrzaj>
    <derivirana_varijabla naziv="DomainObject.Predmet.ProtustrankaFormated_1">  HERIJETA jednostavno društvo s ograničenom odgovornošću za usluge</derivirana_varijabla>
  </DomainObject.Predmet.ProtustrankaFormated>
  <DomainObject.Predmet.ProtustrankaFormatedOIB>
    <izvorni_sadrzaj>  HERIJETA jednostavno društvo s ograničenom odgovornošću za usluge, OIB 41237729102</izvorni_sadrzaj>
    <derivirana_varijabla naziv="DomainObject.Predmet.ProtustrankaFormatedOIB_1">  HERIJETA jednostavno društvo s ograničenom odgovornošću za usluge, OIB 41237729102</derivirana_varijabla>
  </DomainObject.Predmet.ProtustrankaFormatedOIB>
  <DomainObject.Predmet.ProtustrankaFormatedWithAdress>
    <izvorni_sadrzaj> HERIJETA jednostavno društvo s ograničenom odgovornošću za usluge, Puhovska 21 A, 10370 Dugo Selo</izvorni_sadrzaj>
    <derivirana_varijabla naziv="DomainObject.Predmet.ProtustrankaFormatedWithAdress_1"> HERIJETA jednostavno društvo s ograničenom odgovornošću za usluge, Puhovska 21 A, 10370 Dugo Selo</derivirana_varijabla>
  </DomainObject.Predmet.ProtustrankaFormatedWithAdress>
  <DomainObject.Predmet.ProtustrankaFormatedWithAdressOIB>
    <izvorni_sadrzaj> HERIJETA jednostavno društvo s ograničenom odgovornošću za usluge, OIB 41237729102, Puhovska 21 A, 10370 Dugo Selo</izvorni_sadrzaj>
    <derivirana_varijabla naziv="DomainObject.Predmet.ProtustrankaFormatedWithAdressOIB_1"> HERIJETA jednostavno društvo s ograničenom odgovornošću za usluge, OIB 41237729102, Puhovska 21 A, 10370 Dugo Selo</derivirana_varijabla>
  </DomainObject.Predmet.ProtustrankaFormatedWithAdressOIB>
  <DomainObject.Predmet.ProtustrankaWithAdress>
    <izvorni_sadrzaj>HERIJETA jednostavno društvo s ograničenom odgovornošću za usluge Puhovska 21 A, 10370 Dugo Selo</izvorni_sadrzaj>
    <derivirana_varijabla naziv="DomainObject.Predmet.ProtustrankaWithAdress_1">HERIJETA jednostavno društvo s ograničenom odgovornošću za usluge Puhovska 21 A, 10370 Dugo Selo</derivirana_varijabla>
  </DomainObject.Predmet.ProtustrankaWithAdress>
  <DomainObject.Predmet.ProtustrankaWithAdressOIB>
    <izvorni_sadrzaj>HERIJETA jednostavno društvo s ograničenom odgovornošću za usluge, OIB 41237729102, Puhovska 21 A, 10370 Dugo Selo</izvorni_sadrzaj>
    <derivirana_varijabla naziv="DomainObject.Predmet.ProtustrankaWithAdressOIB_1">HERIJETA jednostavno društvo s ograničenom odgovornošću za usluge, OIB 41237729102, Puhovska 21 A, 10370 Dugo Selo</derivirana_varijabla>
  </DomainObject.Predmet.ProtustrankaWithAdressOIB>
  <DomainObject.Predmet.ProtustrankaNazivFormated>
    <izvorni_sadrzaj>HERIJETA jednostavno društvo s ograničenom odgovornošću za usluge</izvorni_sadrzaj>
    <derivirana_varijabla naziv="DomainObject.Predmet.ProtustrankaNazivFormated_1">HERIJETA jednostavno društvo s ograničenom odgovornošću za usluge</derivirana_varijabla>
  </DomainObject.Predmet.ProtustrankaNazivFormated>
  <DomainObject.Predmet.ProtustrankaNazivFormatedOIB>
    <izvorni_sadrzaj>HERIJETA jednostavno društvo s ograničenom odgovornošću za usluge, OIB 41237729102</izvorni_sadrzaj>
    <derivirana_varijabla naziv="DomainObject.Predmet.ProtustrankaNazivFormatedOIB_1">HERIJETA jednostavno društvo s ograničenom odgovornošću za usluge, OIB 41237729102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HERIJETA jednostavno društvo s ograničenom odgovornošću za usluge</item>
    </izvorni_sadrzaj>
    <derivirana_varijabla naziv="DomainObject.Predmet.ProtuStrankaListFormated_1">
      <item>HERIJETA jednostavno društvo s ograničenom odgovornošću za usluge</item>
    </derivirana_varijabla>
  </DomainObject.Predmet.ProtuStrankaListFormated>
  <DomainObject.Predmet.ProtuStrankaListFormatedOIB>
    <izvorni_sadrzaj>
      <item>HERIJETA jednostavno društvo s ograničenom odgovornošću za usluge, OIB 41237729102</item>
    </izvorni_sadrzaj>
    <derivirana_varijabla naziv="DomainObject.Predmet.ProtuStrankaListFormatedOIB_1">
      <item>HERIJETA jednostavno društvo s ograničenom odgovornošću za usluge, OIB 41237729102</item>
    </derivirana_varijabla>
  </DomainObject.Predmet.ProtuStrankaListFormatedOIB>
  <DomainObject.Predmet.ProtuStrankaListFormatedWithAdress>
    <izvorni_sadrzaj>
      <item>HERIJETA jednostavno društvo s ograničenom odgovornošću za usluge, Puhovska 21 A, 10370 Dugo Selo</item>
    </izvorni_sadrzaj>
    <derivirana_varijabla naziv="DomainObject.Predmet.ProtuStrankaListFormatedWithAdress_1">
      <item>HERIJETA jednostavno društvo s ograničenom odgovornošću za usluge, Puhovska 21 A, 10370 Dugo Selo</item>
    </derivirana_varijabla>
  </DomainObject.Predmet.ProtuStrankaListFormatedWithAdress>
  <DomainObject.Predmet.ProtuStrankaListFormatedWithAdressOIB>
    <izvorni_sadrzaj>
      <item>HERIJETA jednostavno društvo s ograničenom odgovornošću za usluge, OIB 41237729102, Puhovska 21 A, 10370 Dugo Selo</item>
    </izvorni_sadrzaj>
    <derivirana_varijabla naziv="DomainObject.Predmet.ProtuStrankaListFormatedWithAdressOIB_1">
      <item>HERIJETA jednostavno društvo s ograničenom odgovornošću za usluge, OIB 41237729102, Puhovska 21 A, 10370 Dugo Selo</item>
    </derivirana_varijabla>
  </DomainObject.Predmet.ProtuStrankaListFormatedWithAdressOIB>
  <DomainObject.Predmet.ProtuStrankaListNazivFormated>
    <izvorni_sadrzaj>
      <item>HERIJETA jednostavno društvo s ograničenom odgovornošću za usluge</item>
    </izvorni_sadrzaj>
    <derivirana_varijabla naziv="DomainObject.Predmet.ProtuStrankaListNazivFormated_1">
      <item>HERIJETA jednostavno društvo s ograničenom odgovornošću za usluge</item>
    </derivirana_varijabla>
  </DomainObject.Predmet.ProtuStrankaListNazivFormated>
  <DomainObject.Predmet.ProtuStrankaListNazivFormatedOIB>
    <izvorni_sadrzaj>
      <item>HERIJETA jednostavno društvo s ograničenom odgovornošću za usluge, OIB 41237729102</item>
    </izvorni_sadrzaj>
    <derivirana_varijabla naziv="DomainObject.Predmet.ProtuStrankaListNazivFormatedOIB_1">
      <item>HERIJETA jednostavno društvo s ograničenom odgovornošću za usluge, OIB 41237729102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HERIJETA jednostavno društvo s ograničenom odgovornošću za usluge</izvorni_sadrzaj>
    <derivirana_varijabla naziv="DomainObject.Predmet.ProtustrankaIDrugi_1">HERIJETA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HERIJETA jednostavno društvo s ograničenom odgovornošću za usluge, OIB 41237729102, Puhovska 21 A, 10370 Dugo Selo</izvorni_sadrzaj>
    <derivirana_varijabla naziv="DomainObject.Predmet.ProtustrankaIDrugiAdressOIB_1">HERIJETA jednostavno društvo s ograničenom odgovornošću za usluge, OIB 41237729102, Puhovska 21 A,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HERIJETA jednostavno društvo s ograničenom odgovornošću za usluge</item>
    </izvorni_sadrzaj>
    <derivirana_varijabla naziv="DomainObject.Predmet.SudioniciListNaziv_1">
      <item>FINA Regionalni centar Zagreb</item>
      <item>HERIJETA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HERIJETA jednostavno društvo s ograničenom odgovornošću za usluge, OIB 41237729102, Puhovska 21 A,10370 Dugo Selo</item>
    </izvorni_sadrzaj>
    <derivirana_varijabla naziv="DomainObject.Predmet.SudioniciListAdressOIB_1">
      <item>FINA Regionalni centar Zagreb, OIB 85821130368, Trg svibanjskih žrtava 1995. br. 1,10000 Zagreb</item>
      <item>HERIJETA jednostavno društvo s ograničenom odgovornošću za usluge, OIB 41237729102, Puhovska 21 A,10370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41237729102</item>
    </izvorni_sadrzaj>
    <derivirana_varijabla naziv="DomainObject.Predmet.SudioniciListNazivOIB_1">
      <item>, OIB 85821130368</item>
      <item>, OIB 41237729102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018042-7043-4C91-A887-6942ECACF6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307</properties:Words>
  <properties:Characters>1505</properties:Characters>
  <properties:Lines>54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2018-05-18T08:31:00Z</dcterms:created>
  <dc:creator>MK</dc:creator>
  <cp:lastModifiedBy>Belma Čolić</cp:lastModifiedBy>
  <cp:lastPrinted>2018-05-18T08:28:00Z</cp:lastPrinted>
  <dcterms:modified xmlns:xsi="http://www.w3.org/2001/XMLSchema-instance" xsi:type="dcterms:W3CDTF">2018-05-18T08:32:00Z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(Rj. - poziv vj. po čl. 132. SZ HERIJETA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