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4508" w14:paraId="e024508" w:rsidRDefault="00AE649C" w:rsidP="00391E0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91E06" w:rsidP="00391E06" w:rsidR="00391E06">
      <w:pPr>
        <w:spacing w:after="0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1E06" w:rsidP="00391E06" w:rsidR="00391E06">
      <w:pPr>
        <w:spacing w:after="0"/>
      </w:pPr>
      <w:r>
        <w:t xml:space="preserve">         REPUBLIKA HRVATSKA</w:t>
      </w:r>
    </w:p>
    <w:p w:rsidRDefault="00391E06" w:rsidP="00391E06" w:rsidR="00391E06">
      <w:pPr>
        <w:spacing w:after="0"/>
      </w:pPr>
      <w:r>
        <w:t xml:space="preserve"> TRGOVAČKI SUD U VARAŽDINU</w:t>
      </w:r>
    </w:p>
    <w:p w:rsidRDefault="00391E06" w:rsidP="00391E06" w:rsidR="00391E06">
      <w:pPr>
        <w:spacing w:after="0"/>
      </w:pPr>
      <w:r>
        <w:t xml:space="preserve">                   Braće Radića 2</w:t>
      </w:r>
    </w:p>
    <w:p w:rsidRDefault="00391E06" w:rsidP="00391E06" w:rsidR="00391E06">
      <w:pPr>
        <w:spacing w:after="0"/>
        <w:jc w:val="center"/>
      </w:pPr>
    </w:p>
    <w:p w:rsidRDefault="00391E06" w:rsidP="00391E06" w:rsidR="00391E06">
      <w:pPr>
        <w:spacing w:after="0"/>
        <w:jc w:val="center"/>
      </w:pPr>
    </w:p>
    <w:p w:rsidRDefault="00391E06" w:rsidP="00391E06" w:rsidR="00391E06">
      <w:pPr>
        <w:spacing w:after="0"/>
        <w:jc w:val="center"/>
      </w:pPr>
    </w:p>
    <w:p w:rsidRDefault="00391E06" w:rsidP="00391E06" w:rsidR="00391E06">
      <w:pPr>
        <w:spacing w:after="0"/>
        <w:jc w:val="center"/>
      </w:pPr>
    </w:p>
    <w:p w:rsidRDefault="00391E06" w:rsidP="00391E06" w:rsidR="00391E06">
      <w:pPr>
        <w:spacing w:after="0"/>
      </w:pPr>
      <w:r>
        <w:t xml:space="preserve">                                        U  I M E  R E P U B L I K E  H R V A T S K E</w:t>
      </w:r>
    </w:p>
    <w:p w:rsidRDefault="00391E06" w:rsidP="00391E06" w:rsidR="00391E06">
      <w:pPr>
        <w:spacing w:after="0"/>
      </w:pPr>
    </w:p>
    <w:p w:rsidRDefault="00391E06" w:rsidP="00391E06" w:rsidR="00391E06">
      <w:pPr>
        <w:spacing w:after="0"/>
        <w:jc w:val="center"/>
      </w:pPr>
      <w:r>
        <w:t>R J E Š E NJ E</w:t>
      </w:r>
    </w:p>
    <w:p w:rsidRDefault="00391E06" w:rsidP="00391E06" w:rsidR="00391E06">
      <w:pPr>
        <w:spacing w:after="0"/>
      </w:pPr>
    </w:p>
    <w:p w:rsidRDefault="00391E06" w:rsidP="00391E06" w:rsidR="00391E06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MABLA d.o.o. Varaždin, Trg kralja Tomislava 4, OIB: 49957035196, dana 7. travnja 2016., </w:t>
      </w:r>
    </w:p>
    <w:p w:rsidRDefault="00391E06" w:rsidP="00391E06" w:rsidR="00391E06">
      <w:pPr>
        <w:spacing w:after="0"/>
        <w:jc w:val="both"/>
      </w:pPr>
    </w:p>
    <w:p w:rsidRDefault="00391E06" w:rsidP="00391E06" w:rsidR="00391E06">
      <w:pPr>
        <w:spacing w:after="0"/>
        <w:jc w:val="center"/>
      </w:pPr>
      <w:r>
        <w:t>r i j e š i o  j e</w:t>
      </w:r>
    </w:p>
    <w:p w:rsidRDefault="00391E06" w:rsidP="00391E06" w:rsidR="00391E06">
      <w:pPr>
        <w:spacing w:after="0"/>
      </w:pPr>
    </w:p>
    <w:p w:rsidRDefault="00391E06" w:rsidP="00391E06" w:rsidR="00391E06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MABLA d.o.o. Varaždin, Trg kralja Tomislava 4, OIB: 49957035196, s danom 7. travnja 2016. u 14,45 sati.</w:t>
      </w:r>
    </w:p>
    <w:p w:rsidRDefault="00391E06" w:rsidP="00391E06" w:rsidR="00391E06">
      <w:pPr>
        <w:spacing w:after="0"/>
        <w:ind w:hanging="705" w:left="1413"/>
        <w:jc w:val="both"/>
      </w:pPr>
    </w:p>
    <w:p w:rsidRDefault="00391E06" w:rsidP="00391E06" w:rsidR="00391E06">
      <w:pPr>
        <w:spacing w:after="0"/>
        <w:ind w:hanging="708" w:left="1413"/>
        <w:jc w:val="both"/>
      </w:pPr>
      <w:r>
        <w:t>II</w:t>
      </w:r>
      <w:r>
        <w:tab/>
        <w:t>Zaključuje se stečajni postupak nad stečajnim dužnikom MABLA d.o.o. Varaždin, Trg kralja Tomislava 4, OIB: 49957035196.</w:t>
      </w:r>
    </w:p>
    <w:p w:rsidRDefault="00391E06" w:rsidP="00391E06" w:rsidR="00391E06">
      <w:pPr>
        <w:spacing w:after="0"/>
        <w:ind w:hanging="708" w:left="1413"/>
        <w:jc w:val="both"/>
        <w:rPr>
          <w:szCs w:val="20"/>
        </w:rPr>
      </w:pPr>
    </w:p>
    <w:p w:rsidRDefault="00391E06" w:rsidP="00391E06" w:rsidR="00391E06">
      <w:pPr>
        <w:spacing w:after="0"/>
        <w:ind w:hanging="705" w:left="1410"/>
        <w:jc w:val="both"/>
      </w:pPr>
      <w:r>
        <w:t>III</w:t>
      </w:r>
      <w:r>
        <w:tab/>
        <w:t>Za stečajnog upravitelja imenuje se Renato Sabljić iz Zagreba, Zdenački zavoj 14, OIB: 74644810692.</w:t>
      </w:r>
    </w:p>
    <w:p w:rsidRDefault="00391E06" w:rsidP="00391E06" w:rsidR="00391E06">
      <w:pPr>
        <w:spacing w:after="0"/>
        <w:ind w:hanging="705" w:left="1410"/>
        <w:jc w:val="both"/>
      </w:pPr>
    </w:p>
    <w:p w:rsidRDefault="00391E06" w:rsidP="00391E06" w:rsidR="00391E06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391E06" w:rsidP="00391E06" w:rsidR="00391E06">
      <w:pPr>
        <w:spacing w:after="0"/>
        <w:jc w:val="both"/>
      </w:pPr>
    </w:p>
    <w:p w:rsidRDefault="00391E06" w:rsidP="00391E06" w:rsidR="00391E06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MABLA d.o.o. Varaždin, Trg kralja Tomislava 4, OIB: 49957035196, bit će brisan iz sudskog registra.</w:t>
      </w:r>
    </w:p>
    <w:p w:rsidRDefault="00391E06" w:rsidP="00391E06" w:rsidR="00391E06">
      <w:pPr>
        <w:spacing w:after="0"/>
        <w:jc w:val="center"/>
      </w:pPr>
    </w:p>
    <w:p w:rsidRDefault="00391E06" w:rsidP="00391E06" w:rsidR="00391E06">
      <w:pPr>
        <w:spacing w:after="0"/>
        <w:jc w:val="center"/>
      </w:pPr>
      <w:r>
        <w:t>Obrazloženje</w:t>
      </w:r>
    </w:p>
    <w:p w:rsidRDefault="00391E06" w:rsidP="00391E06" w:rsidR="00391E06">
      <w:pPr>
        <w:spacing w:after="0"/>
      </w:pPr>
    </w:p>
    <w:p w:rsidRDefault="00391E06" w:rsidP="00391E06" w:rsidR="00391E06">
      <w:pPr>
        <w:spacing w:after="0"/>
        <w:jc w:val="both"/>
      </w:pPr>
      <w:r>
        <w:tab/>
        <w:t xml:space="preserve">Predlagatelj Financijska agencija Regionalni centar Zagreb, Podružnica Varaždin je dana 30.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391E06" w:rsidP="00391E06" w:rsidR="00391E06">
      <w:pPr>
        <w:spacing w:after="0"/>
      </w:pPr>
    </w:p>
    <w:p w:rsidRDefault="00391E06" w:rsidP="00391E06" w:rsidR="00391E06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391E06" w:rsidP="00391E06" w:rsidR="00391E06">
      <w:pPr>
        <w:spacing w:after="0"/>
      </w:pPr>
    </w:p>
    <w:p w:rsidRDefault="00391E06" w:rsidP="00391E06" w:rsidR="00391E06">
      <w:pPr>
        <w:spacing w:after="0"/>
        <w:jc w:val="center"/>
      </w:pPr>
      <w:r>
        <w:t>U Varaždinu 7. travnja 2016.</w:t>
      </w:r>
    </w:p>
    <w:p w:rsidRDefault="00391E06" w:rsidP="00391E06" w:rsidR="00391E06">
      <w:pPr>
        <w:spacing w:after="0"/>
        <w:jc w:val="center"/>
      </w:pPr>
    </w:p>
    <w:p w:rsidRDefault="00391E06" w:rsidP="00391E06" w:rsidR="00391E0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391E06" w:rsidP="00391E06" w:rsidR="00391E06">
      <w:pPr>
        <w:spacing w:after="0"/>
      </w:pPr>
    </w:p>
    <w:p w:rsidRDefault="00391E06" w:rsidP="00391E06" w:rsidR="00391E0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</w:t>
      </w:r>
    </w:p>
    <w:p w:rsidRDefault="00391E06" w:rsidP="00391E06" w:rsidR="00391E0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1E06" w:rsidP="00391E06" w:rsidR="00391E0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1E06" w:rsidP="00391E06" w:rsidR="00391E06">
      <w:pPr>
        <w:spacing w:after="0"/>
        <w:ind w:firstLine="708"/>
      </w:pPr>
      <w:r>
        <w:t>Uputa o pravnom lijeku:</w:t>
      </w:r>
    </w:p>
    <w:p w:rsidRDefault="00391E06" w:rsidP="00391E06" w:rsidR="00391E06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391E06" w:rsidP="00391E06" w:rsidR="00391E0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91E06" w:rsidP="00391E06" w:rsidR="00391E06">
      <w:pPr>
        <w:spacing w:after="0"/>
      </w:pPr>
    </w:p>
    <w:p w:rsidRDefault="00391E06" w:rsidP="00391E06" w:rsidR="00391E06">
      <w:pPr>
        <w:spacing w:after="0"/>
      </w:pPr>
    </w:p>
    <w:p w:rsidRDefault="00391E06" w:rsidP="00391E06" w:rsidR="00391E06">
      <w:pPr>
        <w:spacing w:after="0"/>
      </w:pPr>
      <w:r>
        <w:t>DNA:</w:t>
      </w:r>
    </w:p>
    <w:p w:rsidRDefault="00391E06" w:rsidP="00391E06" w:rsidR="00391E0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91E06" w:rsidP="00391E06" w:rsidR="00391E06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91E06" w:rsidP="00391E06" w:rsidR="00391E06">
      <w:pPr>
        <w:numPr>
          <w:ilvl w:val="0"/>
          <w:numId w:val="47"/>
        </w:numPr>
        <w:spacing w:after="0"/>
      </w:pPr>
      <w:r>
        <w:t>Dužnik MABLA d.o.o. Varaždin, Trg kralja Tomislava 4</w:t>
      </w:r>
    </w:p>
    <w:p w:rsidRDefault="00391E06" w:rsidP="00391E06" w:rsidR="00391E06">
      <w:pPr>
        <w:numPr>
          <w:ilvl w:val="0"/>
          <w:numId w:val="47"/>
        </w:numPr>
        <w:spacing w:after="0"/>
      </w:pPr>
      <w:r>
        <w:t xml:space="preserve">Osoba ovlaštena za zastupanje Matija </w:t>
      </w:r>
      <w:proofErr w:type="spellStart"/>
      <w:r>
        <w:t>Blažon</w:t>
      </w:r>
      <w:proofErr w:type="spellEnd"/>
      <w:r>
        <w:t xml:space="preserve"> iz </w:t>
      </w:r>
      <w:proofErr w:type="spellStart"/>
      <w:r>
        <w:t>Varažaina</w:t>
      </w:r>
      <w:proofErr w:type="spellEnd"/>
      <w:r>
        <w:t>, Trg kralja Tomislava 4</w:t>
      </w:r>
    </w:p>
    <w:p w:rsidRDefault="00391E06" w:rsidP="00391E06" w:rsidR="00391E06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391E06" w:rsidP="00391E06" w:rsidR="00391E06">
      <w:pPr>
        <w:numPr>
          <w:ilvl w:val="0"/>
          <w:numId w:val="47"/>
        </w:numPr>
        <w:spacing w:after="0"/>
      </w:pPr>
      <w:r>
        <w:t>Ministarstvo financija, Porezna uprava, Područni ured Varaždin</w:t>
      </w:r>
    </w:p>
    <w:p w:rsidRDefault="00391E06" w:rsidP="00391E06" w:rsidR="00391E06">
      <w:pPr>
        <w:numPr>
          <w:ilvl w:val="0"/>
          <w:numId w:val="47"/>
        </w:numPr>
        <w:spacing w:after="0"/>
      </w:pPr>
      <w:r>
        <w:t>Stečajni upravitelj Renato Sabljić iz Zagreba, Zdenački zavoj 14</w:t>
      </w:r>
    </w:p>
    <w:p w:rsidRDefault="00391E06" w:rsidP="00391E06" w:rsidR="00391E06">
      <w:pPr>
        <w:numPr>
          <w:ilvl w:val="0"/>
          <w:numId w:val="47"/>
        </w:numPr>
        <w:spacing w:after="0"/>
      </w:pPr>
      <w:r>
        <w:t>e- Oglasna ploča suda</w:t>
      </w:r>
    </w:p>
    <w:p w:rsidRDefault="00391E06" w:rsidP="00391E06" w:rsidR="00391E06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391E06" w:rsidP="00391E0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91E06" w:rsidR="00AE649C" w:rsidRPr="00B76F3C">
      <w:pPr>
        <w:pStyle w:val="SudSjedite"/>
      </w:pPr>
      <w:r>
        <w:tab/>
      </w:r>
    </w:p>
    <w:p w:rsidRDefault="00CB0EA4" w:rsidP="00391E06" w:rsidR="00CB0EA4">
      <w:pPr>
        <w:pStyle w:val="Naslovdokumenta"/>
        <w:spacing w:after="0"/>
      </w:pPr>
    </w:p>
    <w:p w:rsidRDefault="0071688E" w:rsidP="00391E06" w:rsidR="0071688E">
      <w:pPr>
        <w:pStyle w:val="Poetniodjeljak"/>
        <w:spacing w:after="0"/>
      </w:pPr>
    </w:p>
    <w:p w:rsidRDefault="00A21F0D" w:rsidP="00391E06" w:rsidR="00A21F0D">
      <w:pPr>
        <w:pStyle w:val="NormaleSPIS"/>
        <w:spacing w:after="0"/>
        <w:rPr>
          <w:noProof/>
        </w:rPr>
      </w:pPr>
    </w:p>
    <w:p w:rsidRDefault="00DA0242" w:rsidP="00391E06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E06" w:rsidR="008333A9">
    <w:pPr>
      <w:pStyle w:val="Zaglavlje"/>
    </w:pPr>
    <w:r>
      <w:rPr>
        <w:rStyle w:val="PozadinaSvijetloCrvena"/>
        <w:shd w:fill="auto" w:color="auto" w:val="clear"/>
      </w:rPr>
      <w:t>Poslovni broj: 7 St-950/15-5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E06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10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St-950/2015-5</izvorni_sadrzaj>
    <derivirana_varijabla naziv="DomainObject.Oznaka_1">St-950/2015-5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St-950/2015</izvorni_sadrzaj>
    <derivirana_varijabla naziv="DomainObject.Predmet.OznakaBroj_1">St-950/2015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MABLA društvo s ograničenom odgovornošću za ugostiteljstvo, turizam i usluge</izvorni_sadrzaj>
    <derivirana_varijabla naziv="DomainObject.Predmet.ProtustrankaFormated_1">  MABLA društvo s ograničenom odgovornošću za ugostiteljstvo, turizam i usluge</derivirana_varijabla>
  </DomainObject.Predmet.ProtustrankaFormated>
  <DomainObject.Predmet.ProtustrankaFormatedOIB>
    <izvorni_sadrzaj>  MABLA društvo s ograničenom odgovornošću za ugostiteljstvo, turizam i usluge, OIB 49957035196</izvorni_sadrzaj>
    <derivirana_varijabla naziv="DomainObject.Predmet.ProtustrankaFormatedOIB_1">  MABLA društvo s ograničenom odgovornošću za ugostiteljstvo, turizam i usluge, OIB 49957035196</derivirana_varijabla>
  </DomainObject.Predmet.ProtustrankaFormatedOIB>
  <DomainObject.Predmet.ProtustrankaFormatedWithAdress>
    <izvorni_sadrzaj> MABLA društvo s ograničenom odgovornošću za ugostiteljstvo, turizam i usluge, Trg kralja Tomislava 4, 42000 Varaždin</izvorni_sadrzaj>
    <derivirana_varijabla naziv="DomainObject.Predmet.ProtustrankaFormatedWithAdress_1"> MABLA društvo s ograničenom odgovornošću za ugostiteljstvo, turizam i usluge, Trg kralja Tomislava 4, 42000 Varaždin</derivirana_varijabla>
  </DomainObject.Predmet.ProtustrankaFormatedWithAdress>
  <DomainObject.Predmet.ProtustrankaFormatedWithAdressOIB>
    <izvorni_sadrzaj> MABLA društvo s ograničenom odgovornošću za ugostiteljstvo, turizam i usluge, OIB 49957035196, Trg kralja Tomislava 4, 42000 Varaždin</izvorni_sadrzaj>
    <derivirana_varijabla naziv="DomainObject.Predmet.ProtustrankaFormatedWithAdressOIB_1"> MABLA društvo s ograničenom odgovornošću za ugostiteljstvo, turizam i usluge, OIB 49957035196, Trg kralja Tomislava 4, 42000 Varaždin</derivirana_varijabla>
  </DomainObject.Predmet.ProtustrankaFormatedWithAdressOIB>
  <DomainObject.Predmet.ProtustrankaWithAdress>
    <izvorni_sadrzaj>MABLA društvo s ograničenom odgovornošću za ugostiteljstvo, turizam i usluge Trg kralja Tomislava 4, 42000 Varaždin</izvorni_sadrzaj>
    <derivirana_varijabla naziv="DomainObject.Predmet.ProtustrankaWithAdress_1">MABLA društvo s ograničenom odgovornošću za ugostiteljstvo, turizam i usluge Trg kralja Tomislava 4, 42000 Varaždin</derivirana_varijabla>
  </DomainObject.Predmet.ProtustrankaWithAdress>
  <DomainObject.Predmet.ProtustrankaWithAdressOIB>
    <izvorni_sadrzaj>MABLA društvo s ograničenom odgovornošću za ugostiteljstvo, turizam i usluge, OIB 49957035196, Trg kralja Tomislava 4, 42000 Varaždin</izvorni_sadrzaj>
    <derivirana_varijabla naziv="DomainObject.Predmet.ProtustrankaWithAdressOIB_1">MABLA društvo s ograničenom odgovornošću za ugostiteljstvo, turizam i usluge, OIB 49957035196, Trg kralja Tomislava 4, 42000 Varaždin</derivirana_varijabla>
  </DomainObject.Predmet.ProtustrankaWithAdressOIB>
  <DomainObject.Predmet.ProtustrankaNazivFormated>
    <izvorni_sadrzaj>MABLA društvo s ograničenom odgovornošću za ugostiteljstvo, turizam i usluge</izvorni_sadrzaj>
    <derivirana_varijabla naziv="DomainObject.Predmet.ProtustrankaNazivFormated_1">MABLA društvo s ograničenom odgovornošću za ugostiteljstvo, turizam i usluge</derivirana_varijabla>
  </DomainObject.Predmet.ProtustrankaNazivFormated>
  <DomainObject.Predmet.ProtustrankaNazivFormatedOIB>
    <izvorni_sadrzaj>MABLA društvo s ograničenom odgovornošću za ugostiteljstvo, turizam i usluge, OIB 49957035196</izvorni_sadrzaj>
    <derivirana_varijabla naziv="DomainObject.Predmet.ProtustrankaNazivFormatedOIB_1">MABLA društvo s ograničenom odgovornošću za ugostiteljstvo, turizam i usluge, OIB 49957035196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9121.17</izvorni_sadrzaj>
    <derivirana_varijabla naziv="DomainObject.Predmet.TrenutnaVrijednost_1">9121.17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MABLA društvo s ograničenom odgovornošću za ugostiteljstvo, turizam i usluge</item>
    </izvorni_sadrzaj>
    <derivirana_varijabla naziv="DomainObject.Predmet.ProtuStrankaListFormated_1">
      <item>MABLA društvo s ograničenom odgovornošću za ugostiteljstvo, turizam i usluge</item>
    </derivirana_varijabla>
  </DomainObject.Predmet.ProtuStrankaListFormated>
  <DomainObject.Predmet.ProtuStrankaListFormatedOIB>
    <izvorni_sadrzaj>
      <item>MABLA društvo s ograničenom odgovornošću za ugostiteljstvo, turizam i usluge, OIB 49957035196</item>
    </izvorni_sadrzaj>
    <derivirana_varijabla naziv="DomainObject.Predmet.ProtuStrankaListFormatedOIB_1">
      <item>MABLA društvo s ograničenom odgovornošću za ugostiteljstvo, turizam i usluge, OIB 49957035196</item>
    </derivirana_varijabla>
  </DomainObject.Predmet.ProtuStrankaListFormatedOIB>
  <DomainObject.Predmet.ProtuStrankaListFormatedWithAdress>
    <izvorni_sadrzaj>
      <item>MABLA društvo s ograničenom odgovornošću za ugostiteljstvo, turizam i usluge, Trg kralja Tomislava 4, 42000 Varaždin</item>
    </izvorni_sadrzaj>
    <derivirana_varijabla naziv="DomainObject.Predmet.ProtuStrankaListFormatedWithAdress_1">
      <item>MABLA društvo s ograničenom odgovornošću za ugostiteljstvo, turizam i usluge, Trg kralja Tomislava 4, 42000 Varaždin</item>
    </derivirana_varijabla>
  </DomainObject.Predmet.ProtuStrankaListFormatedWithAdress>
  <DomainObject.Predmet.ProtuStrankaListFormatedWithAdressOIB>
    <izvorni_sadrzaj>
      <item>MABLA društvo s ograničenom odgovornošću za ugostiteljstvo, turizam i usluge, OIB 49957035196, Trg kralja Tomislava 4, 42000 Varaždin</item>
    </izvorni_sadrzaj>
    <derivirana_varijabla naziv="DomainObject.Predmet.ProtuStrankaListFormatedWithAdressOIB_1">
      <item>MABLA društvo s ograničenom odgovornošću za ugostiteljstvo, turizam i usluge, OIB 49957035196, Trg kralja Tomislava 4, 42000 Varaždin</item>
    </derivirana_varijabla>
  </DomainObject.Predmet.ProtuStrankaListFormatedWithAdressOIB>
  <DomainObject.Predmet.ProtuStrankaListNazivFormated>
    <izvorni_sadrzaj>
      <item>MABLA društvo s ograničenom odgovornošću za ugostiteljstvo, turizam i usluge</item>
    </izvorni_sadrzaj>
    <derivirana_varijabla naziv="DomainObject.Predmet.ProtuStrankaListNazivFormated_1">
      <item>MABLA društvo s ograničenom odgovornošću za ugostiteljstvo, turizam i usluge</item>
    </derivirana_varijabla>
  </DomainObject.Predmet.ProtuStrankaListNazivFormated>
  <DomainObject.Predmet.ProtuStrankaListNazivFormatedOIB>
    <izvorni_sadrzaj>
      <item>MABLA društvo s ograničenom odgovornošću za ugostiteljstvo, turizam i usluge, OIB 49957035196</item>
    </izvorni_sadrzaj>
    <derivirana_varijabla naziv="DomainObject.Predmet.ProtuStrankaListNazivFormatedOIB_1">
      <item>MABLA društvo s ograničenom odgovornošću za ugostiteljstvo, turizam i usluge, OIB 49957035196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St-950/2015-5</izvorni_sadrzaj>
    <derivirana_varijabla naziv="DomainObject.PoslovniBrojDokumenta_1">St-950/2015-5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MABLA društvo s ograničenom odgovornošću za ugostiteljstvo, turizam i usluge</izvorni_sadrzaj>
    <derivirana_varijabla naziv="DomainObject.Predmet.ProtustrankaIDrugi_1">MABLA društvo s ograničenom odgovornošću za ugostiteljstvo, turizam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MABLA društvo s ograničenom odgovornošću za ugostiteljstvo, turizam i usluge, OIB 49957035196, Trg kralja Tomislava 4, 42000 Varaždin</izvorni_sadrzaj>
    <derivirana_varijabla naziv="DomainObject.Predmet.ProtustrankaIDrugiAdressOIB_1">MABLA društvo s ograničenom odgovornošću za ugostiteljstvo, turizam i usluge, OIB 49957035196, Trg kralja Tomislava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MABLA društvo s ograničenom odgovornošću za ugostiteljstvo, turizam i usluge</item>
      <item>E-oglasna ploča</item>
      <item>Sudski registar, Trgovački sud u Varaždinu</item>
    </izvorni_sadrzaj>
    <derivirana_varijabla naziv="DomainObject.Predmet.SudioniciListNaziv_1">
      <item>Financijska agencija</item>
      <item>MABLA društvo s ograničenom odgovornošću za ugostiteljstvo, turizam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MABLA društvo s ograničenom odgovornošću za ugostiteljstvo, turizam i usluge, OIB 49957035196, Trg kralja Tomislava 4,42000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MABLA društvo s ograničenom odgovornošću za ugostiteljstvo, turizam i usluge, OIB 49957035196, Trg kralja Tomislava 4,42000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F0FED5-7C3F-4871-8595-FBB2571DEC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2771</properties:Characters>
  <properties:Lines>86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2016-04-07T13:08:00Z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