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42528" w14:paraId="5142528"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9747BF">
        <w:rPr>
          <w:b/>
        </w:rPr>
        <w:t>326/17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AA38C2"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AA38C2">
        <w:t xml:space="preserve">BRANIMIR INTERIJERI  d.o.o. Podstrana, Domovinskog rata 25, OIB: 19179334126, </w:t>
      </w:r>
      <w:r w:rsidR="00E54C5A">
        <w:t xml:space="preserve">dana </w:t>
      </w:r>
      <w:r w:rsidR="00115C2F">
        <w:t>1</w:t>
      </w:r>
      <w:r w:rsidR="00EC3ECC">
        <w:t>9</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9747BF">
        <w:t xml:space="preserve"> </w:t>
      </w:r>
      <w:r w:rsidR="00AA38C2">
        <w:t>BRANIMIR INTERIJERI  d.o.o. Podstrana, Domovinskog rata 25, OIB: 19179334126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EF25CE"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9747BF">
        <w:rPr>
          <w:b/>
          <w:u w:val="single"/>
        </w:rPr>
        <w:t>10,0</w:t>
      </w:r>
      <w:r w:rsidR="003F6960">
        <w:rPr>
          <w:b/>
          <w:u w:val="single"/>
        </w:rPr>
        <w:t>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9747BF">
        <w:t>Branimir Babić</w:t>
      </w:r>
      <w:r w:rsidR="003F6960">
        <w:t>,</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EF25CE">
        <w:t xml:space="preserve"> </w:t>
      </w:r>
      <w:r w:rsidR="009747BF">
        <w:t>Branimiru Babić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9747BF">
        <w:t>08</w:t>
      </w:r>
      <w:r w:rsidRPr="00786D7E">
        <w:t xml:space="preserve">. </w:t>
      </w:r>
      <w:r w:rsidR="009747BF">
        <w:t>kolovoza</w:t>
      </w:r>
      <w:r>
        <w:t xml:space="preserve"> 2016</w:t>
      </w:r>
      <w:r w:rsidRPr="00786D7E">
        <w:t>. godine predložio otvaranje stečajnog postupka nad dužnikom</w:t>
      </w:r>
      <w:r w:rsidR="00EF25CE">
        <w:t xml:space="preserve"> </w:t>
      </w:r>
      <w:r w:rsidR="00AA38C2">
        <w:t>BRANIMIR INTERIJERI  d.o.o. Podstrana, Domovinskog rata 25, OIB: 19179334126</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9747BF">
        <w:t>1178</w:t>
      </w:r>
      <w:r>
        <w:t xml:space="preserve"> dana</w:t>
      </w:r>
      <w:r w:rsidRPr="00786D7E">
        <w:t>, u ukupnom iznosu od</w:t>
      </w:r>
      <w:r>
        <w:t xml:space="preserve"> </w:t>
      </w:r>
      <w:r w:rsidR="009747BF">
        <w:t>705.366,38</w:t>
      </w:r>
      <w:r w:rsidR="00EF25CE">
        <w:t xml:space="preserve"> kuna</w:t>
      </w:r>
      <w:r w:rsidR="0057042B">
        <w:t xml:space="preserve"> (na dan 11.10.2017.g. </w:t>
      </w:r>
      <w:r w:rsidR="009747BF">
        <w:t>–</w:t>
      </w:r>
      <w:r w:rsidR="0057042B">
        <w:t xml:space="preserve"> </w:t>
      </w:r>
      <w:r w:rsidR="009747BF">
        <w:t xml:space="preserve">1.042.743,38 </w:t>
      </w:r>
      <w:r w:rsidR="0057042B">
        <w:t>kn)</w:t>
      </w:r>
      <w:r w:rsidR="00EF25CE">
        <w:t>, te ima 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EC3ECC">
        <w:rPr>
          <w:b/>
        </w:rPr>
        <w:t>9</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AA38C2">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C6E9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C6E9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9747BF">
      <w:rPr>
        <w:rFonts w:hAnsi="Book Antiqua" w:ascii="Book Antiqua"/>
        <w:b/>
        <w:sz w:val="20"/>
        <w:szCs w:val="20"/>
      </w:rPr>
      <w:t>326/17</w:t>
    </w:r>
  </w:p>
  <w:p w:rsidRDefault="00EC6E99" w:rsidP="0084417E" w:rsidR="00BE1B95" w:rsidRPr="005E6841">
    <w:pPr>
      <w:jc w:val="both"/>
      <w:rPr>
        <w:rFonts w:hAnsi="Book Antiqua" w:ascii="Book Antiqua"/>
        <w:b/>
      </w:rPr>
    </w:pPr>
  </w:p>
  <w:p w:rsidRDefault="00EC6E9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B22D0"/>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6960"/>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7042B"/>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747BF"/>
    <w:rsid w:val="009A44FF"/>
    <w:rsid w:val="009C7CA7"/>
    <w:rsid w:val="009D61DC"/>
    <w:rsid w:val="00A00E6B"/>
    <w:rsid w:val="00A2283C"/>
    <w:rsid w:val="00A61E99"/>
    <w:rsid w:val="00A77A7A"/>
    <w:rsid w:val="00A82D94"/>
    <w:rsid w:val="00A918DD"/>
    <w:rsid w:val="00AA38C2"/>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B7ABB"/>
    <w:rsid w:val="00DC3ED9"/>
    <w:rsid w:val="00DF3B0A"/>
    <w:rsid w:val="00DF7B8C"/>
    <w:rsid w:val="00E379A6"/>
    <w:rsid w:val="00E54C5A"/>
    <w:rsid w:val="00E607A3"/>
    <w:rsid w:val="00E67386"/>
    <w:rsid w:val="00E751E4"/>
    <w:rsid w:val="00E8751F"/>
    <w:rsid w:val="00EA4A96"/>
    <w:rsid w:val="00EB30F1"/>
    <w:rsid w:val="00EC3ECC"/>
    <w:rsid w:val="00EC6E99"/>
    <w:rsid w:val="00EF25CE"/>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C6E99"/>
    <w:rPr>
      <w:color w:val="808080"/>
      <w:bdr w:space="0" w:sz="0" w:color="auto" w:val="none"/>
      <w:shd w:fill="auto" w:color="auto" w:val="clear"/>
    </w:rPr>
  </w:style>
  <w:style w:customStyle="true" w:styleId="eSPISCCParagraphDefaultFont" w:type="character">
    <w:name w:val="eSPIS_CC_Paragraph Default Font"/>
    <w:basedOn w:val="Zadanifontodlomka"/>
    <w:rsid w:val="00EC6E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C6E99"/>
    <w:rPr>
      <w:b/>
      <w:bdr w:space="0" w:sz="0" w:color="auto" w:val="none"/>
      <w:shd w:fill="FFFFCC" w:color="auto" w:val="clear"/>
      <w:lang w:val="hr-HR"/>
    </w:rPr>
  </w:style>
  <w:style w:customStyle="true" w:styleId="PozadinaSvijetloCrvena" w:type="character">
    <w:name w:val="Pozadina_SvijetloCrvena"/>
    <w:basedOn w:val="eSPISCCParagraphDefaultFont"/>
    <w:rsid w:val="00EC6E9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C6E9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C6E99"/>
    <w:rPr>
      <w:color w:val="808080"/>
      <w:bdr w:color="auto" w:space="0" w:sz="0" w:val="none"/>
      <w:shd w:color="auto" w:fill="auto" w:val="clear"/>
    </w:rPr>
  </w:style>
  <w:style w:customStyle="1" w:styleId="eSPISCCParagraphDefaultFont" w:type="character">
    <w:name w:val="eSPIS_CC_Paragraph Default Font"/>
    <w:basedOn w:val="Zadanifontodlomka"/>
    <w:rsid w:val="00EC6E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C6E99"/>
    <w:rPr>
      <w:b/>
      <w:bdr w:color="auto" w:space="0" w:sz="0" w:val="none"/>
      <w:shd w:color="auto" w:fill="FFFFCC" w:val="clear"/>
      <w:lang w:val="hr-HR"/>
    </w:rPr>
  </w:style>
  <w:style w:customStyle="1" w:styleId="PozadinaSvijetloCrvena" w:type="character">
    <w:name w:val="Pozadina_SvijetloCrvena"/>
    <w:basedOn w:val="eSPISCCParagraphDefaultFont"/>
    <w:rsid w:val="00EC6E9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C6E9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St-326/2017</izvorni_sadrzaj>
    <derivirana_varijabla naziv="DomainObject.Predmet.OznakaBroj_1">St-326/2017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BRANIMIR INTERIJERI d.o.o. za graditeljstvo i usluge</izvorni_sadrzaj>
    <derivirana_varijabla naziv="DomainObject.Predmet.ProtustrankaFormated_1">  BRANIMIR INTERIJERI d.o.o. za graditeljstvo i usluge</derivirana_varijabla>
  </DomainObject.Predmet.ProtustrankaFormated>
  <DomainObject.Predmet.ProtustrankaFormatedOIB>
    <izvorni_sadrzaj>  BRANIMIR INTERIJERI d.o.o. za graditeljstvo i usluge, OIB 19179334126</izvorni_sadrzaj>
    <derivirana_varijabla naziv="DomainObject.Predmet.ProtustrankaFormatedOIB_1">  BRANIMIR INTERIJERI d.o.o. za graditeljstvo i usluge, OIB 19179334126</derivirana_varijabla>
  </DomainObject.Predmet.ProtustrankaFormatedOIB>
  <DomainObject.Predmet.ProtustrankaFormatedWithAdress>
    <izvorni_sadrzaj> BRANIMIR INTERIJERI d.o.o. za graditeljstvo i usluge, Domovinskog rata 25, 21311 Podstrana</izvorni_sadrzaj>
    <derivirana_varijabla naziv="DomainObject.Predmet.ProtustrankaFormatedWithAdress_1"> BRANIMIR INTERIJERI d.o.o. za graditeljstvo i usluge, Domovinskog rata 25, 21311 Podstrana</derivirana_varijabla>
  </DomainObject.Predmet.ProtustrankaFormatedWithAdress>
  <DomainObject.Predmet.ProtustrankaFormatedWithAdressOIB>
    <izvorni_sadrzaj> BRANIMIR INTERIJERI d.o.o. za graditeljstvo i usluge, OIB 19179334126, Domovinskog rata 25, 21311 Podstrana</izvorni_sadrzaj>
    <derivirana_varijabla naziv="DomainObject.Predmet.ProtustrankaFormatedWithAdressOIB_1"> BRANIMIR INTERIJERI d.o.o. za graditeljstvo i usluge, OIB 19179334126, Domovinskog rata 25, 21311 Podstrana</derivirana_varijabla>
  </DomainObject.Predmet.ProtustrankaFormatedWithAdressOIB>
  <DomainObject.Predmet.ProtustrankaWithAdress>
    <izvorni_sadrzaj>BRANIMIR INTERIJERI d.o.o. za graditeljstvo i usluge Domovinskog rata 25, 21311 Podstrana</izvorni_sadrzaj>
    <derivirana_varijabla naziv="DomainObject.Predmet.ProtustrankaWithAdress_1">BRANIMIR INTERIJERI d.o.o. za graditeljstvo i usluge Domovinskog rata 25, 21311 Podstrana</derivirana_varijabla>
  </DomainObject.Predmet.ProtustrankaWithAdress>
  <DomainObject.Predmet.ProtustrankaWithAdressOIB>
    <izvorni_sadrzaj>BRANIMIR INTERIJERI d.o.o. za graditeljstvo i usluge, OIB 19179334126, Domovinskog rata 25, 21311 Podstrana</izvorni_sadrzaj>
    <derivirana_varijabla naziv="DomainObject.Predmet.ProtustrankaWithAdressOIB_1">BRANIMIR INTERIJERI d.o.o. za graditeljstvo i usluge, OIB 19179334126, Domovinskog rata 25, 21311 Podstrana</derivirana_varijabla>
  </DomainObject.Predmet.ProtustrankaWithAdressOIB>
  <DomainObject.Predmet.ProtustrankaNazivFormated>
    <izvorni_sadrzaj>BRANIMIR INTERIJERI d.o.o. za graditeljstvo i usluge</izvorni_sadrzaj>
    <derivirana_varijabla naziv="DomainObject.Predmet.ProtustrankaNazivFormated_1">BRANIMIR INTERIJERI d.o.o. za graditeljstvo i usluge</derivirana_varijabla>
  </DomainObject.Predmet.ProtustrankaNazivFormated>
  <DomainObject.Predmet.ProtustrankaNazivFormatedOIB>
    <izvorni_sadrzaj>BRANIMIR INTERIJERI d.o.o. za graditeljstvo i usluge, OIB 19179334126</izvorni_sadrzaj>
    <derivirana_varijabla naziv="DomainObject.Predmet.ProtustrankaNazivFormatedOIB_1">BRANIMIR INTERIJERI d.o.o. za graditeljstvo i usluge, OIB 19179334126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14 b, 21000 Split; Republika Hrvatska, Ministarstvo financija zastupanog po punomoćniku Županijsko državno odvjetništvo u Splitu</izvorni_sadrzaj>
    <derivirana_varijabla naziv="DomainObject.Predmet.StrankaFormatedWithAdress_1"> FINANCIJSKA AGENCIJA, RC SPLIT, Mažuranićevo šetalište 14 b, 21000 Split; Republika Hrvatska,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14 b, 21000 Split; Republika Hrvatska, Ministarstvo financija, OIB 18683136487 zastupanog po punomoćniku Županijsko državno odvjetništvo u Splitu</izvorni_sadrzaj>
    <derivirana_varijabla naziv="DomainObject.Predmet.StrankaFormatedWithAdressOIB_1"> FINANCIJSKA AGENCIJA, RC SPLIT, OIB 85821130368, Mažuranićevo šetalište 14 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14 b,21000 Split,Republika Hrvatska, Ministarstvo financija </izvorni_sadrzaj>
    <derivirana_varijabla naziv="DomainObject.Predmet.StrankaWithAdress_1">FINANCIJSKA AGENCIJA, RC SPLIT Mažuranićevo šetalište 14 b,21000 Split,Republika Hrvatska, Ministarstvo financija </derivirana_varijabla>
  </DomainObject.Predmet.StrankaWithAdress>
  <DomainObject.Predmet.StrankaWithAdressOIB>
    <izvorni_sadrzaj>FINANCIJSKA AGENCIJA, RC SPLIT, OIB 85821130368, Mažuranićevo šetalište 14 b,21000 Split,Republika Hrvatska, Ministarstvo financija, OIB 18683136487</izvorni_sadrzaj>
    <derivirana_varijabla naziv="DomainObject.Predmet.StrankaWithAdressOIB_1">FINANCIJSKA AGENCIJA, RC SPLIT, OIB 85821130368, Mažuranićevo šetalište 14 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14 b, 21000 Split</item>
      <item>Republika Hrvatska, Ministarstvo financija zastupanog po punomoćniku Županijsko državno odvjetništvo u Splitu</item>
    </izvorni_sadrzaj>
    <derivirana_varijabla naziv="DomainObject.Predmet.StrankaListFormatedWithAdress_1">
      <item>FINANCIJSKA AGENCIJA, RC SPLIT, Mažuranićevo šetalište 14 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14 b, 21000 Split</item>
      <item>Republika Hrvatska,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14 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BRANIMIR INTERIJERI d.o.o. za graditeljstvo i usluge</item>
    </izvorni_sadrzaj>
    <derivirana_varijabla naziv="DomainObject.Predmet.ProtuStrankaListFormated_1">
      <item>BRANIMIR INTERIJERI d.o.o. za graditeljstvo i usluge</item>
    </derivirana_varijabla>
  </DomainObject.Predmet.ProtuStrankaListFormated>
  <DomainObject.Predmet.ProtuStrankaListFormatedOIB>
    <izvorni_sadrzaj>
      <item>BRANIMIR INTERIJERI d.o.o. za graditeljstvo i usluge, OIB 19179334126</item>
    </izvorni_sadrzaj>
    <derivirana_varijabla naziv="DomainObject.Predmet.ProtuStrankaListFormatedOIB_1">
      <item>BRANIMIR INTERIJERI d.o.o. za graditeljstvo i usluge, OIB 19179334126</item>
    </derivirana_varijabla>
  </DomainObject.Predmet.ProtuStrankaListFormatedOIB>
  <DomainObject.Predmet.ProtuStrankaListFormatedWithAdress>
    <izvorni_sadrzaj>
      <item>BRANIMIR INTERIJERI d.o.o. za graditeljstvo i usluge, Domovinskog rata 25, 21311 Podstrana</item>
    </izvorni_sadrzaj>
    <derivirana_varijabla naziv="DomainObject.Predmet.ProtuStrankaListFormatedWithAdress_1">
      <item>BRANIMIR INTERIJERI d.o.o. za graditeljstvo i usluge, Domovinskog rata 25, 21311 Podstrana</item>
    </derivirana_varijabla>
  </DomainObject.Predmet.ProtuStrankaListFormatedWithAdress>
  <DomainObject.Predmet.ProtuStrankaListFormatedWithAdressOIB>
    <izvorni_sadrzaj>
      <item>BRANIMIR INTERIJERI d.o.o. za graditeljstvo i usluge, OIB 19179334126, Domovinskog rata 25, 21311 Podstrana</item>
    </izvorni_sadrzaj>
    <derivirana_varijabla naziv="DomainObject.Predmet.ProtuStrankaListFormatedWithAdressOIB_1">
      <item>BRANIMIR INTERIJERI d.o.o. za graditeljstvo i usluge, OIB 19179334126, Domovinskog rata 25, 21311 Podstrana</item>
    </derivirana_varijabla>
  </DomainObject.Predmet.ProtuStrankaListFormatedWithAdressOIB>
  <DomainObject.Predmet.ProtuStrankaListNazivFormated>
    <izvorni_sadrzaj>
      <item>BRANIMIR INTERIJERI d.o.o. za graditeljstvo i usluge</item>
    </izvorni_sadrzaj>
    <derivirana_varijabla naziv="DomainObject.Predmet.ProtuStrankaListNazivFormated_1">
      <item>BRANIMIR INTERIJERI d.o.o. za graditeljstvo i usluge</item>
    </derivirana_varijabla>
  </DomainObject.Predmet.ProtuStrankaListNazivFormated>
  <DomainObject.Predmet.ProtuStrankaListNazivFormatedOIB>
    <izvorni_sadrzaj>
      <item>BRANIMIR INTERIJERI d.o.o. za graditeljstvo i usluge, OIB 19179334126</item>
    </izvorni_sadrzaj>
    <derivirana_varijabla naziv="DomainObject.Predmet.ProtuStrankaListNazivFormatedOIB_1">
      <item>BRANIMIR INTERIJERI d.o.o. za graditeljstvo i usluge, OIB 19179334126</item>
    </derivirana_varijabla>
  </DomainObject.Predmet.ProtuStrankaListNazivFormatedOIB>
  <DomainObject.Predmet.OstaliListFormated>
    <izvorni_sadrzaj>
      <item>Županijsko državno odvjetništvo u Splitu punomoćnik sudionika u postupku Republika Hrvatska, Ministarstvo financija</item>
      <item>Branimir Babić</item>
    </izvorni_sadrzaj>
    <derivirana_varijabla naziv="DomainObject.Predmet.OstaliListFormated_1">
      <item>Županijsko državno odvjetništvo u Splitu punomoćnik sudionika u postupku Republika Hrvatska, Ministarstvo financija</item>
      <item>Branimir Babić</item>
    </derivirana_varijabla>
  </DomainObject.Predmet.OstaliListFormated>
  <DomainObject.Predmet.OstaliListFormatedOIB>
    <izvorni_sadrzaj>
      <item>Županijsko državno odvjetništvo u Splitu punomoćnik sudionika u postupku Republika Hrvatska, Ministarstvo financija</item>
      <item>Branimir Babić, OIB 48988265582</item>
    </izvorni_sadrzaj>
    <derivirana_varijabla naziv="DomainObject.Predmet.OstaliListFormatedOIB_1">
      <item>Županijsko državno odvjetništvo u Splitu punomoćnik sudionika u postupku Republika Hrvatska, Ministarstvo financija</item>
      <item>Branimir Babić, OIB 48988265582</item>
    </derivirana_varijabla>
  </DomainObject.Predmet.OstaliListFormatedOIB>
  <DomainObject.Predmet.OstaliListFormatedWithAdress>
    <izvorni_sadrzaj>
      <item>Županijsko državno odvjetništvo u Splitu punomoćnik sudionika u postupku Republika Hrvatska, Ministarstvo financija</item>
      <item>Branimir Babić, Ruđera Boškovića 5, 21000 Split</item>
    </izvorni_sadrzaj>
    <derivirana_varijabla naziv="DomainObject.Predmet.OstaliListFormatedWithAdress_1">
      <item>Županijsko državno odvjetništvo u Splitu punomoćnik sudionika u postupku Republika Hrvatska, Ministarstvo financija</item>
      <item>Branimir Babić, Ruđera Boškovića 5, 21000 Split</item>
    </derivirana_varijabla>
  </DomainObject.Predmet.OstaliListFormatedWithAdress>
  <DomainObject.Predmet.OstaliListFormatedWithAdressOIB>
    <izvorni_sadrzaj>
      <item>Županijsko državno odvjetništvo u Splitu punomoćnik sudionika u postupku Republika Hrvatska, Ministarstvo financija</item>
      <item>Branimir Babić, OIB 48988265582, Ruđera Boškovića 5, 21000 Split</item>
    </izvorni_sadrzaj>
    <derivirana_varijabla naziv="DomainObject.Predmet.OstaliListFormatedWithAdressOIB_1">
      <item>Županijsko državno odvjetništvo u Splitu punomoćnik sudionika u postupku Republika Hrvatska, Ministarstvo financija</item>
      <item>Branimir Babić, OIB 48988265582, Ruđera Boškovića 5, 21000 Split</item>
    </derivirana_varijabla>
  </DomainObject.Predmet.OstaliListFormatedWithAdressOIB>
  <DomainObject.Predmet.OstaliListNazivFormated>
    <izvorni_sadrzaj>
      <item>Županijsko državno odvjetništvo u Splitu</item>
      <item>Branimir Babić</item>
    </izvorni_sadrzaj>
    <derivirana_varijabla naziv="DomainObject.Predmet.OstaliListNazivFormated_1">
      <item>Županijsko državno odvjetništvo u Splitu</item>
      <item>Branimir Babić</item>
    </derivirana_varijabla>
  </DomainObject.Predmet.OstaliListNazivFormated>
  <DomainObject.Predmet.OstaliListNazivFormatedOIB>
    <izvorni_sadrzaj>
      <item>Županijsko državno odvjetništvo u Splitu</item>
      <item>Branimir Babić, OIB 48988265582</item>
    </izvorni_sadrzaj>
    <derivirana_varijabla naziv="DomainObject.Predmet.OstaliListNazivFormatedOIB_1">
      <item>Županijsko državno odvjetništvo u Splitu</item>
      <item>Branimir Babić, OIB 48988265582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BRANIMIR INTERIJERI d.o.o. za graditeljstvo i usluge</izvorni_sadrzaj>
    <derivirana_varijabla naziv="DomainObject.Predmet.ProtustrankaIDrugi_1">BRANIMIR INTERIJERI d.o.o. za graditeljstvo i usluge</derivirana_varijabla>
  </DomainObject.Predmet.ProtustrankaIDrugi>
  <DomainObject.Predmet.StrankaIDrugiAdressOIB>
    <izvorni_sadrzaj>FINANCIJSKA AGENCIJA, RC SPLIT, OIB 85821130368, Mažuranićevo šetalište 14 b, 21000 Split i dr.</izvorni_sadrzaj>
    <derivirana_varijabla naziv="DomainObject.Predmet.StrankaIDrugiAdressOIB_1">FINANCIJSKA AGENCIJA, RC SPLIT, OIB 85821130368, Mažuranićevo šetalište 14 b, 21000 Split i dr.</derivirana_varijabla>
  </DomainObject.Predmet.StrankaIDrugiAdressOIB>
  <DomainObject.Predmet.ProtustrankaIDrugiAdressOIB>
    <izvorni_sadrzaj>BRANIMIR INTERIJERI d.o.o. za graditeljstvo i usluge, OIB 19179334126, Domovinskog rata 25, 21311 Podstrana</izvorni_sadrzaj>
    <derivirana_varijabla naziv="DomainObject.Predmet.ProtustrankaIDrugiAdressOIB_1">BRANIMIR INTERIJERI d.o.o. za graditeljstvo i usluge, OIB 19179334126, Domovinskog rata 25,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INTERIJERI d.o.o. za graditeljstvo i usluge</item>
      <item>FINANCIJSKA AGENCIJA, RC SPLIT</item>
      <item>Republika Hrvatska, Ministarstvo financija</item>
      <item>Županijsko državno odvjetništvo u Splitu</item>
      <item>Branimir Babić</item>
    </izvorni_sadrzaj>
    <derivirana_varijabla naziv="DomainObject.Predmet.SudioniciListNaziv_1">
      <item>BRANIMIR INTERIJERI d.o.o. za graditeljstvo i usluge</item>
      <item>FINANCIJSKA AGENCIJA, RC SPLIT</item>
      <item>Republika Hrvatska, Ministarstvo financija</item>
      <item>Županijsko državno odvjetništvo u Splitu</item>
      <item>Branimir Babić</item>
    </derivirana_varijabla>
  </DomainObject.Predmet.SudioniciListNaziv>
  <DomainObject.Predmet.SudioniciListAdressOIB>
    <izvorni_sadrzaj>
      <item>BRANIMIR INTERIJERI d.o.o. za graditeljstvo i usluge, OIB 19179334126, Domovinskog rata 25,21311 Podstrana</item>
      <item>FINANCIJSKA AGENCIJA, RC SPLIT, OIB 85821130368, Mažuranićevo šetalište 14 b,21000 Split</item>
      <item>Republika Hrvatska, Ministarstvo financija, OIB 18683136487</item>
      <item>Županijsko državno odvjetništvo u Splitu</item>
      <item>Branimir Babić, OIB 48988265582, Ruđera Boškovića 5,21000 Split</item>
    </izvorni_sadrzaj>
    <derivirana_varijabla naziv="DomainObject.Predmet.SudioniciListAdressOIB_1">
      <item>BRANIMIR INTERIJERI d.o.o. za graditeljstvo i usluge, OIB 19179334126, Domovinskog rata 25,21311 Podstrana</item>
      <item>FINANCIJSKA AGENCIJA, RC SPLIT, OIB 85821130368, Mažuranićevo šetalište 14 b,21000 Split</item>
      <item>Republika Hrvatska, Ministarstvo financija, OIB 18683136487</item>
      <item>Županijsko državno odvjetništvo u Splitu</item>
      <item>Branimir Babić, OIB 48988265582, Ruđera Boškovića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19179334126</item>
      <item>, OIB 85821130368</item>
      <item>, OIB 18683136487</item>
      <item>, OIB null</item>
      <item>, OIB 48988265582</item>
    </izvorni_sadrzaj>
    <derivirana_varijabla naziv="DomainObject.Predmet.SudioniciListNazivOIB_1">
      <item>, OIB 19179334126</item>
      <item>, OIB 85821130368</item>
      <item>, OIB 18683136487</item>
      <item>, OIB null</item>
      <item>, OIB 48988265582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5558</properties:Characters>
  <properties:Lines>134</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2017-10-19T07:28:00Z</dcterms:created>
  <dc:creator>Diana Butigan Granić</dc:creator>
  <cp:lastModifiedBy>Mara Marčinko</cp:lastModifiedBy>
  <cp:lastPrinted>2017-10-19T07:56:00Z</cp:lastPrinted>
  <dcterms:modified xmlns:xsi="http://www.w3.org/2001/XMLSchema-instance" xsi:type="dcterms:W3CDTF">2017-10-19T08:35:00Z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