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183a" w14:paraId="f6d183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8414F9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414F9">
              <w:rPr>
                <w:noProof/>
              </w:rPr>
              <w:t>228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CB22D8">
        <w:t>RAKIJA HVAR j.d.o.o. za proizvodnju i trgovinu, OIB: 49919491783</w:t>
      </w:r>
      <w:r w:rsidR="00507718">
        <w:t xml:space="preserve">, </w:t>
      </w:r>
      <w:r w:rsidR="00CB22D8">
        <w:t>Stari Grad, Ulica Zbora narodne garde 1,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B22D8">
        <w:t>RAKIJA HVAR j.d.o.o. za proizvodnju i trgovinu, OIB: 49919491783, Stari Grad, Ulica Zbora narodne garde 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CB22D8">
        <w:t>7. ožujka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CB22D8">
        <w:t>11.247,97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3A3A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RAKIJA HVAR j.d.o.o. za proizvodnju i trgovinu</izvorni_sadrzaj>
    <derivirana_varijabla naziv="DomainObject.Predmet.ProtustrankaFormated_1">  RAKIJA HVAR j.d.o.o. za proizvodnju i trgovinu</derivirana_varijabla>
  </DomainObject.Predmet.ProtustrankaFormated>
  <DomainObject.Predmet.ProtustrankaFormatedOIB>
    <izvorni_sadrzaj>  RAKIJA HVAR j.d.o.o. za proizvodnju i trgovinu, OIB 49919491783</izvorni_sadrzaj>
    <derivirana_varijabla naziv="DomainObject.Predmet.ProtustrankaFormatedOIB_1">  RAKIJA HVAR j.d.o.o. za proizvodnju i trgovinu, OIB 49919491783</derivirana_varijabla>
  </DomainObject.Predmet.ProtustrankaFormatedOIB>
  <DomainObject.Predmet.ProtustrankaFormatedWithAdress>
    <izvorni_sadrzaj> RAKIJA HVAR j.d.o.o. za proizvodnju i trgovinu, Ulica Zbora narodne garde 1, 21460 Stari Grad</izvorni_sadrzaj>
    <derivirana_varijabla naziv="DomainObject.Predmet.ProtustrankaFormatedWithAdress_1"> RAKIJA HVAR j.d.o.o. za proizvodnju i trgovinu, Ulica Zbora narodne garde 1, 21460 Stari Grad</derivirana_varijabla>
  </DomainObject.Predmet.ProtustrankaFormatedWithAdress>
  <DomainObject.Predmet.ProtustrankaFormatedWithAdressOIB>
    <izvorni_sadrzaj> RAKIJA HVAR j.d.o.o. za proizvodnju i trgovinu, OIB 49919491783, Ulica Zbora narodne garde 1, 21460 Stari Grad</izvorni_sadrzaj>
    <derivirana_varijabla naziv="DomainObject.Predmet.ProtustrankaFormatedWithAdressOIB_1"> RAKIJA HVAR j.d.o.o. za proizvodnju i trgovinu, OIB 49919491783, Ulica Zbora narodne garde 1, 21460 Stari Grad</derivirana_varijabla>
  </DomainObject.Predmet.ProtustrankaFormatedWithAdressOIB>
  <DomainObject.Predmet.ProtustrankaWithAdress>
    <izvorni_sadrzaj>RAKIJA HVAR j.d.o.o. za proizvodnju i trgovinu Ulica Zbora narodne garde 1, 21460 Stari Grad</izvorni_sadrzaj>
    <derivirana_varijabla naziv="DomainObject.Predmet.ProtustrankaWithAdress_1">RAKIJA HVAR j.d.o.o. za proizvodnju i trgovinu Ulica Zbora narodne garde 1, 21460 Stari Grad</derivirana_varijabla>
  </DomainObject.Predmet.ProtustrankaWithAdress>
  <DomainObject.Predmet.ProtustrankaWithAdressOIB>
    <izvorni_sadrzaj>RAKIJA HVAR j.d.o.o. za proizvodnju i trgovinu, OIB 49919491783, Ulica Zbora narodne garde 1, 21460 Stari Grad</izvorni_sadrzaj>
    <derivirana_varijabla naziv="DomainObject.Predmet.ProtustrankaWithAdressOIB_1">RAKIJA HVAR j.d.o.o. za proizvodnju i trgovinu, OIB 49919491783, Ulica Zbora narodne garde 1, 21460 Stari Grad</derivirana_varijabla>
  </DomainObject.Predmet.ProtustrankaWithAdressOIB>
  <DomainObject.Predmet.ProtustrankaNazivFormated>
    <izvorni_sadrzaj>RAKIJA HVAR j.d.o.o. za proizvodnju i trgovinu</izvorni_sadrzaj>
    <derivirana_varijabla naziv="DomainObject.Predmet.ProtustrankaNazivFormated_1">RAKIJA HVAR j.d.o.o. za proizvodnju i trgovinu</derivirana_varijabla>
  </DomainObject.Predmet.ProtustrankaNazivFormated>
  <DomainObject.Predmet.ProtustrankaNazivFormatedOIB>
    <izvorni_sadrzaj>RAKIJA HVAR j.d.o.o. za proizvodnju i trgovinu, OIB 49919491783</izvorni_sadrzaj>
    <derivirana_varijabla naziv="DomainObject.Predmet.ProtustrankaNazivFormatedOIB_1">RAKIJA HVAR j.d.o.o. za proizvodnju i trgovinu, OIB 49919491783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11247.97</izvorni_sadrzaj>
    <derivirana_varijabla naziv="DomainObject.Predmet.TrenutnaVrijednost_1">11247.97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RAKIJA HVAR j.d.o.o. za proizvodnju i trgovinu</item>
    </izvorni_sadrzaj>
    <derivirana_varijabla naziv="DomainObject.Predmet.ProtuStrankaListFormated_1">
      <item>RAKIJA HVAR j.d.o.o. za proizvodnju i trgovinu</item>
    </derivirana_varijabla>
  </DomainObject.Predmet.ProtuStrankaListFormated>
  <DomainObject.Predmet.ProtuStrankaListFormatedOIB>
    <izvorni_sadrzaj>
      <item>RAKIJA HVAR j.d.o.o. za proizvodnju i trgovinu, OIB 49919491783</item>
    </izvorni_sadrzaj>
    <derivirana_varijabla naziv="DomainObject.Predmet.ProtuStrankaListFormatedOIB_1">
      <item>RAKIJA HVAR j.d.o.o. za proizvodnju i trgovinu, OIB 49919491783</item>
    </derivirana_varijabla>
  </DomainObject.Predmet.ProtuStrankaListFormatedOIB>
  <DomainObject.Predmet.ProtuStrankaListFormatedWithAdress>
    <izvorni_sadrzaj>
      <item>RAKIJA HVAR j.d.o.o. za proizvodnju i trgovinu, Ulica Zbora narodne garde 1, 21460 Stari Grad</item>
    </izvorni_sadrzaj>
    <derivirana_varijabla naziv="DomainObject.Predmet.ProtuStrankaListFormatedWithAdress_1">
      <item>RAKIJA HVAR j.d.o.o. za proizvodnju i trgovinu, Ulica Zbora narodne garde 1, 21460 Stari Grad</item>
    </derivirana_varijabla>
  </DomainObject.Predmet.ProtuStrankaListFormatedWithAdress>
  <DomainObject.Predmet.ProtuStrankaListFormatedWithAdressOIB>
    <izvorni_sadrzaj>
      <item>RAKIJA HVAR j.d.o.o. za proizvodnju i trgovinu, OIB 49919491783, Ulica Zbora narodne garde 1, 21460 Stari Grad</item>
    </izvorni_sadrzaj>
    <derivirana_varijabla naziv="DomainObject.Predmet.ProtuStrankaListFormatedWithAdressOIB_1">
      <item>RAKIJA HVAR j.d.o.o. za proizvodnju i trgovinu, OIB 49919491783, Ulica Zbora narodne garde 1, 21460 Stari Grad</item>
    </derivirana_varijabla>
  </DomainObject.Predmet.ProtuStrankaListFormatedWithAdressOIB>
  <DomainObject.Predmet.ProtuStrankaListNazivFormated>
    <izvorni_sadrzaj>
      <item>RAKIJA HVAR j.d.o.o. za proizvodnju i trgovinu</item>
    </izvorni_sadrzaj>
    <derivirana_varijabla naziv="DomainObject.Predmet.ProtuStrankaListNazivFormated_1">
      <item>RAKIJA HVAR j.d.o.o. za proizvodnju i trgovinu</item>
    </derivirana_varijabla>
  </DomainObject.Predmet.ProtuStrankaListNazivFormated>
  <DomainObject.Predmet.ProtuStrankaListNazivFormatedOIB>
    <izvorni_sadrzaj>
      <item>RAKIJA HVAR j.d.o.o. za proizvodnju i trgovinu, OIB 49919491783</item>
    </izvorni_sadrzaj>
    <derivirana_varijabla naziv="DomainObject.Predmet.ProtuStrankaListNazivFormatedOIB_1">
      <item>RAKIJA HVAR j.d.o.o. za proizvodnju i trgovinu, OIB 49919491783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RAKIJA HVAR j.d.o.o. za proizvodnju i trgovinu</izvorni_sadrzaj>
    <derivirana_varijabla naziv="DomainObject.Predmet.ProtustrankaIDrugi_1">RAKIJA HVAR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RAKIJA HVAR j.d.o.o. za proizvodnju i trgovinu, OIB 49919491783, Ulica Zbora narodne garde 1, 21460 Stari Grad</izvorni_sadrzaj>
    <derivirana_varijabla naziv="DomainObject.Predmet.ProtustrankaIDrugiAdressOIB_1">RAKIJA HVAR j.d.o.o. za proizvodnju i trgovinu, OIB 49919491783, Ulica Zbora narodne garde 1,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RAKIJA HVAR j.d.o.o. za proizvodnju i trgovinu</item>
      <item>FINANCIJSKA AGENCIJA, RC SPLIT</item>
    </izvorni_sadrzaj>
    <derivirana_varijabla naziv="DomainObject.Predmet.SudioniciListNaziv_1">
      <item>RAKIJA HVAR j.d.o.o. za proizvodnju i trgovinu</item>
      <item>FINANCIJSKA AGENCIJA, RC SPLIT</item>
    </derivirana_varijabla>
  </DomainObject.Predmet.SudioniciListNaziv>
  <DomainObject.Predmet.SudioniciListAdressOIB>
    <izvorni_sadrzaj>
      <item>RAKIJA HVAR j.d.o.o. za proizvodnju i trgovinu, OIB 49919491783, Ulica Zbora narodne garde 1,21460 Stari Grad</item>
      <item>FINANCIJSKA AGENCIJA, RC SPLIT, OIB 85821130368, Mažuranićevo šetalište 24 b,21000 Split</item>
    </izvorni_sadrzaj>
    <derivirana_varijabla naziv="DomainObject.Predmet.SudioniciListAdressOIB_1">
      <item>RAKIJA HVAR j.d.o.o. za proizvodnju i trgovinu, OIB 49919491783, Ulica Zbora narodne garde 1,21460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49919491783</item>
      <item>, OIB 85821130368</item>
    </izvorni_sadrzaj>
    <derivirana_varijabla naziv="DomainObject.Predmet.SudioniciListNazivOIB_1">
      <item>, OIB 49919491783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09CD9-709B-4BCC-BA35-53F912341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339</properties:Words>
  <properties:Characters>1903</properties:Characters>
  <properties:Lines>48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2018-10-19T10:26:00Z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(228-18.docx)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