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7cc0c" w14:paraId="b37cc0c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C577A0">
        <w:rPr>
          <w:rFonts w:hAnsi="Times New Roman" w:ascii="Times New Roman"/>
        </w:rPr>
        <w:t xml:space="preserve">                    </w:t>
      </w:r>
      <w:r w:rsidRPr="001A1A01">
        <w:rPr>
          <w:rFonts w:hAnsi="Times New Roman" w:ascii="Times New Roman"/>
        </w:rPr>
        <w:t xml:space="preserve"> 3  St-</w:t>
      </w:r>
      <w:r w:rsidR="0017507E">
        <w:rPr>
          <w:rFonts w:hAnsi="Times New Roman" w:ascii="Times New Roman"/>
        </w:rPr>
        <w:t>211/15</w:t>
      </w:r>
      <w:r w:rsidR="008E3949">
        <w:rPr>
          <w:rFonts w:hAnsi="Times New Roman" w:ascii="Times New Roman"/>
        </w:rPr>
        <w:t>-38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C3799" w:rsidRPr="003C3799">
        <w:rPr>
          <w:rFonts w:hAnsi="Times New Roman" w:ascii="Times New Roman"/>
        </w:rPr>
        <w:t>Trgovački sud u Zagrebu, Stalna služba, po sucu Vesni Fundurulić Perišin, kao stečajnom sucu u stečajnom postupku nad dužnikom DINARIK d.o.o., Zagreb, Cvijete Zuzorić 49, OIB: 70492315407</w:t>
      </w:r>
      <w:r w:rsidRPr="00733BA9">
        <w:rPr>
          <w:rFonts w:hAnsi="Times New Roman" w:ascii="Times New Roman"/>
        </w:rPr>
        <w:t xml:space="preserve">, </w:t>
      </w:r>
      <w:r w:rsidR="00D21927">
        <w:rPr>
          <w:rFonts w:hAnsi="Times New Roman" w:ascii="Times New Roman"/>
        </w:rPr>
        <w:t xml:space="preserve">nakon održanog ispitnog ročišta, </w:t>
      </w:r>
      <w:r w:rsidR="003C3799">
        <w:rPr>
          <w:rFonts w:hAnsi="Times New Roman" w:ascii="Times New Roman"/>
        </w:rPr>
        <w:t>31</w:t>
      </w:r>
      <w:r>
        <w:rPr>
          <w:rFonts w:hAnsi="Times New Roman" w:ascii="Times New Roman"/>
        </w:rPr>
        <w:t xml:space="preserve">. </w:t>
      </w:r>
      <w:r w:rsidR="003C3799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Pr="00733BA9">
        <w:rPr>
          <w:rFonts w:hAnsi="Times New Roman" w:ascii="Times New Roman"/>
        </w:rPr>
        <w:t>.</w:t>
      </w:r>
      <w:r w:rsidR="00D21927">
        <w:rPr>
          <w:rFonts w:hAnsi="Times New Roman" w:ascii="Times New Roman"/>
        </w:rPr>
        <w:t xml:space="preserve">, </w:t>
      </w:r>
      <w:r w:rsidR="0047225D">
        <w:rPr>
          <w:rFonts w:hAnsi="Times New Roman" w:ascii="Times New Roman"/>
        </w:rPr>
        <w:t>3</w:t>
      </w:r>
      <w:r w:rsidR="00D21927">
        <w:rPr>
          <w:rFonts w:hAnsi="Times New Roman" w:ascii="Times New Roman"/>
        </w:rPr>
        <w:t xml:space="preserve">. </w:t>
      </w:r>
      <w:r w:rsidR="0047225D">
        <w:rPr>
          <w:rFonts w:hAnsi="Times New Roman" w:ascii="Times New Roman"/>
        </w:rPr>
        <w:t>travnja</w:t>
      </w:r>
      <w:r w:rsidR="00D21927">
        <w:rPr>
          <w:rFonts w:hAnsi="Times New Roman" w:ascii="Times New Roman"/>
        </w:rPr>
        <w:t xml:space="preserve"> 2017.</w:t>
      </w:r>
    </w:p>
    <w:p w:rsidRDefault="00C577A0" w:rsidP="001051C3" w:rsidR="00C577A0">
      <w:pPr>
        <w:jc w:val="both"/>
        <w:rPr>
          <w:rFonts w:hAnsi="Times New Roman" w:ascii="Times New Roman"/>
        </w:rPr>
      </w:pP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5681C" w:rsidP="0085681C" w:rsidR="0087203A" w:rsidRPr="0085681C">
      <w:pPr>
        <w:ind w:firstLine="708"/>
        <w:jc w:val="both"/>
        <w:rPr>
          <w:rFonts w:hAnsi="Times New Roman" w:ascii="Times New Roman"/>
        </w:rPr>
      </w:pPr>
      <w:r w:rsidRPr="0085681C">
        <w:rPr>
          <w:rFonts w:hAnsi="Times New Roman" w:ascii="Times New Roman"/>
        </w:rPr>
        <w:t>I.</w:t>
      </w:r>
      <w:r w:rsidR="00D21927" w:rsidRPr="0085681C">
        <w:rPr>
          <w:rFonts w:hAnsi="Times New Roman" w:ascii="Times New Roman"/>
        </w:rPr>
        <w:t>Utvrđene tražbine</w:t>
      </w:r>
      <w:r>
        <w:rPr>
          <w:rFonts w:hAnsi="Times New Roman" w:ascii="Times New Roman"/>
        </w:rPr>
        <w:t xml:space="preserve"> </w:t>
      </w:r>
      <w:r w:rsidR="00B42A8C">
        <w:rPr>
          <w:rFonts w:hAnsi="Times New Roman" w:ascii="Times New Roman"/>
        </w:rPr>
        <w:t>prvog</w:t>
      </w:r>
      <w:r w:rsidR="00D21927" w:rsidRPr="0085681C">
        <w:rPr>
          <w:rFonts w:hAnsi="Times New Roman" w:ascii="Times New Roman"/>
        </w:rPr>
        <w:t xml:space="preserve"> višeg isplatnog reda:</w:t>
      </w:r>
    </w:p>
    <w:p w:rsidRDefault="008725D8" w:rsidP="008725D8" w:rsidR="008725D8" w:rsidRPr="008725D8">
      <w:pPr>
        <w:pStyle w:val="Odlomakpopisa"/>
        <w:ind w:left="1080"/>
        <w:jc w:val="both"/>
        <w:rPr>
          <w:rFonts w:hAnsi="Times New Roman" w:ascii="Times New Roman"/>
        </w:rPr>
      </w:pPr>
    </w:p>
    <w:p w:rsidRDefault="007B24DB" w:rsidP="007B24DB" w:rsidR="007B24DB" w:rsidRPr="007B24DB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GRGIĆ DRAŽEN</w:t>
      </w:r>
    </w:p>
    <w:p w:rsidRDefault="00AA2F3A" w:rsidP="007B24DB" w:rsidR="00B42A8C">
      <w:pPr>
        <w:pStyle w:val="Odlomakpopisa"/>
        <w:jc w:val="both"/>
        <w:rPr>
          <w:rFonts w:hAnsi="Times New Roman" w:ascii="Times New Roman"/>
        </w:rPr>
      </w:pPr>
      <w:r w:rsidRPr="00AA2F3A">
        <w:rPr>
          <w:rFonts w:hAnsi="Times New Roman" w:ascii="Times New Roman"/>
        </w:rPr>
        <w:t xml:space="preserve">Gornja Vrba, Slavonski Brod, </w:t>
      </w:r>
      <w:r w:rsidR="00B42A8C" w:rsidRPr="00B42A8C">
        <w:rPr>
          <w:rFonts w:hAnsi="Times New Roman" w:ascii="Times New Roman"/>
        </w:rPr>
        <w:t>Posavska 31, OIB: 53987011141</w:t>
      </w:r>
      <w:r w:rsidR="00B42A8C" w:rsidRPr="00B42A8C">
        <w:rPr>
          <w:rFonts w:hAnsi="Times New Roman" w:ascii="Times New Roman"/>
        </w:rPr>
        <w:tab/>
      </w:r>
      <w:r w:rsidR="007B24DB">
        <w:rPr>
          <w:rFonts w:hAnsi="Times New Roman" w:ascii="Times New Roman"/>
        </w:rPr>
        <w:t xml:space="preserve">            </w:t>
      </w:r>
      <w:r w:rsidR="00B42A8C" w:rsidRPr="00B42A8C">
        <w:rPr>
          <w:rFonts w:hAnsi="Times New Roman" w:ascii="Times New Roman"/>
        </w:rPr>
        <w:t>11.112,57 kn</w:t>
      </w:r>
    </w:p>
    <w:p w:rsidRDefault="00B42A8C" w:rsidP="00B42A8C" w:rsidR="00B42A8C" w:rsidRPr="00B42A8C">
      <w:pPr>
        <w:ind w:left="360"/>
        <w:jc w:val="both"/>
        <w:rPr>
          <w:rFonts w:hAnsi="Times New Roman" w:ascii="Times New Roman"/>
        </w:rPr>
      </w:pPr>
    </w:p>
    <w:p w:rsidRDefault="007B24DB" w:rsidP="00B42A8C" w:rsidR="007B24DB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GRGIĆ PEJO</w:t>
      </w:r>
    </w:p>
    <w:p w:rsidRDefault="00B42A8C" w:rsidP="007B24DB" w:rsidR="00B42A8C">
      <w:pPr>
        <w:pStyle w:val="Odlomakpopisa"/>
        <w:jc w:val="both"/>
        <w:rPr>
          <w:rFonts w:hAnsi="Times New Roman" w:ascii="Times New Roman"/>
        </w:rPr>
      </w:pPr>
      <w:r w:rsidRPr="00B42A8C">
        <w:rPr>
          <w:rFonts w:hAnsi="Times New Roman" w:ascii="Times New Roman"/>
        </w:rPr>
        <w:t xml:space="preserve"> </w:t>
      </w:r>
      <w:r w:rsidR="00AA2F3A" w:rsidRPr="00AA2F3A">
        <w:rPr>
          <w:rFonts w:hAnsi="Times New Roman" w:ascii="Times New Roman"/>
        </w:rPr>
        <w:t xml:space="preserve">Beberina, </w:t>
      </w:r>
      <w:r w:rsidRPr="00B42A8C">
        <w:rPr>
          <w:rFonts w:hAnsi="Times New Roman" w:ascii="Times New Roman"/>
        </w:rPr>
        <w:t>Zbjeg 17a, OIB: 51010583817</w:t>
      </w:r>
      <w:r w:rsidRPr="00B42A8C">
        <w:rPr>
          <w:rFonts w:hAnsi="Times New Roman" w:ascii="Times New Roman"/>
        </w:rPr>
        <w:tab/>
      </w:r>
      <w:r w:rsidR="007B24DB">
        <w:rPr>
          <w:rFonts w:hAnsi="Times New Roman" w:ascii="Times New Roman"/>
        </w:rPr>
        <w:t xml:space="preserve">                                               </w:t>
      </w:r>
      <w:r w:rsidRPr="00B42A8C">
        <w:rPr>
          <w:rFonts w:hAnsi="Times New Roman" w:ascii="Times New Roman"/>
        </w:rPr>
        <w:t>11.423,13 kn</w:t>
      </w:r>
    </w:p>
    <w:p w:rsidRDefault="00B42A8C" w:rsidP="00B42A8C" w:rsidR="00B42A8C" w:rsidRPr="00B42A8C">
      <w:pPr>
        <w:pStyle w:val="Odlomakpopisa"/>
        <w:jc w:val="both"/>
        <w:rPr>
          <w:rFonts w:hAnsi="Times New Roman" w:ascii="Times New Roman"/>
        </w:rPr>
      </w:pPr>
    </w:p>
    <w:p w:rsidRDefault="007B24DB" w:rsidP="00B42A8C" w:rsidR="007B24DB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JUKO MARIJAN</w:t>
      </w:r>
    </w:p>
    <w:p w:rsidRDefault="00AA2F3A" w:rsidP="007B24DB" w:rsidR="00B42A8C" w:rsidRPr="007B24DB">
      <w:pPr>
        <w:pStyle w:val="Odlomakpopisa"/>
        <w:jc w:val="both"/>
        <w:rPr>
          <w:rFonts w:hAnsi="Times New Roman" w:ascii="Times New Roman"/>
        </w:rPr>
      </w:pPr>
      <w:r w:rsidRPr="00AA2F3A">
        <w:rPr>
          <w:rFonts w:hAnsi="Times New Roman" w:ascii="Times New Roman"/>
        </w:rPr>
        <w:t xml:space="preserve">Gračac, </w:t>
      </w:r>
      <w:r w:rsidR="00B42A8C" w:rsidRPr="007B24DB">
        <w:rPr>
          <w:rFonts w:hAnsi="Times New Roman" w:ascii="Times New Roman"/>
        </w:rPr>
        <w:t>Bilogorska 7, OIB: 73315608211</w:t>
      </w:r>
      <w:r w:rsidR="00B42A8C" w:rsidRPr="007B24DB">
        <w:rPr>
          <w:rFonts w:hAnsi="Times New Roman" w:ascii="Times New Roman"/>
        </w:rPr>
        <w:tab/>
      </w:r>
      <w:r w:rsidR="007B24DB">
        <w:rPr>
          <w:rFonts w:hAnsi="Times New Roman" w:ascii="Times New Roman"/>
        </w:rPr>
        <w:t xml:space="preserve">                                                    </w:t>
      </w:r>
      <w:r w:rsidR="00B42A8C" w:rsidRPr="007B24DB">
        <w:rPr>
          <w:rFonts w:hAnsi="Times New Roman" w:ascii="Times New Roman"/>
        </w:rPr>
        <w:t>156,25 kn</w:t>
      </w:r>
    </w:p>
    <w:p w:rsidRDefault="00B42A8C" w:rsidP="00B42A8C" w:rsidR="00B42A8C" w:rsidRPr="00B42A8C">
      <w:pPr>
        <w:jc w:val="both"/>
        <w:rPr>
          <w:rFonts w:hAnsi="Times New Roman" w:ascii="Times New Roman"/>
        </w:rPr>
      </w:pPr>
    </w:p>
    <w:p w:rsidRDefault="00E90B07" w:rsidP="00B42A8C" w:rsidR="00E90B07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JURIĆ DRAGAN</w:t>
      </w:r>
    </w:p>
    <w:p w:rsidRDefault="00AA2F3A" w:rsidP="00E90B07" w:rsidR="00B42A8C">
      <w:pPr>
        <w:pStyle w:val="Odlomakpopisa"/>
        <w:jc w:val="both"/>
        <w:rPr>
          <w:rFonts w:hAnsi="Times New Roman" w:ascii="Times New Roman"/>
        </w:rPr>
      </w:pPr>
      <w:r w:rsidRPr="00AA2F3A">
        <w:rPr>
          <w:rFonts w:hAnsi="Times New Roman" w:ascii="Times New Roman"/>
        </w:rPr>
        <w:t xml:space="preserve">Gradec, </w:t>
      </w:r>
      <w:r w:rsidR="00B42A8C" w:rsidRPr="00B42A8C">
        <w:rPr>
          <w:rFonts w:hAnsi="Times New Roman" w:ascii="Times New Roman"/>
        </w:rPr>
        <w:t>Mali Brezovec 4, OIB: 27036423046</w:t>
      </w:r>
      <w:r w:rsidR="00B42A8C" w:rsidRPr="00B42A8C">
        <w:rPr>
          <w:rFonts w:hAnsi="Times New Roman" w:ascii="Times New Roman"/>
        </w:rPr>
        <w:tab/>
      </w:r>
      <w:r w:rsidR="00E90B07">
        <w:rPr>
          <w:rFonts w:hAnsi="Times New Roman" w:ascii="Times New Roman"/>
        </w:rPr>
        <w:t xml:space="preserve">                                     </w:t>
      </w:r>
      <w:r w:rsidR="00B42A8C" w:rsidRPr="00B42A8C">
        <w:rPr>
          <w:rFonts w:hAnsi="Times New Roman" w:ascii="Times New Roman"/>
        </w:rPr>
        <w:t>5.709,16 kn</w:t>
      </w:r>
    </w:p>
    <w:p w:rsidRDefault="00E90B07" w:rsidP="00E90B07" w:rsidR="00E90B07" w:rsidRPr="00B42A8C">
      <w:pPr>
        <w:pStyle w:val="Odlomakpopisa"/>
        <w:jc w:val="both"/>
        <w:rPr>
          <w:rFonts w:hAnsi="Times New Roman" w:ascii="Times New Roman"/>
        </w:rPr>
      </w:pPr>
    </w:p>
    <w:p w:rsidRDefault="00E90B07" w:rsidP="00B42A8C" w:rsidR="00E90B07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KOREN DAMIR</w:t>
      </w:r>
    </w:p>
    <w:p w:rsidRDefault="00AA2F3A" w:rsidP="00E90B07" w:rsidR="00B42A8C">
      <w:pPr>
        <w:pStyle w:val="Odlomakpopisa"/>
        <w:jc w:val="both"/>
        <w:rPr>
          <w:rFonts w:hAnsi="Times New Roman" w:ascii="Times New Roman"/>
        </w:rPr>
      </w:pPr>
      <w:r w:rsidRPr="00AA2F3A">
        <w:rPr>
          <w:rFonts w:hAnsi="Times New Roman" w:ascii="Times New Roman"/>
        </w:rPr>
        <w:t xml:space="preserve">Brinje, </w:t>
      </w:r>
      <w:r w:rsidR="00B42A8C" w:rsidRPr="00B42A8C">
        <w:rPr>
          <w:rFonts w:hAnsi="Times New Roman" w:ascii="Times New Roman"/>
        </w:rPr>
        <w:t>Lučane 61, OIB: 85596897399</w:t>
      </w:r>
      <w:r w:rsidR="00B42A8C" w:rsidRPr="00B42A8C">
        <w:rPr>
          <w:rFonts w:hAnsi="Times New Roman" w:ascii="Times New Roman"/>
        </w:rPr>
        <w:tab/>
      </w:r>
      <w:r w:rsidR="00356D24">
        <w:rPr>
          <w:rFonts w:hAnsi="Times New Roman" w:ascii="Times New Roman"/>
        </w:rPr>
        <w:t xml:space="preserve">                                               </w:t>
      </w:r>
      <w:r w:rsidR="00B42A8C" w:rsidRPr="00B42A8C">
        <w:rPr>
          <w:rFonts w:hAnsi="Times New Roman" w:ascii="Times New Roman"/>
        </w:rPr>
        <w:t>15.613,28 kn</w:t>
      </w:r>
    </w:p>
    <w:p w:rsidRDefault="00356D24" w:rsidP="00E90B07" w:rsidR="00356D24" w:rsidRPr="00B42A8C">
      <w:pPr>
        <w:pStyle w:val="Odlomakpopisa"/>
        <w:jc w:val="both"/>
        <w:rPr>
          <w:rFonts w:hAnsi="Times New Roman" w:ascii="Times New Roman"/>
        </w:rPr>
      </w:pPr>
    </w:p>
    <w:p w:rsidRDefault="002E36F1" w:rsidP="00B42A8C" w:rsidR="002E36F1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KAREM ABDUL AMEER</w:t>
      </w:r>
      <w:r w:rsidR="00B42A8C" w:rsidRPr="00B42A8C">
        <w:rPr>
          <w:rFonts w:hAnsi="Times New Roman" w:ascii="Times New Roman"/>
        </w:rPr>
        <w:t xml:space="preserve"> </w:t>
      </w:r>
    </w:p>
    <w:p w:rsidRDefault="00AA2F3A" w:rsidP="002E36F1" w:rsidR="00B42A8C">
      <w:pPr>
        <w:pStyle w:val="Odlomakpopisa"/>
        <w:jc w:val="both"/>
        <w:rPr>
          <w:rFonts w:hAnsi="Times New Roman" w:ascii="Times New Roman"/>
        </w:rPr>
      </w:pPr>
      <w:r w:rsidRPr="00AA2F3A">
        <w:rPr>
          <w:rFonts w:hAnsi="Times New Roman" w:ascii="Times New Roman"/>
        </w:rPr>
        <w:t xml:space="preserve">Duga Resa, </w:t>
      </w:r>
      <w:r w:rsidR="00B42A8C" w:rsidRPr="00B42A8C">
        <w:rPr>
          <w:rFonts w:hAnsi="Times New Roman" w:ascii="Times New Roman"/>
        </w:rPr>
        <w:t>Stara cesta 90, OIB: 30827174942</w:t>
      </w:r>
      <w:r w:rsidR="00B42A8C" w:rsidRPr="00B42A8C">
        <w:rPr>
          <w:rFonts w:hAnsi="Times New Roman" w:ascii="Times New Roman"/>
        </w:rPr>
        <w:tab/>
      </w:r>
      <w:r w:rsidR="002E36F1">
        <w:rPr>
          <w:rFonts w:hAnsi="Times New Roman" w:ascii="Times New Roman"/>
        </w:rPr>
        <w:t xml:space="preserve">                                   </w:t>
      </w:r>
      <w:r w:rsidR="00B42A8C" w:rsidRPr="00B42A8C">
        <w:rPr>
          <w:rFonts w:hAnsi="Times New Roman" w:ascii="Times New Roman"/>
        </w:rPr>
        <w:t>11.586,30 kn</w:t>
      </w:r>
    </w:p>
    <w:p w:rsidRDefault="00AA2F3A" w:rsidP="002E36F1" w:rsidR="00AA2F3A" w:rsidRPr="00B42A8C">
      <w:pPr>
        <w:pStyle w:val="Odlomakpopisa"/>
        <w:jc w:val="both"/>
        <w:rPr>
          <w:rFonts w:hAnsi="Times New Roman" w:ascii="Times New Roman"/>
        </w:rPr>
      </w:pPr>
    </w:p>
    <w:p w:rsidRDefault="00AA2F3A" w:rsidP="00B42A8C" w:rsidR="00881D90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MAČEK DRAGUTIN</w:t>
      </w:r>
    </w:p>
    <w:p w:rsidRDefault="00AA2F3A" w:rsidP="00881D90" w:rsidR="00B42A8C">
      <w:pPr>
        <w:pStyle w:val="Odlomakpopisa"/>
        <w:jc w:val="both"/>
        <w:rPr>
          <w:rFonts w:hAnsi="Times New Roman" w:ascii="Times New Roman"/>
        </w:rPr>
      </w:pPr>
      <w:r w:rsidRPr="00AA2F3A">
        <w:rPr>
          <w:rFonts w:hAnsi="Times New Roman" w:ascii="Times New Roman"/>
        </w:rPr>
        <w:t xml:space="preserve">Zagreb, </w:t>
      </w:r>
      <w:r w:rsidR="00B42A8C" w:rsidRPr="00B42A8C">
        <w:rPr>
          <w:rFonts w:hAnsi="Times New Roman" w:ascii="Times New Roman"/>
        </w:rPr>
        <w:t>Oporovečki odvojak 27, OIB: 32353734288</w:t>
      </w:r>
      <w:r w:rsidR="00B42A8C" w:rsidRPr="00B42A8C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                   </w:t>
      </w:r>
      <w:r w:rsidR="00B42A8C" w:rsidRPr="00B42A8C">
        <w:rPr>
          <w:rFonts w:hAnsi="Times New Roman" w:ascii="Times New Roman"/>
        </w:rPr>
        <w:t>7.822,23 kn</w:t>
      </w:r>
    </w:p>
    <w:p w:rsidRDefault="00881D90" w:rsidP="00881D90" w:rsidR="00881D90" w:rsidRPr="00B42A8C">
      <w:pPr>
        <w:pStyle w:val="Odlomakpopisa"/>
        <w:jc w:val="both"/>
        <w:rPr>
          <w:rFonts w:hAnsi="Times New Roman" w:ascii="Times New Roman"/>
        </w:rPr>
      </w:pPr>
    </w:p>
    <w:p w:rsidRDefault="00AA2F3A" w:rsidP="00B42A8C" w:rsidR="00AA2F3A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PAVLOVIĆ IVO</w:t>
      </w:r>
      <w:r w:rsidR="00B42A8C" w:rsidRPr="00B42A8C">
        <w:rPr>
          <w:rFonts w:hAnsi="Times New Roman" w:ascii="Times New Roman"/>
        </w:rPr>
        <w:t xml:space="preserve"> </w:t>
      </w:r>
    </w:p>
    <w:p w:rsidRDefault="00AA2F3A" w:rsidP="00AA2F3A" w:rsidR="00B42A8C">
      <w:pPr>
        <w:pStyle w:val="Odlomakpopisa"/>
        <w:jc w:val="both"/>
        <w:rPr>
          <w:rFonts w:hAnsi="Times New Roman" w:ascii="Times New Roman"/>
        </w:rPr>
      </w:pPr>
      <w:r w:rsidRPr="00AA2F3A">
        <w:rPr>
          <w:rFonts w:hAnsi="Times New Roman" w:ascii="Times New Roman"/>
        </w:rPr>
        <w:t xml:space="preserve">Sveti Đurđ, Dravska 37, </w:t>
      </w:r>
      <w:r w:rsidR="00B42A8C" w:rsidRPr="00B42A8C">
        <w:rPr>
          <w:rFonts w:hAnsi="Times New Roman" w:ascii="Times New Roman"/>
        </w:rPr>
        <w:t>OIB: 71175594066</w:t>
      </w:r>
      <w:r w:rsidR="00B42A8C" w:rsidRPr="00B42A8C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                               </w:t>
      </w:r>
      <w:r w:rsidR="00B42A8C" w:rsidRPr="00B42A8C">
        <w:rPr>
          <w:rFonts w:hAnsi="Times New Roman" w:ascii="Times New Roman"/>
        </w:rPr>
        <w:t>3.281,25 kn</w:t>
      </w:r>
    </w:p>
    <w:p w:rsidRDefault="00AA2F3A" w:rsidP="00AA2F3A" w:rsidR="00AA2F3A" w:rsidRPr="00AA2F3A">
      <w:pPr>
        <w:jc w:val="both"/>
        <w:rPr>
          <w:rFonts w:hAnsi="Times New Roman" w:ascii="Times New Roman"/>
        </w:rPr>
      </w:pPr>
    </w:p>
    <w:p w:rsidRDefault="00AA2F3A" w:rsidP="00B42A8C" w:rsidR="00AA2F3A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PAVLOVIĆ TOMICA</w:t>
      </w:r>
    </w:p>
    <w:p w:rsidRDefault="00AA2F3A" w:rsidP="00AA2F3A" w:rsidR="00B42A8C">
      <w:pPr>
        <w:pStyle w:val="Odlomakpopisa"/>
        <w:jc w:val="both"/>
        <w:rPr>
          <w:rFonts w:hAnsi="Times New Roman" w:ascii="Times New Roman"/>
        </w:rPr>
      </w:pPr>
      <w:r w:rsidRPr="00AA2F3A">
        <w:rPr>
          <w:rFonts w:hAnsi="Times New Roman" w:ascii="Times New Roman"/>
        </w:rPr>
        <w:t xml:space="preserve">Gračac, </w:t>
      </w:r>
      <w:r w:rsidR="00B42A8C" w:rsidRPr="00B42A8C">
        <w:rPr>
          <w:rFonts w:hAnsi="Times New Roman" w:ascii="Times New Roman"/>
        </w:rPr>
        <w:t>Pružna ulica 14, OIB: 81400787553</w:t>
      </w:r>
      <w:r w:rsidR="00B42A8C" w:rsidRPr="00B42A8C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                             </w:t>
      </w:r>
      <w:r w:rsidR="00B42A8C" w:rsidRPr="00B42A8C">
        <w:rPr>
          <w:rFonts w:hAnsi="Times New Roman" w:ascii="Times New Roman"/>
        </w:rPr>
        <w:t>12.174,38 kn</w:t>
      </w:r>
    </w:p>
    <w:p w:rsidRDefault="00AA2F3A" w:rsidP="00AA2F3A" w:rsidR="00AA2F3A" w:rsidRPr="00AA2F3A">
      <w:pPr>
        <w:jc w:val="both"/>
        <w:rPr>
          <w:rFonts w:hAnsi="Times New Roman" w:ascii="Times New Roman"/>
        </w:rPr>
      </w:pPr>
    </w:p>
    <w:p w:rsidRDefault="00B42A8C" w:rsidP="00B42A8C" w:rsidR="009F6249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</w:rPr>
      </w:pPr>
      <w:r w:rsidRPr="00B42A8C">
        <w:rPr>
          <w:rFonts w:hAnsi="Times New Roman" w:ascii="Times New Roman"/>
        </w:rPr>
        <w:t>PAVLOVIĆ ZVONKO,</w:t>
      </w:r>
    </w:p>
    <w:p w:rsidRDefault="009F6249" w:rsidP="009F6249" w:rsidR="00B42A8C">
      <w:pPr>
        <w:pStyle w:val="Odlomakpopisa"/>
        <w:jc w:val="both"/>
        <w:rPr>
          <w:rFonts w:hAnsi="Times New Roman" w:ascii="Times New Roman"/>
        </w:rPr>
      </w:pPr>
      <w:r w:rsidRPr="009F6249">
        <w:rPr>
          <w:rFonts w:hAnsi="Times New Roman" w:ascii="Times New Roman"/>
        </w:rPr>
        <w:t xml:space="preserve">Gračac, </w:t>
      </w:r>
      <w:r w:rsidR="00B42A8C" w:rsidRPr="00B42A8C">
        <w:rPr>
          <w:rFonts w:hAnsi="Times New Roman" w:ascii="Times New Roman"/>
        </w:rPr>
        <w:t>Pružna ulica 14, OIB: 84316070708</w:t>
      </w:r>
      <w:r w:rsidR="00B42A8C" w:rsidRPr="00B42A8C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                             </w:t>
      </w:r>
      <w:r w:rsidR="00B42A8C" w:rsidRPr="00B42A8C">
        <w:rPr>
          <w:rFonts w:hAnsi="Times New Roman" w:ascii="Times New Roman"/>
        </w:rPr>
        <w:t>30.760,26 kn</w:t>
      </w:r>
    </w:p>
    <w:p w:rsidRDefault="009F6249" w:rsidP="009F6249" w:rsidR="009F6249" w:rsidRPr="009F6249">
      <w:pPr>
        <w:jc w:val="both"/>
        <w:rPr>
          <w:rFonts w:hAnsi="Times New Roman" w:ascii="Times New Roman"/>
        </w:rPr>
      </w:pPr>
    </w:p>
    <w:p w:rsidRDefault="00704DFC" w:rsidP="00B42A8C" w:rsidR="00704DFC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PRANIĆ ANTE</w:t>
      </w:r>
    </w:p>
    <w:p w:rsidRDefault="00704DFC" w:rsidP="00704DFC" w:rsidR="00B42A8C">
      <w:pPr>
        <w:pStyle w:val="Odlomakpopisa"/>
        <w:jc w:val="both"/>
        <w:rPr>
          <w:rFonts w:hAnsi="Times New Roman" w:ascii="Times New Roman"/>
        </w:rPr>
      </w:pPr>
      <w:r w:rsidRPr="00704DFC">
        <w:rPr>
          <w:rFonts w:hAnsi="Times New Roman" w:ascii="Times New Roman"/>
        </w:rPr>
        <w:t xml:space="preserve">Vrgorac, </w:t>
      </w:r>
      <w:r w:rsidR="00B42A8C" w:rsidRPr="00B42A8C">
        <w:rPr>
          <w:rFonts w:hAnsi="Times New Roman" w:ascii="Times New Roman"/>
        </w:rPr>
        <w:t>Ravča 60, OIB: 56958260132</w:t>
      </w:r>
      <w:r w:rsidR="00B42A8C" w:rsidRPr="00B42A8C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                                           </w:t>
      </w:r>
      <w:r w:rsidR="00B42A8C" w:rsidRPr="00B42A8C">
        <w:rPr>
          <w:rFonts w:hAnsi="Times New Roman" w:ascii="Times New Roman"/>
        </w:rPr>
        <w:t>9.878,19 kn</w:t>
      </w:r>
    </w:p>
    <w:p w:rsidRDefault="00704DFC" w:rsidP="00704DFC" w:rsidR="00704DFC" w:rsidRPr="00B42A8C">
      <w:pPr>
        <w:pStyle w:val="Odlomakpopisa"/>
        <w:jc w:val="both"/>
        <w:rPr>
          <w:rFonts w:hAnsi="Times New Roman" w:ascii="Times New Roman"/>
        </w:rPr>
      </w:pPr>
    </w:p>
    <w:p w:rsidRDefault="00A402AE" w:rsidP="00B42A8C" w:rsidR="00D56D50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PULJIĆ JOSIP</w:t>
      </w:r>
    </w:p>
    <w:p w:rsidRDefault="00D56D50" w:rsidP="00D56D50" w:rsidR="00B42A8C">
      <w:pPr>
        <w:pStyle w:val="Odlomakpopisa"/>
        <w:jc w:val="both"/>
        <w:rPr>
          <w:rFonts w:hAnsi="Times New Roman" w:ascii="Times New Roman"/>
        </w:rPr>
      </w:pPr>
      <w:r w:rsidRPr="00D56D50">
        <w:rPr>
          <w:rFonts w:hAnsi="Times New Roman" w:ascii="Times New Roman"/>
        </w:rPr>
        <w:t xml:space="preserve">Runovići, </w:t>
      </w:r>
      <w:r w:rsidR="00B42A8C" w:rsidRPr="00B42A8C">
        <w:rPr>
          <w:rFonts w:hAnsi="Times New Roman" w:ascii="Times New Roman"/>
        </w:rPr>
        <w:t>Runovići 293, OIB: 49789613508</w:t>
      </w:r>
      <w:r w:rsidR="00B42A8C" w:rsidRPr="00B42A8C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                               </w:t>
      </w:r>
      <w:r w:rsidR="00B42A8C" w:rsidRPr="00B42A8C">
        <w:rPr>
          <w:rFonts w:hAnsi="Times New Roman" w:ascii="Times New Roman"/>
        </w:rPr>
        <w:t>3.289,47 kn</w:t>
      </w:r>
    </w:p>
    <w:p w:rsidRDefault="00D56D50" w:rsidP="00D56D50" w:rsidR="00D56D50" w:rsidRPr="00D56D50">
      <w:pPr>
        <w:jc w:val="both"/>
        <w:rPr>
          <w:rFonts w:hAnsi="Times New Roman" w:ascii="Times New Roman"/>
        </w:rPr>
      </w:pPr>
    </w:p>
    <w:p w:rsidRDefault="00B42A8C" w:rsidP="00B42A8C" w:rsidR="00A402AE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</w:rPr>
      </w:pPr>
      <w:r w:rsidRPr="00B42A8C">
        <w:rPr>
          <w:rFonts w:hAnsi="Times New Roman" w:ascii="Times New Roman"/>
        </w:rPr>
        <w:t>PULJI</w:t>
      </w:r>
      <w:r w:rsidR="00A402AE">
        <w:rPr>
          <w:rFonts w:hAnsi="Times New Roman" w:ascii="Times New Roman"/>
        </w:rPr>
        <w:t>Ć VENKA</w:t>
      </w:r>
    </w:p>
    <w:p w:rsidRDefault="00A402AE" w:rsidP="00A402AE" w:rsidR="00B42A8C">
      <w:pPr>
        <w:pStyle w:val="Odlomakpopisa"/>
        <w:jc w:val="both"/>
        <w:rPr>
          <w:rFonts w:hAnsi="Times New Roman" w:ascii="Times New Roman"/>
        </w:rPr>
      </w:pPr>
      <w:r w:rsidRPr="00A402AE">
        <w:rPr>
          <w:rFonts w:hAnsi="Times New Roman" w:ascii="Times New Roman"/>
        </w:rPr>
        <w:t xml:space="preserve">Runovići, </w:t>
      </w:r>
      <w:r w:rsidR="00B42A8C" w:rsidRPr="00B42A8C">
        <w:rPr>
          <w:rFonts w:hAnsi="Times New Roman" w:ascii="Times New Roman"/>
        </w:rPr>
        <w:t>Runovića 293, OIB: 67147386244</w:t>
      </w:r>
      <w:r w:rsidR="00B42A8C" w:rsidRPr="00B42A8C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                             </w:t>
      </w:r>
      <w:r w:rsidR="00B42A8C" w:rsidRPr="00B42A8C">
        <w:rPr>
          <w:rFonts w:hAnsi="Times New Roman" w:ascii="Times New Roman"/>
        </w:rPr>
        <w:t>12.765,55 kn</w:t>
      </w:r>
    </w:p>
    <w:p w:rsidRDefault="00A402AE" w:rsidP="00A402AE" w:rsidR="00A402AE" w:rsidRPr="00A402AE">
      <w:pPr>
        <w:jc w:val="both"/>
        <w:rPr>
          <w:rFonts w:hAnsi="Times New Roman" w:ascii="Times New Roman"/>
        </w:rPr>
      </w:pPr>
    </w:p>
    <w:p w:rsidRDefault="00012F96" w:rsidP="00B42A8C" w:rsidR="00BA336B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SOVIĆ DRAGAN</w:t>
      </w:r>
      <w:r w:rsidR="00B42A8C" w:rsidRPr="00B42A8C">
        <w:rPr>
          <w:rFonts w:hAnsi="Times New Roman" w:ascii="Times New Roman"/>
        </w:rPr>
        <w:t xml:space="preserve"> </w:t>
      </w:r>
    </w:p>
    <w:p w:rsidRDefault="00BA336B" w:rsidP="00BA336B" w:rsidR="00B42A8C">
      <w:pPr>
        <w:pStyle w:val="Odlomakpopisa"/>
        <w:jc w:val="both"/>
        <w:rPr>
          <w:rFonts w:hAnsi="Times New Roman" w:ascii="Times New Roman"/>
        </w:rPr>
      </w:pPr>
      <w:r w:rsidRPr="00BA336B">
        <w:rPr>
          <w:rFonts w:hAnsi="Times New Roman" w:ascii="Times New Roman"/>
        </w:rPr>
        <w:t xml:space="preserve">Slavonski Brod, </w:t>
      </w:r>
      <w:r w:rsidR="00B42A8C" w:rsidRPr="00B42A8C">
        <w:rPr>
          <w:rFonts w:hAnsi="Times New Roman" w:ascii="Times New Roman"/>
        </w:rPr>
        <w:t>Krbavsko 16, OIB: 57077889514</w:t>
      </w:r>
      <w:r w:rsidR="00B42A8C" w:rsidRPr="00B42A8C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                             </w:t>
      </w:r>
      <w:r w:rsidR="00B42A8C" w:rsidRPr="00B42A8C">
        <w:rPr>
          <w:rFonts w:hAnsi="Times New Roman" w:ascii="Times New Roman"/>
        </w:rPr>
        <w:t>17.376,75 kn</w:t>
      </w:r>
    </w:p>
    <w:p w:rsidRDefault="00BA336B" w:rsidP="00BA336B" w:rsidR="00BA336B" w:rsidRPr="00BA336B">
      <w:pPr>
        <w:jc w:val="both"/>
        <w:rPr>
          <w:rFonts w:hAnsi="Times New Roman" w:ascii="Times New Roman"/>
        </w:rPr>
      </w:pPr>
    </w:p>
    <w:p w:rsidRDefault="00012F96" w:rsidP="00B42A8C" w:rsidR="00012F96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SOVIĆ VJEKO</w:t>
      </w:r>
    </w:p>
    <w:p w:rsidRDefault="00012F96" w:rsidP="00012F96" w:rsidR="00B42A8C">
      <w:pPr>
        <w:pStyle w:val="Odlomakpopisa"/>
        <w:jc w:val="both"/>
        <w:rPr>
          <w:rFonts w:hAnsi="Times New Roman" w:ascii="Times New Roman"/>
        </w:rPr>
      </w:pPr>
      <w:r w:rsidRPr="00012F96">
        <w:rPr>
          <w:rFonts w:hAnsi="Times New Roman" w:ascii="Times New Roman"/>
        </w:rPr>
        <w:t xml:space="preserve">Slavonski Brod, </w:t>
      </w:r>
      <w:r w:rsidR="00B42A8C" w:rsidRPr="00B42A8C">
        <w:rPr>
          <w:rFonts w:hAnsi="Times New Roman" w:ascii="Times New Roman"/>
        </w:rPr>
        <w:t>Krbavska 16, OIB: 68555448295</w:t>
      </w:r>
      <w:r w:rsidR="00B42A8C" w:rsidRPr="00B42A8C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                             </w:t>
      </w:r>
      <w:r w:rsidR="00B42A8C" w:rsidRPr="00B42A8C">
        <w:rPr>
          <w:rFonts w:hAnsi="Times New Roman" w:ascii="Times New Roman"/>
        </w:rPr>
        <w:t>18.750,82 kn</w:t>
      </w:r>
    </w:p>
    <w:p w:rsidRDefault="00012F96" w:rsidP="00012F96" w:rsidR="00012F96" w:rsidRPr="00B42A8C">
      <w:pPr>
        <w:pStyle w:val="Odlomakpopisa"/>
        <w:jc w:val="both"/>
        <w:rPr>
          <w:rFonts w:hAnsi="Times New Roman" w:ascii="Times New Roman"/>
        </w:rPr>
      </w:pPr>
    </w:p>
    <w:p w:rsidRDefault="00C27C69" w:rsidP="00B42A8C" w:rsidR="00C27C69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SREBROVIĆ MIROSLAV</w:t>
      </w:r>
    </w:p>
    <w:p w:rsidRDefault="00C27C69" w:rsidP="00C27C69" w:rsidR="00B42A8C">
      <w:pPr>
        <w:pStyle w:val="Odlomakpopisa"/>
        <w:jc w:val="both"/>
        <w:rPr>
          <w:rFonts w:hAnsi="Times New Roman" w:ascii="Times New Roman"/>
        </w:rPr>
      </w:pPr>
      <w:r w:rsidRPr="00C27C69">
        <w:rPr>
          <w:rFonts w:hAnsi="Times New Roman" w:ascii="Times New Roman"/>
        </w:rPr>
        <w:t xml:space="preserve">Klis, </w:t>
      </w:r>
      <w:r w:rsidR="00B42A8C" w:rsidRPr="00B42A8C">
        <w:rPr>
          <w:rFonts w:hAnsi="Times New Roman" w:ascii="Times New Roman"/>
        </w:rPr>
        <w:t>Mezaovci 26a, OIB: 96722634413</w:t>
      </w:r>
      <w:r w:rsidR="00B42A8C" w:rsidRPr="00B42A8C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                                         </w:t>
      </w:r>
      <w:r w:rsidR="00B42A8C" w:rsidRPr="00B42A8C">
        <w:rPr>
          <w:rFonts w:hAnsi="Times New Roman" w:ascii="Times New Roman"/>
        </w:rPr>
        <w:t>12.500,00 kn</w:t>
      </w:r>
    </w:p>
    <w:p w:rsidRDefault="00C27C69" w:rsidP="00C27C69" w:rsidR="00C27C69" w:rsidRPr="00B42A8C">
      <w:pPr>
        <w:pStyle w:val="Odlomakpopisa"/>
        <w:jc w:val="both"/>
        <w:rPr>
          <w:rFonts w:hAnsi="Times New Roman" w:ascii="Times New Roman"/>
        </w:rPr>
      </w:pPr>
    </w:p>
    <w:p w:rsidRDefault="00F834AE" w:rsidP="00B42A8C" w:rsidR="00F834AE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ŠTEKO NEDELJKO</w:t>
      </w:r>
    </w:p>
    <w:p w:rsidRDefault="00F834AE" w:rsidP="00F834AE" w:rsidR="00B42A8C">
      <w:pPr>
        <w:pStyle w:val="Odlomakpopisa"/>
        <w:jc w:val="both"/>
        <w:rPr>
          <w:rFonts w:hAnsi="Times New Roman" w:ascii="Times New Roman"/>
        </w:rPr>
      </w:pPr>
      <w:r w:rsidRPr="00F834AE">
        <w:rPr>
          <w:rFonts w:hAnsi="Times New Roman" w:ascii="Times New Roman"/>
        </w:rPr>
        <w:t xml:space="preserve">Imotski, </w:t>
      </w:r>
      <w:r w:rsidR="00B42A8C" w:rsidRPr="00B42A8C">
        <w:rPr>
          <w:rFonts w:hAnsi="Times New Roman" w:ascii="Times New Roman"/>
        </w:rPr>
        <w:t>Donji Vinjani bb, OIB: 25683713799</w:t>
      </w:r>
      <w:r w:rsidR="00B42A8C" w:rsidRPr="00B42A8C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                             </w:t>
      </w:r>
      <w:r w:rsidR="00B42A8C" w:rsidRPr="00B42A8C">
        <w:rPr>
          <w:rFonts w:hAnsi="Times New Roman" w:ascii="Times New Roman"/>
        </w:rPr>
        <w:t>16.644,47 kn</w:t>
      </w:r>
    </w:p>
    <w:p w:rsidRDefault="00F834AE" w:rsidP="00F834AE" w:rsidR="00F834AE" w:rsidRPr="00B42A8C">
      <w:pPr>
        <w:pStyle w:val="Odlomakpopisa"/>
        <w:jc w:val="both"/>
        <w:rPr>
          <w:rFonts w:hAnsi="Times New Roman" w:ascii="Times New Roman"/>
        </w:rPr>
      </w:pPr>
    </w:p>
    <w:p w:rsidRDefault="0079068B" w:rsidP="00B42A8C" w:rsidR="0079068B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ŠTRIGA DAMIR</w:t>
      </w:r>
    </w:p>
    <w:p w:rsidRDefault="0079068B" w:rsidP="0079068B" w:rsidR="00B42A8C">
      <w:pPr>
        <w:pStyle w:val="Odlomakpopisa"/>
        <w:jc w:val="both"/>
        <w:rPr>
          <w:rFonts w:hAnsi="Times New Roman" w:ascii="Times New Roman"/>
        </w:rPr>
      </w:pPr>
      <w:r w:rsidRPr="0079068B">
        <w:rPr>
          <w:rFonts w:hAnsi="Times New Roman" w:ascii="Times New Roman"/>
        </w:rPr>
        <w:t xml:space="preserve">Zagreb, </w:t>
      </w:r>
      <w:r w:rsidR="00B42A8C" w:rsidRPr="00B42A8C">
        <w:rPr>
          <w:rFonts w:hAnsi="Times New Roman" w:ascii="Times New Roman"/>
        </w:rPr>
        <w:t>Vrnjakovečka 2, OIB: 10630203651</w:t>
      </w:r>
      <w:r w:rsidR="00B42A8C" w:rsidRPr="00B42A8C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                                  </w:t>
      </w:r>
      <w:r w:rsidR="00B42A8C" w:rsidRPr="00B42A8C">
        <w:rPr>
          <w:rFonts w:hAnsi="Times New Roman" w:ascii="Times New Roman"/>
        </w:rPr>
        <w:t>670,00 kn</w:t>
      </w:r>
    </w:p>
    <w:p w:rsidRDefault="0079068B" w:rsidP="0079068B" w:rsidR="0079068B" w:rsidRPr="00B42A8C">
      <w:pPr>
        <w:pStyle w:val="Odlomakpopisa"/>
        <w:jc w:val="both"/>
        <w:rPr>
          <w:rFonts w:hAnsi="Times New Roman" w:ascii="Times New Roman"/>
        </w:rPr>
      </w:pPr>
    </w:p>
    <w:p w:rsidRDefault="00571B45" w:rsidP="00B42A8C" w:rsidR="00571B45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ŠUMELJ DRAGOLJUB</w:t>
      </w:r>
    </w:p>
    <w:p w:rsidRDefault="00571B45" w:rsidP="00571B45" w:rsidR="00B42A8C">
      <w:pPr>
        <w:pStyle w:val="Odlomakpopisa"/>
        <w:jc w:val="both"/>
        <w:rPr>
          <w:rFonts w:hAnsi="Times New Roman" w:ascii="Times New Roman"/>
        </w:rPr>
      </w:pPr>
      <w:r w:rsidRPr="00571B45">
        <w:rPr>
          <w:rFonts w:hAnsi="Times New Roman" w:ascii="Times New Roman"/>
        </w:rPr>
        <w:t xml:space="preserve">Zmijavci, </w:t>
      </w:r>
      <w:r w:rsidR="00B42A8C" w:rsidRPr="00B42A8C">
        <w:rPr>
          <w:rFonts w:hAnsi="Times New Roman" w:ascii="Times New Roman"/>
        </w:rPr>
        <w:t>Zmijavci bb, OIB: 50151575528</w:t>
      </w:r>
      <w:r w:rsidR="00B42A8C" w:rsidRPr="00B42A8C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                                           </w:t>
      </w:r>
      <w:r w:rsidR="00B42A8C" w:rsidRPr="00B42A8C">
        <w:rPr>
          <w:rFonts w:hAnsi="Times New Roman" w:ascii="Times New Roman"/>
        </w:rPr>
        <w:t>3.394,47 kn</w:t>
      </w:r>
    </w:p>
    <w:p w:rsidRDefault="00571B45" w:rsidP="00571B45" w:rsidR="00571B45" w:rsidRPr="00B42A8C">
      <w:pPr>
        <w:pStyle w:val="Odlomakpopisa"/>
        <w:jc w:val="both"/>
        <w:rPr>
          <w:rFonts w:hAnsi="Times New Roman" w:ascii="Times New Roman"/>
        </w:rPr>
      </w:pPr>
    </w:p>
    <w:p w:rsidRDefault="0095654D" w:rsidP="00B42A8C" w:rsidR="0095654D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ŠUMELJ DRAGOLJUB</w:t>
      </w:r>
    </w:p>
    <w:p w:rsidRDefault="00B42A8C" w:rsidP="0095654D" w:rsidR="00B42A8C">
      <w:pPr>
        <w:pStyle w:val="Odlomakpopisa"/>
        <w:jc w:val="both"/>
        <w:rPr>
          <w:rFonts w:hAnsi="Times New Roman" w:ascii="Times New Roman"/>
        </w:rPr>
      </w:pPr>
      <w:r w:rsidRPr="00B42A8C">
        <w:rPr>
          <w:rFonts w:hAnsi="Times New Roman" w:ascii="Times New Roman"/>
        </w:rPr>
        <w:t>Zmijavci</w:t>
      </w:r>
      <w:r w:rsidR="0095654D">
        <w:rPr>
          <w:rFonts w:hAnsi="Times New Roman" w:ascii="Times New Roman"/>
        </w:rPr>
        <w:t xml:space="preserve"> bb, Zmijavci, OIB: 50151575528</w:t>
      </w:r>
      <w:r w:rsidRPr="00B42A8C">
        <w:rPr>
          <w:rFonts w:hAnsi="Times New Roman" w:ascii="Times New Roman"/>
        </w:rPr>
        <w:tab/>
      </w:r>
      <w:r w:rsidR="0095654D">
        <w:rPr>
          <w:rFonts w:hAnsi="Times New Roman" w:ascii="Times New Roman"/>
        </w:rPr>
        <w:t xml:space="preserve">                                               </w:t>
      </w:r>
      <w:r w:rsidRPr="00B42A8C">
        <w:rPr>
          <w:rFonts w:hAnsi="Times New Roman" w:ascii="Times New Roman"/>
        </w:rPr>
        <w:t>16.252,21 kn</w:t>
      </w:r>
    </w:p>
    <w:p w:rsidRDefault="0095654D" w:rsidP="0095654D" w:rsidR="0095654D" w:rsidRPr="00B42A8C">
      <w:pPr>
        <w:pStyle w:val="Odlomakpopisa"/>
        <w:jc w:val="both"/>
        <w:rPr>
          <w:rFonts w:hAnsi="Times New Roman" w:ascii="Times New Roman"/>
        </w:rPr>
      </w:pPr>
    </w:p>
    <w:p w:rsidRDefault="0095654D" w:rsidP="00B42A8C" w:rsidR="0095654D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TURIĆ BERISLAV</w:t>
      </w:r>
    </w:p>
    <w:p w:rsidRDefault="0095654D" w:rsidP="0095654D" w:rsidR="0085681C">
      <w:pPr>
        <w:pStyle w:val="Odlomakpopisa"/>
        <w:jc w:val="both"/>
        <w:rPr>
          <w:rFonts w:hAnsi="Times New Roman" w:ascii="Times New Roman"/>
        </w:rPr>
      </w:pPr>
      <w:r w:rsidRPr="0095654D">
        <w:rPr>
          <w:rFonts w:hAnsi="Times New Roman" w:ascii="Times New Roman"/>
        </w:rPr>
        <w:t xml:space="preserve">Gračac, </w:t>
      </w:r>
      <w:r w:rsidR="00B42A8C" w:rsidRPr="00B42A8C">
        <w:rPr>
          <w:rFonts w:hAnsi="Times New Roman" w:ascii="Times New Roman"/>
        </w:rPr>
        <w:t>Kupreška ulica 9, OIB: 18760098430</w:t>
      </w:r>
      <w:r w:rsidR="00B42A8C" w:rsidRPr="00B42A8C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                                  </w:t>
      </w:r>
      <w:r w:rsidR="00B42A8C" w:rsidRPr="00B42A8C">
        <w:rPr>
          <w:rFonts w:hAnsi="Times New Roman" w:ascii="Times New Roman"/>
        </w:rPr>
        <w:t>156,25 kn</w:t>
      </w:r>
    </w:p>
    <w:p w:rsidRDefault="00445147" w:rsidP="00445147" w:rsidR="00445147" w:rsidRPr="00B42A8C">
      <w:pPr>
        <w:pStyle w:val="Odlomakpopisa"/>
        <w:jc w:val="both"/>
        <w:rPr>
          <w:rFonts w:hAnsi="Times New Roman" w:ascii="Times New Roman"/>
        </w:rPr>
      </w:pPr>
    </w:p>
    <w:p w:rsidRDefault="0005705C" w:rsidP="00B42A8C" w:rsidR="0095654D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RH, Ministarstvo </w:t>
      </w:r>
      <w:r w:rsidR="00B42A8C" w:rsidRPr="00B42A8C">
        <w:rPr>
          <w:rFonts w:hAnsi="Times New Roman" w:ascii="Times New Roman"/>
        </w:rPr>
        <w:t>financija, Porezna uprava, Područni ured Zagreb,</w:t>
      </w:r>
    </w:p>
    <w:p w:rsidRDefault="0095654D" w:rsidP="0095654D" w:rsidR="00B42A8C" w:rsidRPr="0095654D">
      <w:pPr>
        <w:ind w:left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Pr="0095654D">
        <w:rPr>
          <w:rFonts w:hAnsi="Times New Roman" w:ascii="Times New Roman"/>
        </w:rPr>
        <w:t xml:space="preserve"> </w:t>
      </w:r>
      <w:r w:rsidR="00355A50">
        <w:rPr>
          <w:rFonts w:hAnsi="Times New Roman" w:ascii="Times New Roman"/>
        </w:rPr>
        <w:t xml:space="preserve"> </w:t>
      </w:r>
      <w:r w:rsidRPr="0095654D">
        <w:rPr>
          <w:rFonts w:hAnsi="Times New Roman" w:ascii="Times New Roman"/>
        </w:rPr>
        <w:t>OIB: 18683136487</w:t>
      </w:r>
      <w:r w:rsidR="00B42A8C" w:rsidRPr="0095654D">
        <w:rPr>
          <w:rFonts w:hAnsi="Times New Roman" w:ascii="Times New Roman"/>
        </w:rPr>
        <w:tab/>
      </w:r>
      <w:r w:rsidR="00B42A8C" w:rsidRPr="0095654D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                                                               </w:t>
      </w:r>
      <w:r w:rsidR="00B42A8C" w:rsidRPr="0095654D">
        <w:rPr>
          <w:rFonts w:hAnsi="Times New Roman" w:ascii="Times New Roman"/>
        </w:rPr>
        <w:t>772.452,20 kn</w:t>
      </w:r>
    </w:p>
    <w:p w:rsidRDefault="00B42A8C" w:rsidP="008725D8" w:rsidR="00B42A8C">
      <w:pPr>
        <w:jc w:val="both"/>
        <w:rPr>
          <w:rFonts w:hAnsi="Times New Roman" w:ascii="Times New Roman"/>
        </w:rPr>
      </w:pPr>
    </w:p>
    <w:p w:rsidRDefault="00B42A8C" w:rsidP="008725D8" w:rsidR="00B42A8C">
      <w:pPr>
        <w:jc w:val="both"/>
        <w:rPr>
          <w:rFonts w:hAnsi="Times New Roman" w:ascii="Times New Roman"/>
        </w:rPr>
      </w:pPr>
    </w:p>
    <w:p w:rsidRDefault="00B42A8C" w:rsidP="00B42A8C" w:rsidR="00B42A8C">
      <w:pPr>
        <w:ind w:left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 Utvrđene tražbine drugog višeg isplatnog reda:</w:t>
      </w:r>
    </w:p>
    <w:p w:rsidRDefault="00355A50" w:rsidP="00B42A8C" w:rsidR="00355A50">
      <w:pPr>
        <w:ind w:left="360"/>
        <w:jc w:val="both"/>
        <w:rPr>
          <w:rFonts w:hAnsi="Times New Roman" w:ascii="Times New Roman"/>
        </w:rPr>
      </w:pPr>
    </w:p>
    <w:p w:rsidRDefault="00355A50" w:rsidP="00355A50" w:rsidR="00355A50" w:rsidRPr="00355A50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BRODOMERKUR d.d.</w:t>
      </w:r>
    </w:p>
    <w:p w:rsidRDefault="00355A50" w:rsidP="00355A50" w:rsidR="00355A50" w:rsidRPr="00373500">
      <w:pPr>
        <w:ind w:firstLine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355A50">
        <w:rPr>
          <w:rFonts w:hAnsi="Times New Roman" w:ascii="Times New Roman"/>
        </w:rPr>
        <w:t xml:space="preserve">Split, </w:t>
      </w:r>
      <w:r w:rsidR="00373500" w:rsidRPr="00BE607F">
        <w:rPr>
          <w:rFonts w:hAnsi="Times New Roman" w:ascii="Times New Roman"/>
        </w:rPr>
        <w:t>Poljička ce</w:t>
      </w:r>
      <w:r w:rsidR="00BE607F">
        <w:rPr>
          <w:rFonts w:hAnsi="Times New Roman" w:ascii="Times New Roman"/>
        </w:rPr>
        <w:t>sta 35, OIB: 33956120458</w:t>
      </w:r>
      <w:r>
        <w:rPr>
          <w:rFonts w:hAnsi="Times New Roman" w:ascii="Times New Roman"/>
        </w:rPr>
        <w:t xml:space="preserve">                                            </w:t>
      </w:r>
      <w:r w:rsidR="00373500" w:rsidRPr="00BE607F">
        <w:rPr>
          <w:rFonts w:hAnsi="Times New Roman" w:ascii="Times New Roman"/>
        </w:rPr>
        <w:t xml:space="preserve"> 339.936,51 kn</w:t>
      </w:r>
      <w:r w:rsidR="00373500" w:rsidRPr="00BE607F">
        <w:rPr>
          <w:rFonts w:hAnsi="Times New Roman" w:ascii="Times New Roman"/>
        </w:rPr>
        <w:tab/>
      </w:r>
    </w:p>
    <w:p w:rsidRDefault="00355A50" w:rsidP="00355A50" w:rsidR="00355A50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CSS d.o.o.</w:t>
      </w:r>
    </w:p>
    <w:p w:rsidRDefault="00355A50" w:rsidP="00355A50" w:rsidR="00B42A8C" w:rsidRPr="00355A50">
      <w:pPr>
        <w:pStyle w:val="Odlomakpopisa"/>
        <w:jc w:val="both"/>
        <w:rPr>
          <w:rFonts w:hAnsi="Times New Roman" w:ascii="Times New Roman"/>
        </w:rPr>
      </w:pPr>
      <w:r w:rsidRPr="00355A50">
        <w:rPr>
          <w:rFonts w:hAnsi="Times New Roman" w:ascii="Times New Roman"/>
        </w:rPr>
        <w:t xml:space="preserve">Zagreb, </w:t>
      </w:r>
      <w:r w:rsidR="00B42A8C" w:rsidRPr="00355A50">
        <w:rPr>
          <w:rFonts w:hAnsi="Times New Roman" w:ascii="Times New Roman"/>
        </w:rPr>
        <w:t>Savska cesta</w:t>
      </w:r>
      <w:r>
        <w:rPr>
          <w:rFonts w:hAnsi="Times New Roman" w:ascii="Times New Roman"/>
        </w:rPr>
        <w:t xml:space="preserve"> 144a, OIB: 55562638214</w:t>
      </w:r>
      <w:r w:rsidR="00B42A8C" w:rsidRPr="00355A50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                           </w:t>
      </w:r>
      <w:r w:rsidR="00B42A8C" w:rsidRPr="00355A50">
        <w:rPr>
          <w:rFonts w:hAnsi="Times New Roman" w:ascii="Times New Roman"/>
        </w:rPr>
        <w:t>107.222,79 kn</w:t>
      </w:r>
    </w:p>
    <w:p w:rsidRDefault="00BE607F" w:rsidP="00BE607F" w:rsidR="00BE607F" w:rsidRPr="00B42A8C">
      <w:pPr>
        <w:ind w:firstLine="348" w:left="360"/>
        <w:jc w:val="both"/>
        <w:rPr>
          <w:rFonts w:hAnsi="Times New Roman" w:ascii="Times New Roman"/>
        </w:rPr>
      </w:pPr>
    </w:p>
    <w:p w:rsidRDefault="00355A50" w:rsidP="00355A50" w:rsidR="00355A50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DHL International d.o.o.</w:t>
      </w:r>
    </w:p>
    <w:p w:rsidRDefault="00355A50" w:rsidP="00355A50" w:rsidR="00B42A8C" w:rsidRPr="00355A50">
      <w:pPr>
        <w:pStyle w:val="Odlomakpopisa"/>
        <w:jc w:val="both"/>
        <w:rPr>
          <w:rFonts w:hAnsi="Times New Roman" w:ascii="Times New Roman"/>
        </w:rPr>
      </w:pPr>
      <w:r w:rsidRPr="00355A50">
        <w:rPr>
          <w:rFonts w:hAnsi="Times New Roman" w:ascii="Times New Roman"/>
        </w:rPr>
        <w:t xml:space="preserve">Zagreb, </w:t>
      </w:r>
      <w:r w:rsidR="00B42A8C" w:rsidRPr="00355A50">
        <w:rPr>
          <w:rFonts w:hAnsi="Times New Roman" w:ascii="Times New Roman"/>
        </w:rPr>
        <w:t xml:space="preserve">Utinjska 40, </w:t>
      </w:r>
      <w:r w:rsidR="00EC64BC">
        <w:rPr>
          <w:rFonts w:hAnsi="Times New Roman" w:ascii="Times New Roman"/>
        </w:rPr>
        <w:t>OIB: 79069474349</w:t>
      </w:r>
      <w:r w:rsidR="00B42A8C" w:rsidRPr="00355A50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                                         </w:t>
      </w:r>
      <w:r w:rsidR="00B42A8C" w:rsidRPr="00355A50">
        <w:rPr>
          <w:rFonts w:hAnsi="Times New Roman" w:ascii="Times New Roman"/>
        </w:rPr>
        <w:t>29.805,55 kn</w:t>
      </w:r>
    </w:p>
    <w:p w:rsidRDefault="00BE607F" w:rsidP="00BE607F" w:rsidR="00BE607F" w:rsidRPr="00B42A8C">
      <w:pPr>
        <w:ind w:firstLine="348" w:left="360"/>
        <w:jc w:val="both"/>
        <w:rPr>
          <w:rFonts w:hAnsi="Times New Roman" w:ascii="Times New Roman"/>
        </w:rPr>
      </w:pPr>
    </w:p>
    <w:p w:rsidRDefault="00B42A8C" w:rsidP="00355A50" w:rsidR="00355A50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</w:rPr>
      </w:pPr>
      <w:r w:rsidRPr="00355A50">
        <w:rPr>
          <w:rFonts w:hAnsi="Times New Roman" w:ascii="Times New Roman"/>
        </w:rPr>
        <w:t>DOKA Hrva</w:t>
      </w:r>
      <w:r w:rsidR="00EC64BC">
        <w:rPr>
          <w:rFonts w:hAnsi="Times New Roman" w:ascii="Times New Roman"/>
        </w:rPr>
        <w:t>tska d.o.o.</w:t>
      </w:r>
    </w:p>
    <w:p w:rsidRDefault="00355A50" w:rsidP="00355A50" w:rsidR="00B42A8C" w:rsidRPr="00355A50">
      <w:pPr>
        <w:pStyle w:val="Odlomakpopisa"/>
        <w:jc w:val="both"/>
        <w:rPr>
          <w:rFonts w:hAnsi="Times New Roman" w:ascii="Times New Roman"/>
        </w:rPr>
      </w:pPr>
      <w:r w:rsidRPr="00355A50">
        <w:rPr>
          <w:rFonts w:hAnsi="Times New Roman" w:ascii="Times New Roman"/>
        </w:rPr>
        <w:t xml:space="preserve">Zagreb, </w:t>
      </w:r>
      <w:r w:rsidR="00B42A8C" w:rsidRPr="00355A50">
        <w:rPr>
          <w:rFonts w:hAnsi="Times New Roman" w:ascii="Times New Roman"/>
        </w:rPr>
        <w:t>Radnička cesta 173g, OIB: 25940944046</w:t>
      </w:r>
      <w:r w:rsidR="00B42A8C" w:rsidRPr="00355A50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                           </w:t>
      </w:r>
      <w:r w:rsidR="00B42A8C" w:rsidRPr="00355A50">
        <w:rPr>
          <w:rFonts w:hAnsi="Times New Roman" w:ascii="Times New Roman"/>
        </w:rPr>
        <w:t>608.479,83 kn</w:t>
      </w:r>
    </w:p>
    <w:p w:rsidRDefault="00BE607F" w:rsidP="00BE607F" w:rsidR="00BE607F" w:rsidRPr="00B42A8C">
      <w:pPr>
        <w:ind w:firstLine="348" w:left="360"/>
        <w:jc w:val="both"/>
        <w:rPr>
          <w:rFonts w:hAnsi="Times New Roman" w:ascii="Times New Roman"/>
        </w:rPr>
      </w:pPr>
    </w:p>
    <w:p w:rsidRDefault="00EC64BC" w:rsidP="00355A50" w:rsidR="00EC64BC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FRACASSO RI d.o.o.</w:t>
      </w:r>
    </w:p>
    <w:p w:rsidRDefault="00EC64BC" w:rsidP="00EC64BC" w:rsidR="00B42A8C" w:rsidRPr="00355A50">
      <w:pPr>
        <w:pStyle w:val="Odlomakpopisa"/>
        <w:jc w:val="both"/>
        <w:rPr>
          <w:rFonts w:hAnsi="Times New Roman" w:ascii="Times New Roman"/>
        </w:rPr>
      </w:pPr>
      <w:r w:rsidRPr="00EC64BC">
        <w:rPr>
          <w:rFonts w:hAnsi="Times New Roman" w:ascii="Times New Roman"/>
        </w:rPr>
        <w:t xml:space="preserve">Rijeka, </w:t>
      </w:r>
      <w:r w:rsidR="00B42A8C" w:rsidRPr="00355A50">
        <w:rPr>
          <w:rFonts w:hAnsi="Times New Roman" w:ascii="Times New Roman"/>
        </w:rPr>
        <w:t xml:space="preserve">Zananova 1, </w:t>
      </w:r>
      <w:r>
        <w:rPr>
          <w:rFonts w:hAnsi="Times New Roman" w:ascii="Times New Roman"/>
        </w:rPr>
        <w:t>OIB: 02744205849</w:t>
      </w:r>
      <w:r w:rsidR="00B42A8C" w:rsidRPr="00355A50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                                    </w:t>
      </w:r>
      <w:r w:rsidR="00B42A8C" w:rsidRPr="00355A50">
        <w:rPr>
          <w:rFonts w:hAnsi="Times New Roman" w:ascii="Times New Roman"/>
        </w:rPr>
        <w:t>1.068.629,37 kn</w:t>
      </w:r>
    </w:p>
    <w:p w:rsidRDefault="00BE607F" w:rsidP="00BE607F" w:rsidR="00BE607F" w:rsidRPr="00B42A8C">
      <w:pPr>
        <w:ind w:firstLine="348" w:left="360"/>
        <w:jc w:val="both"/>
        <w:rPr>
          <w:rFonts w:hAnsi="Times New Roman" w:ascii="Times New Roman"/>
        </w:rPr>
      </w:pPr>
    </w:p>
    <w:p w:rsidRDefault="001013E8" w:rsidP="00355A50" w:rsidR="001013E8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HRVATSKA POŠTANSKA BANKA d.d.</w:t>
      </w:r>
    </w:p>
    <w:p w:rsidRDefault="001013E8" w:rsidP="001013E8" w:rsidR="00B42A8C" w:rsidRPr="00355A50">
      <w:pPr>
        <w:pStyle w:val="Odlomakpopisa"/>
        <w:jc w:val="both"/>
        <w:rPr>
          <w:rFonts w:hAnsi="Times New Roman" w:ascii="Times New Roman"/>
        </w:rPr>
      </w:pPr>
      <w:r w:rsidRPr="001013E8">
        <w:rPr>
          <w:rFonts w:hAnsi="Times New Roman" w:ascii="Times New Roman"/>
        </w:rPr>
        <w:t xml:space="preserve">Zagreb, </w:t>
      </w:r>
      <w:r w:rsidR="00B42A8C" w:rsidRPr="00355A50">
        <w:rPr>
          <w:rFonts w:hAnsi="Times New Roman" w:ascii="Times New Roman"/>
        </w:rPr>
        <w:t>Jurišićeva 4, OIB: 87939104217,</w:t>
      </w:r>
      <w:r w:rsidR="00B42A8C" w:rsidRPr="00355A50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                                    </w:t>
      </w:r>
      <w:r w:rsidR="00B42A8C" w:rsidRPr="00355A50">
        <w:rPr>
          <w:rFonts w:hAnsi="Times New Roman" w:ascii="Times New Roman"/>
        </w:rPr>
        <w:t>3.830.285,85 kn</w:t>
      </w:r>
    </w:p>
    <w:p w:rsidRDefault="00BE607F" w:rsidP="00B42A8C" w:rsidR="00BE607F" w:rsidRPr="00B42A8C">
      <w:pPr>
        <w:ind w:left="360"/>
        <w:jc w:val="both"/>
        <w:rPr>
          <w:rFonts w:hAnsi="Times New Roman" w:ascii="Times New Roman"/>
        </w:rPr>
      </w:pPr>
    </w:p>
    <w:p w:rsidRDefault="00B42A8C" w:rsidP="00355A50" w:rsidR="001013E8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</w:rPr>
      </w:pPr>
      <w:r w:rsidRPr="00355A50">
        <w:rPr>
          <w:rFonts w:hAnsi="Times New Roman" w:ascii="Times New Roman"/>
        </w:rPr>
        <w:t xml:space="preserve">HRVATSKI </w:t>
      </w:r>
      <w:r w:rsidR="001013E8">
        <w:rPr>
          <w:rFonts w:hAnsi="Times New Roman" w:ascii="Times New Roman"/>
        </w:rPr>
        <w:t>TELEKOM d.d.</w:t>
      </w:r>
      <w:r w:rsidRPr="00355A50">
        <w:rPr>
          <w:rFonts w:hAnsi="Times New Roman" w:ascii="Times New Roman"/>
        </w:rPr>
        <w:t xml:space="preserve"> </w:t>
      </w:r>
    </w:p>
    <w:p w:rsidRDefault="001013E8" w:rsidP="001013E8" w:rsidR="00B42A8C" w:rsidRPr="00355A50">
      <w:pPr>
        <w:pStyle w:val="Odlomakpopisa"/>
        <w:jc w:val="both"/>
        <w:rPr>
          <w:rFonts w:hAnsi="Times New Roman" w:ascii="Times New Roman"/>
        </w:rPr>
      </w:pPr>
      <w:r w:rsidRPr="001013E8">
        <w:rPr>
          <w:rFonts w:hAnsi="Times New Roman" w:ascii="Times New Roman"/>
        </w:rPr>
        <w:t xml:space="preserve">Zagreb, </w:t>
      </w:r>
      <w:r w:rsidR="00B42A8C" w:rsidRPr="00355A50">
        <w:rPr>
          <w:rFonts w:hAnsi="Times New Roman" w:ascii="Times New Roman"/>
        </w:rPr>
        <w:t>Roberta Frangeša Mihanovića 9, OIB: 81793146560</w:t>
      </w:r>
      <w:r w:rsidR="00B42A8C" w:rsidRPr="00355A50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      </w:t>
      </w:r>
      <w:r w:rsidR="00B42A8C" w:rsidRPr="00355A50">
        <w:rPr>
          <w:rFonts w:hAnsi="Times New Roman" w:ascii="Times New Roman"/>
        </w:rPr>
        <w:t>96.295,05 kn</w:t>
      </w:r>
    </w:p>
    <w:p w:rsidRDefault="00373500" w:rsidP="00B42A8C" w:rsidR="00373500">
      <w:pPr>
        <w:ind w:left="360"/>
        <w:jc w:val="both"/>
        <w:rPr>
          <w:rFonts w:hAnsi="Times New Roman" w:ascii="Times New Roman"/>
        </w:rPr>
      </w:pPr>
    </w:p>
    <w:p w:rsidRDefault="00373500" w:rsidP="001013E8" w:rsidR="001013E8" w:rsidRPr="001013E8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</w:rPr>
      </w:pPr>
      <w:r w:rsidRPr="001013E8">
        <w:rPr>
          <w:rFonts w:hAnsi="Times New Roman" w:ascii="Times New Roman"/>
        </w:rPr>
        <w:t xml:space="preserve">HRVATSKE ŠUME d.o.o., </w:t>
      </w:r>
    </w:p>
    <w:p w:rsidRDefault="001013E8" w:rsidP="00C14B0B" w:rsidR="00373500" w:rsidRPr="00B42A8C">
      <w:pPr>
        <w:ind w:firstLine="348" w:left="360"/>
        <w:jc w:val="both"/>
        <w:rPr>
          <w:rFonts w:hAnsi="Times New Roman" w:ascii="Times New Roman"/>
        </w:rPr>
      </w:pPr>
      <w:r w:rsidRPr="001013E8">
        <w:rPr>
          <w:rFonts w:hAnsi="Times New Roman" w:ascii="Times New Roman"/>
        </w:rPr>
        <w:t xml:space="preserve">Zagreb, </w:t>
      </w:r>
      <w:r w:rsidR="00BD6511">
        <w:rPr>
          <w:rFonts w:hAnsi="Times New Roman" w:ascii="Times New Roman"/>
        </w:rPr>
        <w:t>Ljudevita Farkaša Vu</w:t>
      </w:r>
      <w:r w:rsidR="00373500" w:rsidRPr="00373500">
        <w:rPr>
          <w:rFonts w:hAnsi="Times New Roman" w:ascii="Times New Roman"/>
        </w:rPr>
        <w:t>kotinovića 2, OIB: 69693144506</w:t>
      </w:r>
      <w:r w:rsidR="00373500" w:rsidRPr="00373500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    </w:t>
      </w:r>
      <w:r w:rsidR="00373500" w:rsidRPr="00373500">
        <w:rPr>
          <w:rFonts w:hAnsi="Times New Roman" w:ascii="Times New Roman"/>
        </w:rPr>
        <w:t>261.928,45 kn</w:t>
      </w:r>
      <w:r w:rsidR="00373500" w:rsidRPr="00373500">
        <w:rPr>
          <w:rFonts w:hAnsi="Times New Roman" w:ascii="Times New Roman"/>
        </w:rPr>
        <w:tab/>
      </w:r>
    </w:p>
    <w:p w:rsidRDefault="00BD6511" w:rsidP="00BD6511" w:rsidR="00BD6511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HUBAK BRANKO, autoprijevoznik</w:t>
      </w:r>
    </w:p>
    <w:p w:rsidRDefault="00B42A8C" w:rsidP="00BD6511" w:rsidR="00B42A8C" w:rsidRPr="00BD6511">
      <w:pPr>
        <w:pStyle w:val="Odlomakpopisa"/>
        <w:jc w:val="both"/>
        <w:rPr>
          <w:rFonts w:hAnsi="Times New Roman" w:ascii="Times New Roman"/>
        </w:rPr>
      </w:pPr>
      <w:r w:rsidRPr="00BD6511">
        <w:rPr>
          <w:rFonts w:hAnsi="Times New Roman" w:ascii="Times New Roman"/>
        </w:rPr>
        <w:t>Zag</w:t>
      </w:r>
      <w:r w:rsidR="00BE607F" w:rsidRPr="00BD6511">
        <w:rPr>
          <w:rFonts w:hAnsi="Times New Roman" w:ascii="Times New Roman"/>
        </w:rPr>
        <w:t xml:space="preserve">reb, Anina 44, OIB: 63359286791 </w:t>
      </w:r>
      <w:r w:rsidR="00BD6511">
        <w:rPr>
          <w:rFonts w:hAnsi="Times New Roman" w:ascii="Times New Roman"/>
        </w:rPr>
        <w:t xml:space="preserve">                                                       </w:t>
      </w:r>
      <w:r w:rsidRPr="00BD6511">
        <w:rPr>
          <w:rFonts w:hAnsi="Times New Roman" w:ascii="Times New Roman"/>
        </w:rPr>
        <w:t>10.440,26 kn</w:t>
      </w:r>
    </w:p>
    <w:p w:rsidRDefault="00BE607F" w:rsidP="00B42A8C" w:rsidR="00BE607F" w:rsidRPr="00B42A8C">
      <w:pPr>
        <w:ind w:left="360"/>
        <w:jc w:val="both"/>
        <w:rPr>
          <w:rFonts w:hAnsi="Times New Roman" w:ascii="Times New Roman"/>
        </w:rPr>
      </w:pPr>
    </w:p>
    <w:p w:rsidRDefault="00B42A8C" w:rsidP="00BD6511" w:rsidR="00BD6511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</w:rPr>
      </w:pPr>
      <w:r w:rsidRPr="00BD6511">
        <w:rPr>
          <w:rFonts w:hAnsi="Times New Roman" w:ascii="Times New Roman"/>
        </w:rPr>
        <w:t>KBM Leasing Hrvatska d.o.o. u likvidaciji,</w:t>
      </w:r>
    </w:p>
    <w:p w:rsidRDefault="00B42A8C" w:rsidP="00BD6511" w:rsidR="00B42A8C" w:rsidRPr="00BD6511">
      <w:pPr>
        <w:pStyle w:val="Odlomakpopisa"/>
        <w:jc w:val="both"/>
        <w:rPr>
          <w:rFonts w:hAnsi="Times New Roman" w:ascii="Times New Roman"/>
        </w:rPr>
      </w:pPr>
      <w:r w:rsidRPr="00BD6511">
        <w:rPr>
          <w:rFonts w:hAnsi="Times New Roman" w:ascii="Times New Roman"/>
        </w:rPr>
        <w:t>Zagreb, D</w:t>
      </w:r>
      <w:r w:rsidR="00BD6511">
        <w:rPr>
          <w:rFonts w:hAnsi="Times New Roman" w:ascii="Times New Roman"/>
        </w:rPr>
        <w:t>raškovićeva 54, OIB: 3069323966</w:t>
      </w:r>
      <w:r w:rsidRPr="00BD6511">
        <w:rPr>
          <w:rFonts w:hAnsi="Times New Roman" w:ascii="Times New Roman"/>
        </w:rPr>
        <w:tab/>
      </w:r>
      <w:r w:rsidR="00BD6511">
        <w:rPr>
          <w:rFonts w:hAnsi="Times New Roman" w:ascii="Times New Roman"/>
        </w:rPr>
        <w:t xml:space="preserve">                              </w:t>
      </w:r>
      <w:r w:rsidRPr="00BD6511">
        <w:rPr>
          <w:rFonts w:hAnsi="Times New Roman" w:ascii="Times New Roman"/>
        </w:rPr>
        <w:t>8.912.239,63 kn</w:t>
      </w:r>
    </w:p>
    <w:p w:rsidRDefault="000E560A" w:rsidP="00B42A8C" w:rsidR="000E560A">
      <w:pPr>
        <w:ind w:left="360"/>
        <w:jc w:val="both"/>
        <w:rPr>
          <w:rFonts w:hAnsi="Times New Roman" w:ascii="Times New Roman"/>
        </w:rPr>
      </w:pPr>
    </w:p>
    <w:p w:rsidRDefault="00D3232C" w:rsidP="00632A85" w:rsidR="00D3232C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KRIK d.o.o. u stečaju</w:t>
      </w:r>
      <w:r w:rsidR="000E560A" w:rsidRPr="00632A85">
        <w:rPr>
          <w:rFonts w:hAnsi="Times New Roman" w:ascii="Times New Roman"/>
        </w:rPr>
        <w:t xml:space="preserve"> </w:t>
      </w:r>
    </w:p>
    <w:p w:rsidRDefault="008C235C" w:rsidP="00C14B0B" w:rsidR="00BE607F" w:rsidRPr="00B42A8C">
      <w:pPr>
        <w:pStyle w:val="Odlomakpopisa"/>
        <w:jc w:val="both"/>
        <w:rPr>
          <w:rFonts w:hAnsi="Times New Roman" w:ascii="Times New Roman"/>
        </w:rPr>
      </w:pPr>
      <w:r w:rsidRPr="008C235C">
        <w:rPr>
          <w:rFonts w:hAnsi="Times New Roman" w:ascii="Times New Roman"/>
        </w:rPr>
        <w:t xml:space="preserve">Split, </w:t>
      </w:r>
      <w:r w:rsidR="000E560A" w:rsidRPr="00632A85">
        <w:rPr>
          <w:rFonts w:hAnsi="Times New Roman" w:ascii="Times New Roman"/>
        </w:rPr>
        <w:t>Put Stinica bb, OIB: 64670535003</w:t>
      </w:r>
      <w:r w:rsidR="000E560A" w:rsidRPr="00632A85">
        <w:rPr>
          <w:rFonts w:hAnsi="Times New Roman" w:ascii="Times New Roman"/>
        </w:rPr>
        <w:tab/>
      </w:r>
      <w:r w:rsidR="00D3232C">
        <w:rPr>
          <w:rFonts w:hAnsi="Times New Roman" w:ascii="Times New Roman"/>
        </w:rPr>
        <w:t xml:space="preserve">                                               </w:t>
      </w:r>
      <w:r w:rsidR="000E560A" w:rsidRPr="00632A85">
        <w:rPr>
          <w:rFonts w:hAnsi="Times New Roman" w:ascii="Times New Roman"/>
        </w:rPr>
        <w:t>80.325,34 kn</w:t>
      </w:r>
      <w:r w:rsidR="000E560A" w:rsidRPr="00632A85">
        <w:rPr>
          <w:rFonts w:hAnsi="Times New Roman" w:ascii="Times New Roman"/>
        </w:rPr>
        <w:tab/>
      </w:r>
    </w:p>
    <w:p w:rsidRDefault="008C235C" w:rsidP="00632A85" w:rsidR="008C235C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MAKRO d.o.o.</w:t>
      </w:r>
    </w:p>
    <w:p w:rsidRDefault="008C235C" w:rsidP="008C235C" w:rsidR="00B42A8C" w:rsidRPr="00632A85">
      <w:pPr>
        <w:pStyle w:val="Odlomakpopisa"/>
        <w:jc w:val="both"/>
        <w:rPr>
          <w:rFonts w:hAnsi="Times New Roman" w:ascii="Times New Roman"/>
        </w:rPr>
      </w:pPr>
      <w:r w:rsidRPr="008C235C">
        <w:rPr>
          <w:rFonts w:hAnsi="Times New Roman" w:ascii="Times New Roman"/>
        </w:rPr>
        <w:t xml:space="preserve">Dugopolje, </w:t>
      </w:r>
      <w:r w:rsidR="00B42A8C" w:rsidRPr="00632A85">
        <w:rPr>
          <w:rFonts w:hAnsi="Times New Roman" w:ascii="Times New Roman"/>
        </w:rPr>
        <w:t>Matice hrvatske 5, OIB: 53696769296</w:t>
      </w:r>
      <w:r w:rsidR="00BE607F" w:rsidRPr="00632A8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                                </w:t>
      </w:r>
      <w:r w:rsidR="00B42A8C" w:rsidRPr="00632A85">
        <w:rPr>
          <w:rFonts w:hAnsi="Times New Roman" w:ascii="Times New Roman"/>
        </w:rPr>
        <w:t>164.144,28 kn</w:t>
      </w:r>
    </w:p>
    <w:p w:rsidRDefault="00BE607F" w:rsidP="00B42A8C" w:rsidR="00BE607F" w:rsidRPr="00B42A8C">
      <w:pPr>
        <w:ind w:left="360"/>
        <w:jc w:val="both"/>
        <w:rPr>
          <w:rFonts w:hAnsi="Times New Roman" w:ascii="Times New Roman"/>
        </w:rPr>
      </w:pPr>
    </w:p>
    <w:p w:rsidRDefault="008C235C" w:rsidP="00632A85" w:rsidR="008C235C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Mikulić Ferdinand</w:t>
      </w:r>
    </w:p>
    <w:p w:rsidRDefault="00EE768C" w:rsidP="008C235C" w:rsidR="00B42A8C" w:rsidRPr="00632A85">
      <w:pPr>
        <w:pStyle w:val="Odlomakpopisa"/>
        <w:jc w:val="both"/>
        <w:rPr>
          <w:rFonts w:hAnsi="Times New Roman" w:ascii="Times New Roman"/>
        </w:rPr>
      </w:pPr>
      <w:r w:rsidRPr="00EE768C">
        <w:rPr>
          <w:rFonts w:hAnsi="Times New Roman" w:ascii="Times New Roman"/>
        </w:rPr>
        <w:t xml:space="preserve">Zagreb, </w:t>
      </w:r>
      <w:r w:rsidR="00B42A8C" w:rsidRPr="00632A85">
        <w:rPr>
          <w:rFonts w:hAnsi="Times New Roman" w:ascii="Times New Roman"/>
        </w:rPr>
        <w:t>Prisavlje 8, OIB: 12424089549</w:t>
      </w:r>
      <w:r w:rsidR="00B42A8C" w:rsidRPr="00632A85">
        <w:rPr>
          <w:rFonts w:hAnsi="Times New Roman" w:ascii="Times New Roman"/>
        </w:rPr>
        <w:tab/>
      </w:r>
      <w:r w:rsidR="008C235C">
        <w:rPr>
          <w:rFonts w:hAnsi="Times New Roman" w:ascii="Times New Roman"/>
        </w:rPr>
        <w:t xml:space="preserve">                                             </w:t>
      </w:r>
      <w:r w:rsidR="00B42A8C" w:rsidRPr="00632A85">
        <w:rPr>
          <w:rFonts w:hAnsi="Times New Roman" w:ascii="Times New Roman"/>
        </w:rPr>
        <w:t>208.692,73 kn</w:t>
      </w:r>
    </w:p>
    <w:p w:rsidRDefault="00BE607F" w:rsidP="00B42A8C" w:rsidR="00BE607F" w:rsidRPr="00B42A8C">
      <w:pPr>
        <w:ind w:left="360"/>
        <w:jc w:val="both"/>
        <w:rPr>
          <w:rFonts w:hAnsi="Times New Roman" w:ascii="Times New Roman"/>
        </w:rPr>
      </w:pPr>
    </w:p>
    <w:p w:rsidRDefault="00EE768C" w:rsidP="00632A85" w:rsidR="00EE768C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Mikulić Ferdinand</w:t>
      </w:r>
    </w:p>
    <w:p w:rsidRDefault="00EE768C" w:rsidP="00EE768C" w:rsidR="00B42A8C" w:rsidRPr="00632A85">
      <w:pPr>
        <w:pStyle w:val="Odlomakpopisa"/>
        <w:jc w:val="both"/>
        <w:rPr>
          <w:rFonts w:hAnsi="Times New Roman" w:ascii="Times New Roman"/>
        </w:rPr>
      </w:pPr>
      <w:r w:rsidRPr="00EE768C">
        <w:rPr>
          <w:rFonts w:hAnsi="Times New Roman" w:ascii="Times New Roman"/>
        </w:rPr>
        <w:t xml:space="preserve">Zagreb, </w:t>
      </w:r>
      <w:r w:rsidR="00B42A8C" w:rsidRPr="00632A85">
        <w:rPr>
          <w:rFonts w:hAnsi="Times New Roman" w:ascii="Times New Roman"/>
        </w:rPr>
        <w:t>Prisavlje 8, OIB: 12424089549</w:t>
      </w:r>
      <w:r w:rsidR="00B42A8C" w:rsidRPr="00632A85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                                           </w:t>
      </w:r>
      <w:r w:rsidR="00B42A8C" w:rsidRPr="00632A85">
        <w:rPr>
          <w:rFonts w:hAnsi="Times New Roman" w:ascii="Times New Roman"/>
        </w:rPr>
        <w:t>4.935,47 kn</w:t>
      </w:r>
    </w:p>
    <w:p w:rsidRDefault="00BE607F" w:rsidP="00B42A8C" w:rsidR="00BE607F" w:rsidRPr="00B42A8C">
      <w:pPr>
        <w:ind w:left="360"/>
        <w:jc w:val="both"/>
        <w:rPr>
          <w:rFonts w:hAnsi="Times New Roman" w:ascii="Times New Roman"/>
        </w:rPr>
      </w:pPr>
    </w:p>
    <w:p w:rsidRDefault="00B42A8C" w:rsidP="00EE768C" w:rsidR="00EE768C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</w:rPr>
      </w:pPr>
      <w:r w:rsidRPr="00632A85">
        <w:rPr>
          <w:rFonts w:hAnsi="Times New Roman" w:ascii="Times New Roman"/>
        </w:rPr>
        <w:t>Igor Jovanović,</w:t>
      </w:r>
      <w:r w:rsidR="00EE768C" w:rsidRPr="00EE768C">
        <w:t xml:space="preserve"> </w:t>
      </w:r>
      <w:r w:rsidR="00EE768C">
        <w:rPr>
          <w:rFonts w:hAnsi="Times New Roman" w:ascii="Times New Roman"/>
        </w:rPr>
        <w:t>o</w:t>
      </w:r>
      <w:r w:rsidR="00EE768C" w:rsidRPr="00EE768C">
        <w:rPr>
          <w:rFonts w:hAnsi="Times New Roman" w:ascii="Times New Roman"/>
        </w:rPr>
        <w:t>dvjetnik</w:t>
      </w:r>
    </w:p>
    <w:p w:rsidRDefault="00C14B0B" w:rsidP="00EE768C" w:rsidR="00B42A8C" w:rsidRPr="00632A85">
      <w:pPr>
        <w:pStyle w:val="Odlomakpopisa"/>
        <w:jc w:val="both"/>
        <w:rPr>
          <w:rFonts w:hAnsi="Times New Roman" w:ascii="Times New Roman"/>
        </w:rPr>
      </w:pPr>
      <w:r w:rsidRPr="00C14B0B">
        <w:rPr>
          <w:rFonts w:hAnsi="Times New Roman" w:ascii="Times New Roman"/>
        </w:rPr>
        <w:t xml:space="preserve">Zagreb, </w:t>
      </w:r>
      <w:r w:rsidR="00B42A8C" w:rsidRPr="00632A85">
        <w:rPr>
          <w:rFonts w:hAnsi="Times New Roman" w:ascii="Times New Roman"/>
        </w:rPr>
        <w:t>Iblerov trg 2, OIB: 28771224307</w:t>
      </w:r>
      <w:r w:rsidR="00B42A8C" w:rsidRPr="00632A85">
        <w:rPr>
          <w:rFonts w:hAnsi="Times New Roman" w:ascii="Times New Roman"/>
        </w:rPr>
        <w:tab/>
      </w:r>
      <w:r w:rsidR="00EE768C">
        <w:rPr>
          <w:rFonts w:hAnsi="Times New Roman" w:ascii="Times New Roman"/>
        </w:rPr>
        <w:t xml:space="preserve">                                               </w:t>
      </w:r>
      <w:r w:rsidR="00B42A8C" w:rsidRPr="00632A85">
        <w:rPr>
          <w:rFonts w:hAnsi="Times New Roman" w:ascii="Times New Roman"/>
        </w:rPr>
        <w:t>23.632,25 kn</w:t>
      </w:r>
    </w:p>
    <w:p w:rsidRDefault="00BE607F" w:rsidP="00B42A8C" w:rsidR="00BE607F" w:rsidRPr="00B42A8C">
      <w:pPr>
        <w:ind w:left="360"/>
        <w:jc w:val="both"/>
        <w:rPr>
          <w:rFonts w:hAnsi="Times New Roman" w:ascii="Times New Roman"/>
        </w:rPr>
      </w:pPr>
    </w:p>
    <w:p w:rsidRDefault="00B42A8C" w:rsidP="00A331B7" w:rsidR="00A331B7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</w:rPr>
      </w:pPr>
      <w:r w:rsidRPr="00632A85">
        <w:rPr>
          <w:rFonts w:hAnsi="Times New Roman" w:ascii="Times New Roman"/>
        </w:rPr>
        <w:t xml:space="preserve">Elvis Sever-Koren, </w:t>
      </w:r>
      <w:r w:rsidR="00A331B7">
        <w:rPr>
          <w:rFonts w:hAnsi="Times New Roman" w:ascii="Times New Roman"/>
        </w:rPr>
        <w:t>o</w:t>
      </w:r>
      <w:r w:rsidR="00A331B7" w:rsidRPr="00A331B7">
        <w:rPr>
          <w:rFonts w:hAnsi="Times New Roman" w:ascii="Times New Roman"/>
        </w:rPr>
        <w:t>dvjetnik</w:t>
      </w:r>
    </w:p>
    <w:p w:rsidRDefault="00C14B0B" w:rsidP="00A331B7" w:rsidR="00B42A8C" w:rsidRPr="00632A85">
      <w:pPr>
        <w:pStyle w:val="Odlomakpopisa"/>
        <w:jc w:val="both"/>
        <w:rPr>
          <w:rFonts w:hAnsi="Times New Roman" w:ascii="Times New Roman"/>
        </w:rPr>
      </w:pPr>
      <w:r w:rsidRPr="00C14B0B">
        <w:rPr>
          <w:rFonts w:hAnsi="Times New Roman" w:ascii="Times New Roman"/>
        </w:rPr>
        <w:t xml:space="preserve">Zagreb, </w:t>
      </w:r>
      <w:r w:rsidR="00B42A8C" w:rsidRPr="00632A85">
        <w:rPr>
          <w:rFonts w:hAnsi="Times New Roman" w:ascii="Times New Roman"/>
        </w:rPr>
        <w:t>Dubrava 124, OIB: 23606440853</w:t>
      </w:r>
      <w:r w:rsidR="00B42A8C" w:rsidRPr="00632A85">
        <w:rPr>
          <w:rFonts w:hAnsi="Times New Roman" w:ascii="Times New Roman"/>
        </w:rPr>
        <w:tab/>
      </w:r>
      <w:r w:rsidR="00A331B7">
        <w:rPr>
          <w:rFonts w:hAnsi="Times New Roman" w:ascii="Times New Roman"/>
        </w:rPr>
        <w:t xml:space="preserve">                                             </w:t>
      </w:r>
      <w:r w:rsidR="00B42A8C" w:rsidRPr="00632A85">
        <w:rPr>
          <w:rFonts w:hAnsi="Times New Roman" w:ascii="Times New Roman"/>
        </w:rPr>
        <w:t>102.495,00 kn</w:t>
      </w:r>
    </w:p>
    <w:p w:rsidRDefault="00BE607F" w:rsidP="00B42A8C" w:rsidR="00BE607F" w:rsidRPr="00B42A8C">
      <w:pPr>
        <w:ind w:left="360"/>
        <w:jc w:val="both"/>
        <w:rPr>
          <w:rFonts w:hAnsi="Times New Roman" w:ascii="Times New Roman"/>
        </w:rPr>
      </w:pPr>
    </w:p>
    <w:p w:rsidRDefault="00B42A8C" w:rsidP="0052243E" w:rsidR="0052243E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</w:rPr>
      </w:pPr>
      <w:r w:rsidRPr="00632A85">
        <w:rPr>
          <w:rFonts w:hAnsi="Times New Roman" w:ascii="Times New Roman"/>
        </w:rPr>
        <w:t xml:space="preserve">Zdenko Gudelj, </w:t>
      </w:r>
      <w:r w:rsidR="0052243E">
        <w:rPr>
          <w:rFonts w:hAnsi="Times New Roman" w:ascii="Times New Roman"/>
        </w:rPr>
        <w:t>o</w:t>
      </w:r>
      <w:r w:rsidR="0052243E" w:rsidRPr="0052243E">
        <w:rPr>
          <w:rFonts w:hAnsi="Times New Roman" w:ascii="Times New Roman"/>
        </w:rPr>
        <w:t>dvjetnik</w:t>
      </w:r>
    </w:p>
    <w:p w:rsidRDefault="00C14B0B" w:rsidP="0052243E" w:rsidR="00B42A8C" w:rsidRPr="00632A85">
      <w:pPr>
        <w:pStyle w:val="Odlomakpopisa"/>
        <w:jc w:val="both"/>
        <w:rPr>
          <w:rFonts w:hAnsi="Times New Roman" w:ascii="Times New Roman"/>
        </w:rPr>
      </w:pPr>
      <w:r w:rsidRPr="00C14B0B">
        <w:rPr>
          <w:rFonts w:hAnsi="Times New Roman" w:ascii="Times New Roman"/>
        </w:rPr>
        <w:t xml:space="preserve">Split, </w:t>
      </w:r>
      <w:r w:rsidR="00B42A8C" w:rsidRPr="00632A85">
        <w:rPr>
          <w:rFonts w:hAnsi="Times New Roman" w:ascii="Times New Roman"/>
        </w:rPr>
        <w:t>Gundulićeva 26/I, OIB: 13616302977</w:t>
      </w:r>
      <w:r w:rsidR="00B42A8C" w:rsidRPr="00632A85">
        <w:rPr>
          <w:rFonts w:hAnsi="Times New Roman" w:ascii="Times New Roman"/>
        </w:rPr>
        <w:tab/>
      </w:r>
      <w:r w:rsidR="0052243E">
        <w:rPr>
          <w:rFonts w:hAnsi="Times New Roman" w:ascii="Times New Roman"/>
        </w:rPr>
        <w:t xml:space="preserve">                                                 </w:t>
      </w:r>
      <w:r w:rsidR="00B42A8C" w:rsidRPr="00632A85">
        <w:rPr>
          <w:rFonts w:hAnsi="Times New Roman" w:ascii="Times New Roman"/>
        </w:rPr>
        <w:t>3.704,32 kn</w:t>
      </w:r>
    </w:p>
    <w:p w:rsidRDefault="00BE607F" w:rsidP="00B42A8C" w:rsidR="00BE607F" w:rsidRPr="00B42A8C">
      <w:pPr>
        <w:ind w:left="360"/>
        <w:jc w:val="both"/>
        <w:rPr>
          <w:rFonts w:hAnsi="Times New Roman" w:ascii="Times New Roman"/>
        </w:rPr>
      </w:pPr>
    </w:p>
    <w:p w:rsidRDefault="0052243E" w:rsidP="00632A85" w:rsidR="0052243E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PERI oplate i skele d.o.o.</w:t>
      </w:r>
    </w:p>
    <w:p w:rsidRDefault="00C14B0B" w:rsidP="0052243E" w:rsidR="00B42A8C">
      <w:pPr>
        <w:pStyle w:val="Odlomakpopisa"/>
        <w:jc w:val="both"/>
        <w:rPr>
          <w:rFonts w:hAnsi="Times New Roman" w:ascii="Times New Roman"/>
        </w:rPr>
      </w:pPr>
      <w:r w:rsidRPr="00C14B0B">
        <w:rPr>
          <w:rFonts w:hAnsi="Times New Roman" w:ascii="Times New Roman"/>
        </w:rPr>
        <w:t xml:space="preserve">Zagreb, </w:t>
      </w:r>
      <w:r w:rsidR="00B42A8C" w:rsidRPr="00632A85">
        <w:rPr>
          <w:rFonts w:hAnsi="Times New Roman" w:ascii="Times New Roman"/>
        </w:rPr>
        <w:t>Banjavčićeva 13, OIB: 31650405172</w:t>
      </w:r>
      <w:r w:rsidR="00B42A8C" w:rsidRPr="00632A85">
        <w:rPr>
          <w:rFonts w:hAnsi="Times New Roman" w:ascii="Times New Roman"/>
        </w:rPr>
        <w:tab/>
      </w:r>
      <w:r w:rsidR="0052243E">
        <w:rPr>
          <w:rFonts w:hAnsi="Times New Roman" w:ascii="Times New Roman"/>
        </w:rPr>
        <w:t xml:space="preserve">                              </w:t>
      </w:r>
      <w:r w:rsidR="00B42A8C" w:rsidRPr="00632A85">
        <w:rPr>
          <w:rFonts w:hAnsi="Times New Roman" w:ascii="Times New Roman"/>
        </w:rPr>
        <w:t>9.714.764,73 kn</w:t>
      </w:r>
    </w:p>
    <w:p w:rsidRDefault="00C14B0B" w:rsidP="0052243E" w:rsidR="00C14B0B" w:rsidRPr="00632A85">
      <w:pPr>
        <w:pStyle w:val="Odlomakpopisa"/>
        <w:jc w:val="both"/>
        <w:rPr>
          <w:rFonts w:hAnsi="Times New Roman" w:ascii="Times New Roman"/>
        </w:rPr>
      </w:pPr>
    </w:p>
    <w:p w:rsidRDefault="000E560A" w:rsidP="00B42A8C" w:rsidR="000E560A">
      <w:pPr>
        <w:ind w:left="360"/>
        <w:jc w:val="both"/>
        <w:rPr>
          <w:rFonts w:hAnsi="Times New Roman" w:ascii="Times New Roman"/>
        </w:rPr>
      </w:pPr>
    </w:p>
    <w:p w:rsidRDefault="00C14B0B" w:rsidP="00C14B0B" w:rsidR="00C14B0B" w:rsidRPr="00C14B0B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TRIGLAV OSIGURANJE d.d.</w:t>
      </w:r>
    </w:p>
    <w:p w:rsidRDefault="00C14B0B" w:rsidP="00C14B0B" w:rsidR="000E560A" w:rsidRPr="00B42A8C">
      <w:pPr>
        <w:pStyle w:val="Odlomakpopisa"/>
        <w:jc w:val="both"/>
        <w:rPr>
          <w:rFonts w:hAnsi="Times New Roman" w:ascii="Times New Roman"/>
        </w:rPr>
      </w:pPr>
      <w:r w:rsidRPr="00C14B0B">
        <w:rPr>
          <w:rFonts w:hAnsi="Times New Roman" w:ascii="Times New Roman"/>
        </w:rPr>
        <w:t xml:space="preserve">Zagreb, </w:t>
      </w:r>
      <w:r w:rsidR="000E560A" w:rsidRPr="00632A85">
        <w:rPr>
          <w:rFonts w:hAnsi="Times New Roman" w:ascii="Times New Roman"/>
        </w:rPr>
        <w:t>Antuna Heinza 4, OIB</w:t>
      </w:r>
      <w:r>
        <w:rPr>
          <w:rFonts w:hAnsi="Times New Roman" w:ascii="Times New Roman"/>
        </w:rPr>
        <w:t>:</w:t>
      </w:r>
      <w:r w:rsidR="000E560A" w:rsidRPr="00632A85">
        <w:rPr>
          <w:rFonts w:hAnsi="Times New Roman" w:ascii="Times New Roman"/>
        </w:rPr>
        <w:t xml:space="preserve"> 29743547503</w:t>
      </w:r>
      <w:r>
        <w:rPr>
          <w:rFonts w:hAnsi="Times New Roman" w:ascii="Times New Roman"/>
        </w:rPr>
        <w:t xml:space="preserve">                                       </w:t>
      </w:r>
      <w:r w:rsidR="000E560A" w:rsidRPr="00632A85">
        <w:rPr>
          <w:rFonts w:hAnsi="Times New Roman" w:ascii="Times New Roman"/>
        </w:rPr>
        <w:t>4.231,56 kn</w:t>
      </w:r>
      <w:r w:rsidR="000E560A" w:rsidRPr="00632A85">
        <w:rPr>
          <w:rFonts w:hAnsi="Times New Roman" w:ascii="Times New Roman"/>
        </w:rPr>
        <w:tab/>
      </w:r>
    </w:p>
    <w:p w:rsidRDefault="00C14B0B" w:rsidP="00632A85" w:rsidR="00C14B0B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VIPnet d.o.o.</w:t>
      </w:r>
    </w:p>
    <w:p w:rsidRDefault="00C14B0B" w:rsidP="00C14B0B" w:rsidR="00B42A8C" w:rsidRPr="00632A85">
      <w:pPr>
        <w:pStyle w:val="Odlomakpopisa"/>
        <w:jc w:val="both"/>
        <w:rPr>
          <w:rFonts w:hAnsi="Times New Roman" w:ascii="Times New Roman"/>
        </w:rPr>
      </w:pPr>
      <w:r w:rsidRPr="00C14B0B">
        <w:rPr>
          <w:rFonts w:hAnsi="Times New Roman" w:ascii="Times New Roman"/>
        </w:rPr>
        <w:t xml:space="preserve">Zagreb, </w:t>
      </w:r>
      <w:r w:rsidR="00B42A8C" w:rsidRPr="00632A85">
        <w:rPr>
          <w:rFonts w:hAnsi="Times New Roman" w:ascii="Times New Roman"/>
        </w:rPr>
        <w:t>Vrtni put 1, OIB: 29524210204</w:t>
      </w:r>
      <w:r w:rsidR="00B42A8C" w:rsidRPr="00632A85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                                         </w:t>
      </w:r>
      <w:r w:rsidR="00B42A8C" w:rsidRPr="00632A85">
        <w:rPr>
          <w:rFonts w:hAnsi="Times New Roman" w:ascii="Times New Roman"/>
        </w:rPr>
        <w:t>60.900,04 kn</w:t>
      </w:r>
    </w:p>
    <w:p w:rsidRDefault="00BE607F" w:rsidP="00B42A8C" w:rsidR="00BE607F" w:rsidRPr="00B42A8C">
      <w:pPr>
        <w:ind w:left="360"/>
        <w:jc w:val="both"/>
        <w:rPr>
          <w:rFonts w:hAnsi="Times New Roman" w:ascii="Times New Roman"/>
        </w:rPr>
      </w:pPr>
    </w:p>
    <w:p w:rsidRDefault="00C14B0B" w:rsidP="00632A85" w:rsidR="00C14B0B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Zagrebačka banka d.d.</w:t>
      </w:r>
    </w:p>
    <w:p w:rsidRDefault="00C14B0B" w:rsidP="00C14B0B" w:rsidR="00B42A8C" w:rsidRPr="00632A85">
      <w:pPr>
        <w:pStyle w:val="Odlomakpopisa"/>
        <w:jc w:val="both"/>
        <w:rPr>
          <w:rFonts w:hAnsi="Times New Roman" w:ascii="Times New Roman"/>
        </w:rPr>
      </w:pPr>
      <w:r w:rsidRPr="00C14B0B">
        <w:rPr>
          <w:rFonts w:hAnsi="Times New Roman" w:ascii="Times New Roman"/>
        </w:rPr>
        <w:t xml:space="preserve">Zagreb, </w:t>
      </w:r>
      <w:r w:rsidR="00B42A8C" w:rsidRPr="00632A85">
        <w:rPr>
          <w:rFonts w:hAnsi="Times New Roman" w:ascii="Times New Roman"/>
        </w:rPr>
        <w:t>Trg bana Josipa Jelači</w:t>
      </w:r>
      <w:r>
        <w:rPr>
          <w:rFonts w:hAnsi="Times New Roman" w:ascii="Times New Roman"/>
        </w:rPr>
        <w:t xml:space="preserve">ća 10, OIB: 92963223473    </w:t>
      </w:r>
      <w:r w:rsidR="00B42A8C" w:rsidRPr="00632A85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 </w:t>
      </w:r>
      <w:r w:rsidR="00B42A8C" w:rsidRPr="00632A85">
        <w:rPr>
          <w:rFonts w:hAnsi="Times New Roman" w:ascii="Times New Roman"/>
        </w:rPr>
        <w:t>1.557.062,74 kn</w:t>
      </w:r>
    </w:p>
    <w:p w:rsidRDefault="00BE607F" w:rsidP="00B42A8C" w:rsidR="00BE607F" w:rsidRPr="00B42A8C">
      <w:pPr>
        <w:ind w:left="360"/>
        <w:jc w:val="both"/>
        <w:rPr>
          <w:rFonts w:hAnsi="Times New Roman" w:ascii="Times New Roman"/>
        </w:rPr>
      </w:pPr>
    </w:p>
    <w:p w:rsidRDefault="00BB114D" w:rsidP="00BB114D" w:rsidR="00BB114D" w:rsidRPr="00BB114D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Zagrebački holding d.o.o.</w:t>
      </w:r>
    </w:p>
    <w:p w:rsidRDefault="00BB114D" w:rsidP="00BB114D" w:rsidR="00BE607F" w:rsidRPr="00BB114D">
      <w:pPr>
        <w:pStyle w:val="Odlomakpopisa"/>
        <w:jc w:val="both"/>
        <w:rPr>
          <w:rFonts w:hAnsi="Times New Roman" w:ascii="Times New Roman"/>
        </w:rPr>
      </w:pPr>
      <w:r w:rsidRPr="00BB114D">
        <w:rPr>
          <w:rFonts w:hAnsi="Times New Roman" w:ascii="Times New Roman"/>
        </w:rPr>
        <w:t xml:space="preserve">Zagreb, </w:t>
      </w:r>
      <w:r w:rsidR="00B42A8C" w:rsidRPr="00BB114D">
        <w:rPr>
          <w:rFonts w:hAnsi="Times New Roman" w:ascii="Times New Roman"/>
        </w:rPr>
        <w:t>Ulica grada Vukova</w:t>
      </w:r>
      <w:r>
        <w:rPr>
          <w:rFonts w:hAnsi="Times New Roman" w:ascii="Times New Roman"/>
        </w:rPr>
        <w:t xml:space="preserve">ra 41, OIB: 85584865987                              </w:t>
      </w:r>
      <w:r w:rsidR="00B42A8C" w:rsidRPr="00BB114D">
        <w:rPr>
          <w:rFonts w:hAnsi="Times New Roman" w:ascii="Times New Roman"/>
        </w:rPr>
        <w:t xml:space="preserve"> </w:t>
      </w:r>
      <w:r w:rsidR="00467E7F">
        <w:rPr>
          <w:rFonts w:hAnsi="Times New Roman" w:ascii="Times New Roman"/>
        </w:rPr>
        <w:t xml:space="preserve">  </w:t>
      </w:r>
      <w:r w:rsidRPr="00BB114D">
        <w:rPr>
          <w:rFonts w:hAnsi="Times New Roman" w:ascii="Times New Roman"/>
        </w:rPr>
        <w:t>6.667,66 kn</w:t>
      </w:r>
    </w:p>
    <w:p w:rsidRDefault="00B42A8C" w:rsidP="00467E7F" w:rsidR="00BE607F" w:rsidRPr="00B42A8C">
      <w:pPr>
        <w:ind w:left="360"/>
        <w:jc w:val="both"/>
        <w:rPr>
          <w:rFonts w:hAnsi="Times New Roman" w:ascii="Times New Roman"/>
        </w:rPr>
      </w:pPr>
      <w:r w:rsidRPr="00B42A8C">
        <w:rPr>
          <w:rFonts w:hAnsi="Times New Roman" w:ascii="Times New Roman"/>
        </w:rPr>
        <w:tab/>
      </w:r>
    </w:p>
    <w:p w:rsidRDefault="00467E7F" w:rsidP="00632A85" w:rsidR="00467E7F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ŽILIĆ HRVOJE</w:t>
      </w:r>
    </w:p>
    <w:p w:rsidRDefault="00467E7F" w:rsidP="00467E7F" w:rsidR="00B42A8C" w:rsidRPr="00632A85">
      <w:pPr>
        <w:pStyle w:val="Odlomakpopisa"/>
        <w:jc w:val="both"/>
        <w:rPr>
          <w:rFonts w:hAnsi="Times New Roman" w:ascii="Times New Roman"/>
        </w:rPr>
      </w:pPr>
      <w:r w:rsidRPr="00467E7F">
        <w:rPr>
          <w:rFonts w:hAnsi="Times New Roman" w:ascii="Times New Roman"/>
        </w:rPr>
        <w:t xml:space="preserve">Karlovac, </w:t>
      </w:r>
      <w:r w:rsidR="00B42A8C" w:rsidRPr="00632A85">
        <w:rPr>
          <w:rFonts w:hAnsi="Times New Roman" w:ascii="Times New Roman"/>
        </w:rPr>
        <w:t>Marka Marulića 5, OIB: 84094052225</w:t>
      </w:r>
      <w:r>
        <w:rPr>
          <w:rFonts w:hAnsi="Times New Roman" w:ascii="Times New Roman"/>
        </w:rPr>
        <w:t xml:space="preserve">                      </w:t>
      </w:r>
      <w:r w:rsidR="00B42A8C" w:rsidRPr="00632A85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        </w:t>
      </w:r>
      <w:r w:rsidR="00B42A8C" w:rsidRPr="00632A85">
        <w:rPr>
          <w:rFonts w:hAnsi="Times New Roman" w:ascii="Times New Roman"/>
        </w:rPr>
        <w:t>9.405,56 kn</w:t>
      </w:r>
    </w:p>
    <w:p w:rsidRDefault="00BE607F" w:rsidP="00B42A8C" w:rsidR="00BE607F" w:rsidRPr="00B42A8C">
      <w:pPr>
        <w:ind w:left="360"/>
        <w:jc w:val="both"/>
        <w:rPr>
          <w:rFonts w:hAnsi="Times New Roman" w:ascii="Times New Roman"/>
        </w:rPr>
      </w:pPr>
    </w:p>
    <w:p w:rsidRDefault="00B42A8C" w:rsidP="00632A85" w:rsidR="006205FA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</w:rPr>
      </w:pPr>
      <w:r w:rsidRPr="00632A85">
        <w:rPr>
          <w:rFonts w:hAnsi="Times New Roman" w:ascii="Times New Roman"/>
        </w:rPr>
        <w:t>WIENER osigura</w:t>
      </w:r>
      <w:r w:rsidR="006205FA">
        <w:rPr>
          <w:rFonts w:hAnsi="Times New Roman" w:ascii="Times New Roman"/>
        </w:rPr>
        <w:t>nje Vienna Insurance Group d.d.</w:t>
      </w:r>
    </w:p>
    <w:p w:rsidRDefault="006205FA" w:rsidP="006205FA" w:rsidR="00B42A8C" w:rsidRPr="00632A85">
      <w:pPr>
        <w:pStyle w:val="Odlomakpopisa"/>
        <w:jc w:val="both"/>
        <w:rPr>
          <w:rFonts w:hAnsi="Times New Roman" w:ascii="Times New Roman"/>
        </w:rPr>
      </w:pPr>
      <w:r w:rsidRPr="006205FA">
        <w:rPr>
          <w:rFonts w:hAnsi="Times New Roman" w:ascii="Times New Roman"/>
        </w:rPr>
        <w:t xml:space="preserve">Zagreb, </w:t>
      </w:r>
      <w:r w:rsidR="00B42A8C" w:rsidRPr="00632A85">
        <w:rPr>
          <w:rFonts w:hAnsi="Times New Roman" w:ascii="Times New Roman"/>
        </w:rPr>
        <w:t>Slovenska ulica 24, OIB: 52848403362</w:t>
      </w:r>
      <w:r w:rsidR="00B42A8C" w:rsidRPr="00632A85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                             </w:t>
      </w:r>
      <w:r w:rsidR="00B42A8C" w:rsidRPr="00632A85">
        <w:rPr>
          <w:rFonts w:hAnsi="Times New Roman" w:ascii="Times New Roman"/>
        </w:rPr>
        <w:t>19.598,11 kn</w:t>
      </w:r>
    </w:p>
    <w:p w:rsidRDefault="00BE607F" w:rsidP="00B42A8C" w:rsidR="00BE607F" w:rsidRPr="00B42A8C">
      <w:pPr>
        <w:ind w:left="360"/>
        <w:jc w:val="both"/>
        <w:rPr>
          <w:rFonts w:hAnsi="Times New Roman" w:ascii="Times New Roman"/>
        </w:rPr>
      </w:pPr>
    </w:p>
    <w:p w:rsidRDefault="00B42A8C" w:rsidP="00632A85" w:rsidR="00262423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</w:rPr>
      </w:pPr>
      <w:r w:rsidRPr="00632A85">
        <w:rPr>
          <w:rFonts w:hAnsi="Times New Roman" w:ascii="Times New Roman"/>
        </w:rPr>
        <w:t>RH, Ministarstvo financija, Porez</w:t>
      </w:r>
      <w:r w:rsidR="004168B0">
        <w:rPr>
          <w:rFonts w:hAnsi="Times New Roman" w:ascii="Times New Roman"/>
        </w:rPr>
        <w:t>na uprava, Područni ured Zagreb</w:t>
      </w:r>
    </w:p>
    <w:p w:rsidRDefault="00262423" w:rsidP="00262423" w:rsidR="00B42A8C" w:rsidRPr="00632A85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OIB: 18683136487</w:t>
      </w:r>
      <w:r w:rsidR="00B42A8C" w:rsidRPr="00632A85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                                                                       </w:t>
      </w:r>
      <w:r w:rsidR="00B42A8C" w:rsidRPr="00632A85">
        <w:rPr>
          <w:rFonts w:hAnsi="Times New Roman" w:ascii="Times New Roman"/>
        </w:rPr>
        <w:t>3.700.289,61 kn</w:t>
      </w:r>
    </w:p>
    <w:p w:rsidRDefault="00B42A8C" w:rsidP="00B42A8C" w:rsidR="00B42A8C">
      <w:pPr>
        <w:ind w:left="360"/>
        <w:jc w:val="both"/>
        <w:rPr>
          <w:rFonts w:hAnsi="Times New Roman" w:ascii="Times New Roman"/>
        </w:rPr>
      </w:pPr>
    </w:p>
    <w:p w:rsidRDefault="0005705C" w:rsidP="00B42A8C" w:rsidR="00B42A8C">
      <w:pPr>
        <w:ind w:left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168B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Osporene tražbine prvog višeg isplatnog reda:</w:t>
      </w:r>
    </w:p>
    <w:p w:rsidRDefault="0005705C" w:rsidP="00B42A8C" w:rsidR="0005705C">
      <w:pPr>
        <w:ind w:left="360"/>
        <w:jc w:val="both"/>
        <w:rPr>
          <w:rFonts w:hAnsi="Times New Roman" w:ascii="Times New Roman"/>
        </w:rPr>
      </w:pPr>
    </w:p>
    <w:p w:rsidRDefault="00FD561B" w:rsidP="004168B0" w:rsidR="004168B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</w:rPr>
      </w:pPr>
      <w:r w:rsidRPr="004168B0">
        <w:rPr>
          <w:rFonts w:hAnsi="Times New Roman" w:ascii="Times New Roman"/>
        </w:rPr>
        <w:t xml:space="preserve">RH, Ministarstvo financija, Porezna uprava, Područni ured Zagreb, </w:t>
      </w:r>
    </w:p>
    <w:p w:rsidRDefault="00FD561B" w:rsidP="004168B0" w:rsidR="0005705C" w:rsidRPr="004168B0">
      <w:pPr>
        <w:pStyle w:val="Odlomakpopisa"/>
        <w:jc w:val="both"/>
        <w:rPr>
          <w:rFonts w:hAnsi="Times New Roman" w:ascii="Times New Roman"/>
        </w:rPr>
      </w:pPr>
      <w:r w:rsidRPr="004168B0">
        <w:rPr>
          <w:rFonts w:hAnsi="Times New Roman" w:ascii="Times New Roman"/>
        </w:rPr>
        <w:t>OIB: 1868313</w:t>
      </w:r>
      <w:r w:rsidR="004168B0">
        <w:rPr>
          <w:rFonts w:hAnsi="Times New Roman" w:ascii="Times New Roman"/>
        </w:rPr>
        <w:t xml:space="preserve">6487                                                                                   </w:t>
      </w:r>
      <w:r w:rsidRPr="004168B0">
        <w:rPr>
          <w:rFonts w:hAnsi="Times New Roman" w:ascii="Times New Roman"/>
        </w:rPr>
        <w:t>117.709,50 kn</w:t>
      </w:r>
    </w:p>
    <w:p w:rsidRDefault="00B42A8C" w:rsidP="00B42A8C" w:rsidR="00B42A8C">
      <w:pPr>
        <w:ind w:left="360"/>
        <w:jc w:val="both"/>
        <w:rPr>
          <w:rFonts w:hAnsi="Times New Roman" w:ascii="Times New Roman"/>
        </w:rPr>
      </w:pPr>
    </w:p>
    <w:p w:rsidRDefault="00B42A8C" w:rsidP="008725D8" w:rsidR="00B42A8C">
      <w:pPr>
        <w:jc w:val="both"/>
        <w:rPr>
          <w:rFonts w:hAnsi="Times New Roman" w:ascii="Times New Roman"/>
        </w:rPr>
      </w:pPr>
    </w:p>
    <w:p w:rsidRDefault="0085681C" w:rsidP="00445147" w:rsidR="0085681C">
      <w:pPr>
        <w:ind w:firstLine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FD561B">
        <w:rPr>
          <w:rFonts w:hAnsi="Times New Roman" w:ascii="Times New Roman"/>
        </w:rPr>
        <w:t>V</w:t>
      </w:r>
      <w:r>
        <w:rPr>
          <w:rFonts w:hAnsi="Times New Roman" w:ascii="Times New Roman"/>
        </w:rPr>
        <w:t>.</w:t>
      </w:r>
      <w:r w:rsidR="004168B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Osporene tražbine drugog višeg isplatnog reda:</w:t>
      </w:r>
    </w:p>
    <w:p w:rsidRDefault="00771C06" w:rsidP="00445147" w:rsidR="00771C06">
      <w:pPr>
        <w:ind w:firstLine="360"/>
        <w:jc w:val="both"/>
        <w:rPr>
          <w:rFonts w:hAnsi="Times New Roman" w:ascii="Times New Roman"/>
        </w:rPr>
      </w:pPr>
    </w:p>
    <w:p w:rsidRDefault="004168B0" w:rsidP="004168B0" w:rsidR="004168B0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BRODOMERKUR d.d.</w:t>
      </w:r>
    </w:p>
    <w:p w:rsidRDefault="004168B0" w:rsidP="004168B0" w:rsidR="00771C06" w:rsidRPr="004168B0">
      <w:pPr>
        <w:pStyle w:val="Odlomakpopisa"/>
        <w:jc w:val="both"/>
        <w:rPr>
          <w:rFonts w:hAnsi="Times New Roman" w:ascii="Times New Roman"/>
        </w:rPr>
      </w:pPr>
      <w:r w:rsidRPr="004168B0">
        <w:rPr>
          <w:rFonts w:hAnsi="Times New Roman" w:ascii="Times New Roman"/>
        </w:rPr>
        <w:t xml:space="preserve">Split, </w:t>
      </w:r>
      <w:r w:rsidR="00771C06" w:rsidRPr="004168B0">
        <w:rPr>
          <w:rFonts w:hAnsi="Times New Roman" w:ascii="Times New Roman"/>
        </w:rPr>
        <w:t>Poljička cesta 35, OIB: 33956120458</w:t>
      </w:r>
      <w:r w:rsidR="00771C06" w:rsidRPr="004168B0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                                       </w:t>
      </w:r>
      <w:r w:rsidR="00771C06" w:rsidRPr="004168B0">
        <w:rPr>
          <w:rFonts w:hAnsi="Times New Roman" w:ascii="Times New Roman"/>
        </w:rPr>
        <w:t>908.333,11 kn</w:t>
      </w:r>
    </w:p>
    <w:p w:rsidRDefault="00605686" w:rsidP="00771C06" w:rsidR="00605686">
      <w:pPr>
        <w:ind w:firstLine="360"/>
        <w:jc w:val="both"/>
        <w:rPr>
          <w:rFonts w:hAnsi="Times New Roman" w:ascii="Times New Roman"/>
        </w:rPr>
      </w:pPr>
    </w:p>
    <w:p w:rsidRDefault="00241C7D" w:rsidP="004168B0" w:rsidR="00241C7D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CIGLENICA d.o.o.</w:t>
      </w:r>
    </w:p>
    <w:p w:rsidRDefault="00241C7D" w:rsidP="00241C7D" w:rsidR="00605686" w:rsidRPr="004168B0">
      <w:pPr>
        <w:pStyle w:val="Odlomakpopisa"/>
        <w:jc w:val="both"/>
        <w:rPr>
          <w:rFonts w:hAnsi="Times New Roman" w:ascii="Times New Roman"/>
        </w:rPr>
      </w:pPr>
      <w:r w:rsidRPr="00241C7D">
        <w:rPr>
          <w:rFonts w:hAnsi="Times New Roman" w:ascii="Times New Roman"/>
        </w:rPr>
        <w:t xml:space="preserve">Zaprešić, </w:t>
      </w:r>
      <w:r w:rsidR="00605686" w:rsidRPr="004168B0">
        <w:rPr>
          <w:rFonts w:hAnsi="Times New Roman" w:ascii="Times New Roman"/>
        </w:rPr>
        <w:t>Kupljenska 81, OIB: 29704086909</w:t>
      </w:r>
      <w:r>
        <w:rPr>
          <w:rFonts w:hAnsi="Times New Roman" w:ascii="Times New Roman"/>
        </w:rPr>
        <w:t xml:space="preserve"> </w:t>
      </w:r>
      <w:r w:rsidR="00605686" w:rsidRPr="004168B0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                           </w:t>
      </w:r>
      <w:r w:rsidR="00605686" w:rsidRPr="004168B0">
        <w:rPr>
          <w:rFonts w:hAnsi="Times New Roman" w:ascii="Times New Roman"/>
        </w:rPr>
        <w:t>601.640,54 kn</w:t>
      </w:r>
    </w:p>
    <w:p w:rsidRDefault="00605686" w:rsidP="00771C06" w:rsidR="00605686">
      <w:pPr>
        <w:ind w:firstLine="360"/>
        <w:jc w:val="both"/>
        <w:rPr>
          <w:rFonts w:hAnsi="Times New Roman" w:ascii="Times New Roman"/>
        </w:rPr>
      </w:pPr>
    </w:p>
    <w:p w:rsidRDefault="00771C06" w:rsidP="00771C06" w:rsidR="00771C06">
      <w:pPr>
        <w:ind w:firstLine="360"/>
        <w:jc w:val="both"/>
        <w:rPr>
          <w:rFonts w:hAnsi="Times New Roman" w:ascii="Times New Roman"/>
        </w:rPr>
      </w:pPr>
    </w:p>
    <w:p w:rsidRDefault="00771C06" w:rsidP="004168B0" w:rsidR="00241C7D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</w:rPr>
      </w:pPr>
      <w:r w:rsidRPr="004168B0">
        <w:rPr>
          <w:rFonts w:hAnsi="Times New Roman" w:ascii="Times New Roman"/>
        </w:rPr>
        <w:t>HRVATSKE</w:t>
      </w:r>
      <w:r w:rsidR="005D22D2">
        <w:rPr>
          <w:rFonts w:hAnsi="Times New Roman" w:ascii="Times New Roman"/>
        </w:rPr>
        <w:t xml:space="preserve"> ŠUME d.o.o.</w:t>
      </w:r>
      <w:r w:rsidRPr="004168B0">
        <w:rPr>
          <w:rFonts w:hAnsi="Times New Roman" w:ascii="Times New Roman"/>
        </w:rPr>
        <w:t xml:space="preserve"> </w:t>
      </w:r>
    </w:p>
    <w:p w:rsidRDefault="00241C7D" w:rsidP="00241C7D" w:rsidR="00771C06" w:rsidRPr="004168B0">
      <w:pPr>
        <w:pStyle w:val="Odlomakpopisa"/>
        <w:jc w:val="both"/>
        <w:rPr>
          <w:rFonts w:hAnsi="Times New Roman" w:ascii="Times New Roman"/>
        </w:rPr>
      </w:pPr>
      <w:r w:rsidRPr="00241C7D">
        <w:rPr>
          <w:rFonts w:hAnsi="Times New Roman" w:ascii="Times New Roman"/>
        </w:rPr>
        <w:t xml:space="preserve">Zagreb, </w:t>
      </w:r>
      <w:r w:rsidR="00771C06" w:rsidRPr="004168B0">
        <w:rPr>
          <w:rFonts w:hAnsi="Times New Roman" w:ascii="Times New Roman"/>
        </w:rPr>
        <w:t xml:space="preserve">Ljudevita Farkaša Vukkotinovića 2, OIB: 69693144506      </w:t>
      </w:r>
      <w:r>
        <w:rPr>
          <w:rFonts w:hAnsi="Times New Roman" w:ascii="Times New Roman"/>
        </w:rPr>
        <w:t xml:space="preserve">         </w:t>
      </w:r>
      <w:r w:rsidR="00771C06" w:rsidRPr="004168B0">
        <w:rPr>
          <w:rFonts w:hAnsi="Times New Roman" w:ascii="Times New Roman"/>
        </w:rPr>
        <w:t>43.490,53 kn</w:t>
      </w:r>
    </w:p>
    <w:p w:rsidRDefault="00771C06" w:rsidP="00771C06" w:rsidR="00771C06" w:rsidRPr="00771C06">
      <w:pPr>
        <w:ind w:firstLine="360"/>
        <w:jc w:val="both"/>
        <w:rPr>
          <w:rFonts w:hAnsi="Times New Roman" w:ascii="Times New Roman"/>
        </w:rPr>
      </w:pPr>
    </w:p>
    <w:p w:rsidRDefault="00987DAD" w:rsidP="004168B0" w:rsidR="005D22D2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KRIK d.o.o. u stečaju</w:t>
      </w:r>
    </w:p>
    <w:p w:rsidRDefault="005D22D2" w:rsidP="005D22D2" w:rsidR="00771C06" w:rsidRPr="004168B0">
      <w:pPr>
        <w:pStyle w:val="Odlomakpopisa"/>
        <w:jc w:val="both"/>
        <w:rPr>
          <w:rFonts w:hAnsi="Times New Roman" w:ascii="Times New Roman"/>
        </w:rPr>
      </w:pPr>
      <w:r w:rsidRPr="005D22D2">
        <w:rPr>
          <w:rFonts w:hAnsi="Times New Roman" w:ascii="Times New Roman"/>
        </w:rPr>
        <w:t xml:space="preserve">Split, </w:t>
      </w:r>
      <w:r w:rsidR="00771C06" w:rsidRPr="004168B0">
        <w:rPr>
          <w:rFonts w:hAnsi="Times New Roman" w:ascii="Times New Roman"/>
        </w:rPr>
        <w:t>Put Stinica bb, OIB: 64670535003</w:t>
      </w:r>
      <w:r w:rsidR="00771C06" w:rsidRPr="004168B0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</w:t>
      </w:r>
      <w:r w:rsidR="00771C06" w:rsidRPr="004168B0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                           </w:t>
      </w:r>
      <w:r w:rsidR="00771C06" w:rsidRPr="004168B0">
        <w:rPr>
          <w:rFonts w:hAnsi="Times New Roman" w:ascii="Times New Roman"/>
        </w:rPr>
        <w:t>120.488,00 kn</w:t>
      </w:r>
    </w:p>
    <w:p w:rsidRDefault="00605686" w:rsidP="00771C06" w:rsidR="00605686">
      <w:pPr>
        <w:ind w:firstLine="360"/>
        <w:jc w:val="both"/>
        <w:rPr>
          <w:rFonts w:hAnsi="Times New Roman" w:ascii="Times New Roman"/>
        </w:rPr>
      </w:pPr>
    </w:p>
    <w:p w:rsidRDefault="000A0AD6" w:rsidP="004168B0" w:rsidR="00987DAD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Osijek-Koteks d.d.</w:t>
      </w:r>
    </w:p>
    <w:p w:rsidRDefault="00987DAD" w:rsidP="00987DAD" w:rsidR="00605686" w:rsidRPr="004168B0">
      <w:pPr>
        <w:pStyle w:val="Odlomakpopisa"/>
        <w:jc w:val="both"/>
        <w:rPr>
          <w:rFonts w:hAnsi="Times New Roman" w:ascii="Times New Roman"/>
        </w:rPr>
      </w:pPr>
      <w:r w:rsidRPr="00987DAD">
        <w:rPr>
          <w:rFonts w:hAnsi="Times New Roman" w:ascii="Times New Roman"/>
        </w:rPr>
        <w:t xml:space="preserve">Osijek, </w:t>
      </w:r>
      <w:r w:rsidR="00605686" w:rsidRPr="004168B0">
        <w:rPr>
          <w:rFonts w:hAnsi="Times New Roman" w:ascii="Times New Roman"/>
        </w:rPr>
        <w:t>Šamačka 11, OIB: 44610694500</w:t>
      </w:r>
      <w:r w:rsidR="00605686" w:rsidRPr="004168B0">
        <w:rPr>
          <w:rFonts w:hAnsi="Times New Roman" w:ascii="Times New Roman"/>
        </w:rPr>
        <w:tab/>
      </w:r>
      <w:r w:rsidR="00D861B6" w:rsidRPr="004168B0">
        <w:rPr>
          <w:rFonts w:hAnsi="Times New Roman" w:ascii="Times New Roman"/>
        </w:rPr>
        <w:t xml:space="preserve">    </w:t>
      </w:r>
      <w:r>
        <w:rPr>
          <w:rFonts w:hAnsi="Times New Roman" w:ascii="Times New Roman"/>
        </w:rPr>
        <w:t xml:space="preserve">                                   </w:t>
      </w:r>
      <w:r w:rsidR="00D861B6" w:rsidRPr="004168B0">
        <w:rPr>
          <w:rFonts w:hAnsi="Times New Roman" w:ascii="Times New Roman"/>
        </w:rPr>
        <w:t xml:space="preserve">      </w:t>
      </w:r>
      <w:r w:rsidR="00605686" w:rsidRPr="004168B0">
        <w:rPr>
          <w:rFonts w:hAnsi="Times New Roman" w:ascii="Times New Roman"/>
        </w:rPr>
        <w:t>137.497,88 kn</w:t>
      </w:r>
    </w:p>
    <w:p w:rsidRDefault="00771C06" w:rsidP="00771C06" w:rsidR="00771C06" w:rsidRPr="00771C06">
      <w:pPr>
        <w:ind w:firstLine="360"/>
        <w:jc w:val="both"/>
        <w:rPr>
          <w:rFonts w:hAnsi="Times New Roman" w:ascii="Times New Roman"/>
        </w:rPr>
      </w:pPr>
    </w:p>
    <w:p w:rsidRDefault="00771C06" w:rsidP="004168B0" w:rsidR="00987DAD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</w:rPr>
      </w:pPr>
      <w:r w:rsidRPr="004168B0">
        <w:rPr>
          <w:rFonts w:hAnsi="Times New Roman" w:ascii="Times New Roman"/>
        </w:rPr>
        <w:t>TRIGLAV OSIGURANJE d.d</w:t>
      </w:r>
      <w:r w:rsidR="00987DAD">
        <w:rPr>
          <w:rFonts w:hAnsi="Times New Roman" w:ascii="Times New Roman"/>
        </w:rPr>
        <w:t>.</w:t>
      </w:r>
    </w:p>
    <w:p w:rsidRDefault="00987DAD" w:rsidP="00987DAD" w:rsidR="00771C06" w:rsidRPr="00987DAD">
      <w:pPr>
        <w:ind w:left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D861B6" w:rsidRPr="00987DAD">
        <w:rPr>
          <w:rFonts w:hAnsi="Times New Roman" w:ascii="Times New Roman"/>
        </w:rPr>
        <w:t xml:space="preserve"> </w:t>
      </w:r>
      <w:r w:rsidRPr="00987DAD">
        <w:rPr>
          <w:rFonts w:hAnsi="Times New Roman" w:ascii="Times New Roman"/>
        </w:rPr>
        <w:t xml:space="preserve">Zagreb, </w:t>
      </w:r>
      <w:r w:rsidR="00D861B6" w:rsidRPr="00987DAD">
        <w:rPr>
          <w:rFonts w:hAnsi="Times New Roman" w:ascii="Times New Roman"/>
        </w:rPr>
        <w:t>Antuna Heinza 4, OIB:</w:t>
      </w:r>
      <w:r w:rsidR="00771C06" w:rsidRPr="00987DAD">
        <w:rPr>
          <w:rFonts w:hAnsi="Times New Roman" w:ascii="Times New Roman"/>
        </w:rPr>
        <w:t xml:space="preserve"> 29743547503</w:t>
      </w:r>
      <w:r w:rsidR="00771C06" w:rsidRPr="00987DAD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</w:t>
      </w:r>
      <w:r w:rsidR="00771C06" w:rsidRPr="00987DAD">
        <w:rPr>
          <w:rFonts w:hAnsi="Times New Roman" w:ascii="Times New Roman"/>
        </w:rPr>
        <w:tab/>
      </w:r>
      <w:r w:rsidRPr="00987DAD">
        <w:rPr>
          <w:rFonts w:hAnsi="Times New Roman" w:ascii="Times New Roman"/>
        </w:rPr>
        <w:t xml:space="preserve">                         </w:t>
      </w:r>
      <w:r w:rsidR="00771C06" w:rsidRPr="00987DAD">
        <w:rPr>
          <w:rFonts w:hAnsi="Times New Roman" w:ascii="Times New Roman"/>
        </w:rPr>
        <w:t>4.363,07 kn</w:t>
      </w:r>
    </w:p>
    <w:p w:rsidRDefault="00771C06" w:rsidP="00445147" w:rsidR="00771C06">
      <w:pPr>
        <w:ind w:firstLine="360"/>
        <w:jc w:val="both"/>
        <w:rPr>
          <w:rFonts w:hAnsi="Times New Roman" w:ascii="Times New Roman"/>
        </w:rPr>
      </w:pPr>
    </w:p>
    <w:p w:rsidRDefault="00771C06" w:rsidP="00445147" w:rsidR="00771C06">
      <w:pPr>
        <w:ind w:firstLine="360"/>
        <w:jc w:val="both"/>
        <w:rPr>
          <w:rFonts w:hAnsi="Times New Roman" w:ascii="Times New Roman"/>
        </w:rPr>
      </w:pPr>
    </w:p>
    <w:p w:rsidRDefault="0085681C" w:rsidP="00771C06" w:rsidR="0085681C">
      <w:pPr>
        <w:jc w:val="both"/>
        <w:rPr>
          <w:rFonts w:hAnsi="Times New Roman" w:ascii="Times New Roman"/>
        </w:rPr>
      </w:pPr>
    </w:p>
    <w:p w:rsidRDefault="0085681C" w:rsidP="0085681C" w:rsidR="0085681C" w:rsidRPr="008725D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Vjerovnici čija su potraživanja osporena mogu u roku od osam dana računajući od dana primitka ovog rješenja tužbom pokrenuti postupak kod ovog suda ili nastaviti pokrenuti parnični postupak radi utvrđenja osnovanosti svojih potraživanja. </w:t>
      </w:r>
      <w:r w:rsidR="00F45CB5">
        <w:rPr>
          <w:rFonts w:hAnsi="Times New Roman" w:ascii="Times New Roman"/>
        </w:rPr>
        <w:t xml:space="preserve">Ukoliko vjerovnik u dodijeljenom roku ne pokrene, odnosno ne nastavi započetu parnicu smatrat će se da je odustao od prava na vođenje parnice. 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FB0D58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ispitnom ročištu održanom </w:t>
      </w:r>
      <w:r w:rsidR="00434E48">
        <w:rPr>
          <w:rFonts w:hAnsi="Times New Roman" w:ascii="Times New Roman"/>
        </w:rPr>
        <w:t>31</w:t>
      </w:r>
      <w:r>
        <w:rPr>
          <w:rFonts w:hAnsi="Times New Roman" w:ascii="Times New Roman"/>
        </w:rPr>
        <w:t xml:space="preserve">. </w:t>
      </w:r>
      <w:r w:rsidR="008167F1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2017., ispitane su sve prijavljene tražbine prema iznosima i redu, a koje su prijavljene u roku.</w:t>
      </w:r>
    </w:p>
    <w:p w:rsidRDefault="0085681C" w:rsidP="0087203A" w:rsidR="0085681C">
      <w:pPr>
        <w:rPr>
          <w:rFonts w:hAnsi="Times New Roman" w:ascii="Times New Roman"/>
        </w:rPr>
      </w:pPr>
    </w:p>
    <w:p w:rsidRDefault="0085681C" w:rsidP="008167F1" w:rsidR="0085681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Tražbine navedene pod toč. I. </w:t>
      </w:r>
      <w:r w:rsidR="008167F1">
        <w:rPr>
          <w:rFonts w:hAnsi="Times New Roman" w:ascii="Times New Roman"/>
        </w:rPr>
        <w:t xml:space="preserve">i II. </w:t>
      </w:r>
      <w:r>
        <w:rPr>
          <w:rFonts w:hAnsi="Times New Roman" w:ascii="Times New Roman"/>
        </w:rPr>
        <w:t>ovog rješenja stečajni upravitelj je u cijelosti priznao, a radi se o tražbinama</w:t>
      </w:r>
      <w:r w:rsidR="008167F1">
        <w:rPr>
          <w:rFonts w:hAnsi="Times New Roman" w:ascii="Times New Roman"/>
        </w:rPr>
        <w:t xml:space="preserve"> prvog</w:t>
      </w:r>
      <w:r>
        <w:rPr>
          <w:rFonts w:hAnsi="Times New Roman" w:ascii="Times New Roman"/>
        </w:rPr>
        <w:t xml:space="preserve"> višeg isplatnog reda u ukupnom iznosu od </w:t>
      </w:r>
      <w:r w:rsidR="008167F1">
        <w:rPr>
          <w:rFonts w:hAnsi="Times New Roman" w:ascii="Times New Roman"/>
        </w:rPr>
        <w:t>993.769,19</w:t>
      </w:r>
      <w:r w:rsidR="00F215B8">
        <w:rPr>
          <w:rFonts w:hAnsi="Times New Roman" w:ascii="Times New Roman"/>
        </w:rPr>
        <w:t xml:space="preserve"> kn, </w:t>
      </w:r>
      <w:r w:rsidR="008167F1">
        <w:rPr>
          <w:rFonts w:hAnsi="Times New Roman" w:ascii="Times New Roman"/>
        </w:rPr>
        <w:t xml:space="preserve">te tražbinama II. višeg isplatnog reda u ukupnom iznosu od 30.926.112,70 kn, </w:t>
      </w:r>
      <w:r w:rsidR="00F215B8">
        <w:rPr>
          <w:rFonts w:hAnsi="Times New Roman" w:ascii="Times New Roman"/>
        </w:rPr>
        <w:t xml:space="preserve">a koje tražbine nisu osporili nazočni stečajni vjerovnici, sve sukladno odredbi čl. 71. Stečajnog zakona </w:t>
      </w:r>
      <w:r w:rsidR="00F215B8" w:rsidRPr="00F215B8">
        <w:rPr>
          <w:rFonts w:hAnsi="Times New Roman" w:ascii="Times New Roman"/>
        </w:rPr>
        <w:t>("Narodne novine" broj 44/96, 29/99, 129/00 i 123/03, 82/06, 116/10, 25/12, 133/12 – dalje SZ)</w:t>
      </w:r>
      <w:r w:rsidR="008167F1">
        <w:rPr>
          <w:rFonts w:hAnsi="Times New Roman" w:ascii="Times New Roman"/>
        </w:rPr>
        <w:t>. S</w:t>
      </w:r>
      <w:r w:rsidR="00F215B8">
        <w:rPr>
          <w:rFonts w:hAnsi="Times New Roman" w:ascii="Times New Roman"/>
        </w:rPr>
        <w:t xml:space="preserve">toga se te tražbine temeljem odredbe čl. 177. st. 1. SZ-a smatraju utvrđenima. </w:t>
      </w:r>
    </w:p>
    <w:p w:rsidRDefault="008167F1" w:rsidP="0087203A" w:rsidR="008167F1">
      <w:pPr>
        <w:rPr>
          <w:rFonts w:hAnsi="Times New Roman" w:ascii="Times New Roman"/>
        </w:rPr>
      </w:pPr>
    </w:p>
    <w:p w:rsidRDefault="008167F1" w:rsidP="008167F1" w:rsidR="008167F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Stečajni upravitelj je djelomično osporio prijavljenu tražbinu prvog višeg isplatnog reda </w:t>
      </w:r>
      <w:r w:rsidRPr="008167F1">
        <w:rPr>
          <w:rFonts w:hAnsi="Times New Roman" w:ascii="Times New Roman"/>
        </w:rPr>
        <w:t>RH, Ministarstvo financija, Porezna</w:t>
      </w:r>
      <w:r>
        <w:rPr>
          <w:rFonts w:hAnsi="Times New Roman" w:ascii="Times New Roman"/>
        </w:rPr>
        <w:t xml:space="preserve"> uprava, Područni ured Zagreb u iznosu od  </w:t>
      </w:r>
      <w:r w:rsidRPr="008167F1">
        <w:rPr>
          <w:rFonts w:hAnsi="Times New Roman" w:ascii="Times New Roman"/>
        </w:rPr>
        <w:t>117.709,50 kn</w:t>
      </w:r>
      <w:r w:rsidR="00801F35">
        <w:rPr>
          <w:rFonts w:hAnsi="Times New Roman" w:ascii="Times New Roman"/>
        </w:rPr>
        <w:t xml:space="preserve"> i to iz razloga što je u tom dijelu prijava tražbine s osnova doprinosa iz i na plaće koji su uključeni u bruto plaćama prijavljenim od strane radnika, te kao takovi i  priznati. </w:t>
      </w:r>
    </w:p>
    <w:p w:rsidRDefault="00801F35" w:rsidP="008167F1" w:rsidR="00801F35">
      <w:pPr>
        <w:jc w:val="both"/>
        <w:rPr>
          <w:rFonts w:hAnsi="Times New Roman" w:ascii="Times New Roman"/>
        </w:rPr>
      </w:pPr>
    </w:p>
    <w:p w:rsidRDefault="00801F35" w:rsidP="005224CF" w:rsidR="005224CF" w:rsidRPr="005224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224CF" w:rsidRPr="005224CF">
        <w:rPr>
          <w:rFonts w:hAnsi="Times New Roman" w:ascii="Times New Roman"/>
        </w:rPr>
        <w:t xml:space="preserve">Stečajni upravitelj </w:t>
      </w:r>
      <w:r w:rsidR="006208D6">
        <w:rPr>
          <w:rFonts w:hAnsi="Times New Roman" w:ascii="Times New Roman"/>
        </w:rPr>
        <w:t xml:space="preserve">je također djelomično osporio prijavljenu tražbinu vjerovnika drugog višeg isplatnog reda </w:t>
      </w:r>
      <w:r w:rsidR="005224CF" w:rsidRPr="005224CF">
        <w:rPr>
          <w:rFonts w:hAnsi="Times New Roman" w:ascii="Times New Roman"/>
        </w:rPr>
        <w:t xml:space="preserve">BRODOMERKUR d.d., </w:t>
      </w:r>
      <w:r w:rsidR="006208D6" w:rsidRPr="006208D6">
        <w:rPr>
          <w:rFonts w:hAnsi="Times New Roman" w:ascii="Times New Roman"/>
        </w:rPr>
        <w:t xml:space="preserve">Split, </w:t>
      </w:r>
      <w:r w:rsidR="006208D6">
        <w:rPr>
          <w:rFonts w:hAnsi="Times New Roman" w:ascii="Times New Roman"/>
        </w:rPr>
        <w:t>i to u iznosu od 908.333,11 kn</w:t>
      </w:r>
      <w:r w:rsidR="00225F10">
        <w:rPr>
          <w:rFonts w:hAnsi="Times New Roman" w:ascii="Times New Roman"/>
        </w:rPr>
        <w:t xml:space="preserve">, time da se osporava iznos od </w:t>
      </w:r>
      <w:r w:rsidR="00225F10" w:rsidRPr="00225F10">
        <w:rPr>
          <w:rFonts w:hAnsi="Times New Roman" w:ascii="Times New Roman"/>
        </w:rPr>
        <w:t>415.831,24 kn s osnove glavnice i iznos o</w:t>
      </w:r>
      <w:r w:rsidR="00225F10">
        <w:rPr>
          <w:rFonts w:hAnsi="Times New Roman" w:ascii="Times New Roman"/>
        </w:rPr>
        <w:t xml:space="preserve">d 492.501,87 kn s osnove kamata. </w:t>
      </w:r>
      <w:r w:rsidR="007A0969">
        <w:rPr>
          <w:rFonts w:hAnsi="Times New Roman" w:ascii="Times New Roman"/>
        </w:rPr>
        <w:t>Istu je osporio, budući</w:t>
      </w:r>
      <w:r w:rsidR="005224CF" w:rsidRPr="005224CF">
        <w:rPr>
          <w:rFonts w:hAnsi="Times New Roman" w:ascii="Times New Roman"/>
        </w:rPr>
        <w:t xml:space="preserve"> tražbina nije prijavljena u skladu sa sklopljenom predstečajnom nagodbom, tj</w:t>
      </w:r>
      <w:r w:rsidR="007A0969">
        <w:rPr>
          <w:rFonts w:hAnsi="Times New Roman" w:ascii="Times New Roman"/>
        </w:rPr>
        <w:t>.</w:t>
      </w:r>
      <w:r w:rsidR="005224CF" w:rsidRPr="005224CF">
        <w:rPr>
          <w:rFonts w:hAnsi="Times New Roman" w:ascii="Times New Roman"/>
        </w:rPr>
        <w:t xml:space="preserve"> prijavljen je ukupni iznos tražbine utvrđen u predstečajnoj nagodbi, a ne preostali iznos duga nakon otpusta duga prema predstečajnoj nagodbi, te je obračunata zatezna kamata na ukupno prijavljen iznos a ne ona prema predstečajnoj nagodbi, te zatezna kamata na dospjele a neplaćene rate. </w:t>
      </w:r>
    </w:p>
    <w:p w:rsidRDefault="005224CF" w:rsidP="005224CF" w:rsidR="005224CF" w:rsidRPr="005224CF">
      <w:pPr>
        <w:jc w:val="both"/>
        <w:rPr>
          <w:rFonts w:hAnsi="Times New Roman" w:ascii="Times New Roman"/>
        </w:rPr>
      </w:pPr>
    </w:p>
    <w:p w:rsidRDefault="008F24B2" w:rsidP="005224CF" w:rsidR="008F24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</w:t>
      </w:r>
      <w:r w:rsidR="005224CF" w:rsidRPr="005224CF">
        <w:rPr>
          <w:rFonts w:hAnsi="Times New Roman" w:ascii="Times New Roman"/>
        </w:rPr>
        <w:t>jerovnik</w:t>
      </w:r>
      <w:r>
        <w:rPr>
          <w:rFonts w:hAnsi="Times New Roman" w:ascii="Times New Roman"/>
        </w:rPr>
        <w:t>u</w:t>
      </w:r>
      <w:r w:rsidR="005224CF" w:rsidRPr="005224CF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drugog višeg isplatnog reda </w:t>
      </w:r>
      <w:r w:rsidR="005224CF" w:rsidRPr="005224CF">
        <w:rPr>
          <w:rFonts w:hAnsi="Times New Roman" w:ascii="Times New Roman"/>
        </w:rPr>
        <w:t xml:space="preserve">Hrvatske šume d.o.o., Zagreb, </w:t>
      </w:r>
      <w:r>
        <w:rPr>
          <w:rFonts w:hAnsi="Times New Roman" w:ascii="Times New Roman"/>
        </w:rPr>
        <w:t xml:space="preserve">djelomično je osporena tražbina u iznosu od 43.490,53 kn, i to s osnove obračunatih zateznih kamata na </w:t>
      </w:r>
      <w:r w:rsidR="00857CA5">
        <w:rPr>
          <w:rFonts w:hAnsi="Times New Roman" w:ascii="Times New Roman"/>
        </w:rPr>
        <w:t xml:space="preserve">glavnicu temeljem Stpn-11/2013 </w:t>
      </w:r>
      <w:r>
        <w:rPr>
          <w:rFonts w:hAnsi="Times New Roman" w:ascii="Times New Roman"/>
        </w:rPr>
        <w:t>iznos od 24.740,53</w:t>
      </w:r>
      <w:r w:rsidR="00857CA5">
        <w:rPr>
          <w:rFonts w:hAnsi="Times New Roman" w:ascii="Times New Roman"/>
        </w:rPr>
        <w:t xml:space="preserve"> kn obzirom da je vjerovnik obračunao zatezne kamate na ukupan iznos neplaćene glavnice, a trebao je samo na dospjele a neplaćene rate po predstečajnoj nagodbi, te prijavljeni trošak vođenja postupka predstečajne nagodbe pred Financijskom agencijom u iznosu od 18.750,00 kn iz razloga što sukladno čl. 86 ZFPPSN-a svaki sudionik u predstečajnoj nagodbi snosi svoje troškove neovisno o ishodu postupka.</w:t>
      </w:r>
      <w:r w:rsidR="00A637B1">
        <w:rPr>
          <w:rFonts w:hAnsi="Times New Roman" w:ascii="Times New Roman"/>
        </w:rPr>
        <w:t xml:space="preserve"> </w:t>
      </w:r>
    </w:p>
    <w:p w:rsidRDefault="005224CF" w:rsidP="005224CF" w:rsidR="005224CF" w:rsidRPr="005224CF">
      <w:pPr>
        <w:jc w:val="both"/>
        <w:rPr>
          <w:rFonts w:hAnsi="Times New Roman" w:ascii="Times New Roman"/>
        </w:rPr>
      </w:pPr>
    </w:p>
    <w:p w:rsidRDefault="000714E5" w:rsidP="000714E5" w:rsidR="005224CF" w:rsidRPr="005224C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</w:t>
      </w:r>
      <w:r w:rsidR="005224CF" w:rsidRPr="005224CF">
        <w:rPr>
          <w:rFonts w:hAnsi="Times New Roman" w:ascii="Times New Roman"/>
        </w:rPr>
        <w:t>jerovnik</w:t>
      </w:r>
      <w:r>
        <w:rPr>
          <w:rFonts w:hAnsi="Times New Roman" w:ascii="Times New Roman"/>
        </w:rPr>
        <w:t>u drugog višeg isplatnog reda</w:t>
      </w:r>
      <w:r w:rsidR="005224CF" w:rsidRPr="005224CF">
        <w:rPr>
          <w:rFonts w:hAnsi="Times New Roman" w:ascii="Times New Roman"/>
        </w:rPr>
        <w:t xml:space="preserve"> KRIK d.o.o. u stečaju, Split, </w:t>
      </w:r>
      <w:r>
        <w:rPr>
          <w:rFonts w:hAnsi="Times New Roman" w:ascii="Times New Roman"/>
        </w:rPr>
        <w:t>djelomično je osporena tražbina u iznosu od 120.448,00 kn i to iz razloga što</w:t>
      </w:r>
      <w:r w:rsidR="005224CF" w:rsidRPr="005224CF">
        <w:rPr>
          <w:rFonts w:hAnsi="Times New Roman" w:ascii="Times New Roman"/>
        </w:rPr>
        <w:t xml:space="preserve"> tražbina nije prijavljena u skladu sa skloplj</w:t>
      </w:r>
      <w:r>
        <w:rPr>
          <w:rFonts w:hAnsi="Times New Roman" w:ascii="Times New Roman"/>
        </w:rPr>
        <w:t xml:space="preserve">enom predstečajnom nagodbom, tj. </w:t>
      </w:r>
      <w:r w:rsidR="005224CF" w:rsidRPr="005224CF">
        <w:rPr>
          <w:rFonts w:hAnsi="Times New Roman" w:ascii="Times New Roman"/>
        </w:rPr>
        <w:t>prijavljen je ukupni iznos tražbine utvrđen u predstečajnoj nagodbi, a ne preostali iznos duga nakon otpusta duga prema predstečajnoj nagodbi.</w:t>
      </w:r>
    </w:p>
    <w:p w:rsidRDefault="005224CF" w:rsidP="005224CF" w:rsidR="005224CF" w:rsidRPr="005224CF">
      <w:pPr>
        <w:jc w:val="both"/>
        <w:rPr>
          <w:rFonts w:hAnsi="Times New Roman" w:ascii="Times New Roman"/>
        </w:rPr>
      </w:pPr>
      <w:r w:rsidRPr="005224CF">
        <w:rPr>
          <w:rFonts w:hAnsi="Times New Roman" w:ascii="Times New Roman"/>
        </w:rPr>
        <w:t xml:space="preserve"> </w:t>
      </w:r>
    </w:p>
    <w:p w:rsidRDefault="000714E5" w:rsidP="008F5770" w:rsidR="005224CF" w:rsidRPr="005224C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V</w:t>
      </w:r>
      <w:r w:rsidR="005224CF" w:rsidRPr="005224CF">
        <w:rPr>
          <w:rFonts w:hAnsi="Times New Roman" w:ascii="Times New Roman"/>
        </w:rPr>
        <w:t>jerovnik</w:t>
      </w:r>
      <w:r>
        <w:rPr>
          <w:rFonts w:hAnsi="Times New Roman" w:ascii="Times New Roman"/>
        </w:rPr>
        <w:t>u drugog višeg isplatnog reda</w:t>
      </w:r>
      <w:r w:rsidR="005224CF" w:rsidRPr="005224CF">
        <w:rPr>
          <w:rFonts w:hAnsi="Times New Roman" w:ascii="Times New Roman"/>
        </w:rPr>
        <w:t xml:space="preserve"> TRIGLAV OSIGURANJE d.d., Zagreb, </w:t>
      </w:r>
      <w:r>
        <w:rPr>
          <w:rFonts w:hAnsi="Times New Roman" w:ascii="Times New Roman"/>
        </w:rPr>
        <w:t xml:space="preserve">djelomično je osporena tražbina u iznosu od </w:t>
      </w:r>
      <w:r w:rsidR="008F5770" w:rsidRPr="008F5770">
        <w:rPr>
          <w:rFonts w:hAnsi="Times New Roman" w:ascii="Times New Roman"/>
        </w:rPr>
        <w:t>4.363,07 kn</w:t>
      </w:r>
      <w:r w:rsidR="008F5770">
        <w:rPr>
          <w:rFonts w:hAnsi="Times New Roman" w:ascii="Times New Roman"/>
        </w:rPr>
        <w:t xml:space="preserve"> i to s osnova glavnice iznos od 749,06 kn, te s osnova kamata iznos od 3.614,01 kn iz razloga što </w:t>
      </w:r>
      <w:r w:rsidR="005224CF" w:rsidRPr="005224CF">
        <w:rPr>
          <w:rFonts w:hAnsi="Times New Roman" w:ascii="Times New Roman"/>
        </w:rPr>
        <w:t xml:space="preserve">tražbina nije prijavljena u skladu sa sklopljenom predstečajnom nagodbom, tj. prijavljen je ukupni iznos tražbine utvrđen u predstečajnoj nagodbi, a ne preostali iznos duga nakon otpusta duga prema predstečajnoj nagodbi, te je obračunata zatezna kamata na ukupno prijavljen iznos a ne ona prema predstečajnoj nagodbi, i zatezna kamata na dospjele a neplaćene rate. </w:t>
      </w:r>
    </w:p>
    <w:p w:rsidRDefault="005224CF" w:rsidP="005224CF" w:rsidR="005224CF" w:rsidRPr="005224CF">
      <w:pPr>
        <w:jc w:val="both"/>
        <w:rPr>
          <w:rFonts w:hAnsi="Times New Roman" w:ascii="Times New Roman"/>
        </w:rPr>
      </w:pPr>
    </w:p>
    <w:p w:rsidRDefault="005224CF" w:rsidP="00265FE5" w:rsidR="005224CF" w:rsidRPr="005224CF">
      <w:pPr>
        <w:ind w:firstLine="708"/>
        <w:jc w:val="both"/>
        <w:rPr>
          <w:rFonts w:hAnsi="Times New Roman" w:ascii="Times New Roman"/>
        </w:rPr>
      </w:pPr>
      <w:r w:rsidRPr="005224CF">
        <w:rPr>
          <w:rFonts w:hAnsi="Times New Roman" w:ascii="Times New Roman"/>
        </w:rPr>
        <w:t>Stečajni upravitelj</w:t>
      </w:r>
      <w:r w:rsidR="00C32A75">
        <w:rPr>
          <w:rFonts w:hAnsi="Times New Roman" w:ascii="Times New Roman"/>
        </w:rPr>
        <w:t xml:space="preserve"> je u cijelosti osporio tražbinu vjerovnika drugog višeg isplatnog reda</w:t>
      </w:r>
      <w:r w:rsidRPr="005224CF">
        <w:rPr>
          <w:rFonts w:hAnsi="Times New Roman" w:ascii="Times New Roman"/>
        </w:rPr>
        <w:t xml:space="preserve"> CIGLENICA d.o.o., Zaprešić, </w:t>
      </w:r>
      <w:r w:rsidR="00C32A75">
        <w:rPr>
          <w:rFonts w:hAnsi="Times New Roman" w:ascii="Times New Roman"/>
        </w:rPr>
        <w:t xml:space="preserve">u </w:t>
      </w:r>
      <w:r w:rsidRPr="005224CF">
        <w:rPr>
          <w:rFonts w:hAnsi="Times New Roman" w:ascii="Times New Roman"/>
        </w:rPr>
        <w:t>iznos</w:t>
      </w:r>
      <w:r w:rsidR="00C32A75">
        <w:rPr>
          <w:rFonts w:hAnsi="Times New Roman" w:ascii="Times New Roman"/>
        </w:rPr>
        <w:t>u</w:t>
      </w:r>
      <w:r w:rsidRPr="005224CF">
        <w:rPr>
          <w:rFonts w:hAnsi="Times New Roman" w:ascii="Times New Roman"/>
        </w:rPr>
        <w:t xml:space="preserve"> od 601.640,54 kn, i to iznos od 390.178,39 kn s osnove glavnice, te iznos od 211.462</w:t>
      </w:r>
      <w:r w:rsidR="00F45CB5">
        <w:rPr>
          <w:rFonts w:hAnsi="Times New Roman" w:ascii="Times New Roman"/>
        </w:rPr>
        <w:t xml:space="preserve">,15 kn s </w:t>
      </w:r>
      <w:r w:rsidR="00C32A75">
        <w:rPr>
          <w:rFonts w:hAnsi="Times New Roman" w:ascii="Times New Roman"/>
        </w:rPr>
        <w:t xml:space="preserve">osnove zateznih kamata, budući </w:t>
      </w:r>
      <w:r w:rsidRPr="005224CF">
        <w:rPr>
          <w:rFonts w:hAnsi="Times New Roman" w:ascii="Times New Roman"/>
        </w:rPr>
        <w:t>u knjigovodstvenoj dokumentaciji dužnika stoji</w:t>
      </w:r>
      <w:r w:rsidR="00B75D41">
        <w:rPr>
          <w:rFonts w:hAnsi="Times New Roman" w:ascii="Times New Roman"/>
        </w:rPr>
        <w:t xml:space="preserve"> potraživanja od ovog vjerovnika</w:t>
      </w:r>
      <w:r w:rsidR="00C32A75">
        <w:rPr>
          <w:rFonts w:hAnsi="Times New Roman" w:ascii="Times New Roman"/>
        </w:rPr>
        <w:t>,</w:t>
      </w:r>
      <w:r w:rsidRPr="005224CF">
        <w:rPr>
          <w:rFonts w:hAnsi="Times New Roman" w:ascii="Times New Roman"/>
        </w:rPr>
        <w:t xml:space="preserve"> a ne obveza prema njemu.</w:t>
      </w:r>
    </w:p>
    <w:p w:rsidRDefault="005224CF" w:rsidP="005224CF" w:rsidR="005224CF" w:rsidRPr="005224CF">
      <w:pPr>
        <w:jc w:val="both"/>
        <w:rPr>
          <w:rFonts w:hAnsi="Times New Roman" w:ascii="Times New Roman"/>
        </w:rPr>
      </w:pPr>
    </w:p>
    <w:p w:rsidRDefault="00265FE5" w:rsidP="00265FE5" w:rsidR="00801F3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</w:t>
      </w:r>
      <w:r w:rsidR="005224CF" w:rsidRPr="005224CF">
        <w:rPr>
          <w:rFonts w:hAnsi="Times New Roman" w:ascii="Times New Roman"/>
        </w:rPr>
        <w:t>jerovnik</w:t>
      </w:r>
      <w:r>
        <w:rPr>
          <w:rFonts w:hAnsi="Times New Roman" w:ascii="Times New Roman"/>
        </w:rPr>
        <w:t xml:space="preserve">u drugog višeg isplatnog reda Osijek-Koteks d.d., </w:t>
      </w:r>
      <w:r w:rsidR="005224CF" w:rsidRPr="005224CF">
        <w:rPr>
          <w:rFonts w:hAnsi="Times New Roman" w:ascii="Times New Roman"/>
        </w:rPr>
        <w:t>Osijek,</w:t>
      </w:r>
      <w:r>
        <w:rPr>
          <w:rFonts w:hAnsi="Times New Roman" w:ascii="Times New Roman"/>
        </w:rPr>
        <w:t xml:space="preserve"> u cijelosti je osporena prijavljena tražbina u</w:t>
      </w:r>
      <w:r w:rsidR="005224CF" w:rsidRPr="005224CF">
        <w:rPr>
          <w:rFonts w:hAnsi="Times New Roman" w:ascii="Times New Roman"/>
        </w:rPr>
        <w:t xml:space="preserve"> iznos</w:t>
      </w:r>
      <w:r>
        <w:rPr>
          <w:rFonts w:hAnsi="Times New Roman" w:ascii="Times New Roman"/>
        </w:rPr>
        <w:t>u</w:t>
      </w:r>
      <w:r w:rsidR="005224CF" w:rsidRPr="005224CF">
        <w:rPr>
          <w:rFonts w:hAnsi="Times New Roman" w:ascii="Times New Roman"/>
        </w:rPr>
        <w:t xml:space="preserve"> od 137.497,88 kn, </w:t>
      </w:r>
      <w:r>
        <w:rPr>
          <w:rFonts w:hAnsi="Times New Roman" w:ascii="Times New Roman"/>
        </w:rPr>
        <w:t xml:space="preserve"> </w:t>
      </w:r>
      <w:r w:rsidR="005224CF" w:rsidRPr="005224CF">
        <w:rPr>
          <w:rFonts w:hAnsi="Times New Roman" w:ascii="Times New Roman"/>
        </w:rPr>
        <w:t>iz osnove terećenja za obračunate kamate do 31.12.2009.</w:t>
      </w:r>
      <w:r w:rsidR="00EB65B1">
        <w:rPr>
          <w:rFonts w:hAnsi="Times New Roman" w:ascii="Times New Roman"/>
        </w:rPr>
        <w:t>, budući</w:t>
      </w:r>
      <w:r w:rsidR="005224CF" w:rsidRPr="005224CF">
        <w:rPr>
          <w:rFonts w:hAnsi="Times New Roman" w:ascii="Times New Roman"/>
        </w:rPr>
        <w:t xml:space="preserve"> je</w:t>
      </w:r>
      <w:r w:rsidR="00EB65B1">
        <w:rPr>
          <w:rFonts w:hAnsi="Times New Roman" w:ascii="Times New Roman"/>
        </w:rPr>
        <w:t xml:space="preserve"> za istu nastupila</w:t>
      </w:r>
      <w:r w:rsidR="005224CF" w:rsidRPr="005224CF">
        <w:rPr>
          <w:rFonts w:hAnsi="Times New Roman" w:ascii="Times New Roman"/>
        </w:rPr>
        <w:t xml:space="preserve"> zastar</w:t>
      </w:r>
      <w:r w:rsidR="00EB65B1">
        <w:rPr>
          <w:rFonts w:hAnsi="Times New Roman" w:ascii="Times New Roman"/>
        </w:rPr>
        <w:t>a</w:t>
      </w:r>
      <w:r w:rsidR="005224CF" w:rsidRPr="005224CF">
        <w:rPr>
          <w:rFonts w:hAnsi="Times New Roman" w:ascii="Times New Roman"/>
        </w:rPr>
        <w:t>.</w:t>
      </w:r>
    </w:p>
    <w:p w:rsidRDefault="00DC5F22" w:rsidP="00DC5F22" w:rsidR="00DC5F22">
      <w:pPr>
        <w:jc w:val="both"/>
        <w:rPr>
          <w:rFonts w:hAnsi="Times New Roman" w:ascii="Times New Roman"/>
        </w:rPr>
      </w:pPr>
    </w:p>
    <w:p w:rsidRDefault="00DC5F22" w:rsidP="00FE09DA" w:rsidR="00DC5F2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navedenog ročišta sud je temeljem odredbe čl. </w:t>
      </w:r>
      <w:r w:rsidR="00FE09DA">
        <w:rPr>
          <w:rFonts w:hAnsi="Times New Roman" w:ascii="Times New Roman"/>
        </w:rPr>
        <w:t xml:space="preserve">177. st. 2. sastavio tablicu ispitanih tražbina u koju su za svaku prijavljenu tražbinu uneseni podaci o tome u kojoj je mjeri tražbina utvrđena, odnosno osporena prema svom iznosu i svom redu. </w:t>
      </w:r>
    </w:p>
    <w:p w:rsidRDefault="00FE09DA" w:rsidP="00DC5F22" w:rsidR="00FE09DA">
      <w:pPr>
        <w:rPr>
          <w:rFonts w:hAnsi="Times New Roman" w:ascii="Times New Roman"/>
        </w:rPr>
      </w:pPr>
    </w:p>
    <w:p w:rsidRDefault="00FE09DA" w:rsidP="00FE09DA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odredbe čl. 177. st. 3. a u svezi čl. 178. st. 1. i 6. i čl. 179. SZ-a, vjerovnik čije je potraživanje osporeno upućen je na pokretanje parnice radi utvrđivanja osporene tražbine, odnosno na nastavljanje pokrenutog parničnog postupka u roku navedenom u izreci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8A17AF">
        <w:rPr>
          <w:rFonts w:hAnsi="Times New Roman" w:ascii="Times New Roman"/>
        </w:rPr>
        <w:t>3</w:t>
      </w:r>
      <w:r w:rsidRPr="0087203A">
        <w:rPr>
          <w:rFonts w:hAnsi="Times New Roman" w:ascii="Times New Roman"/>
        </w:rPr>
        <w:t>.</w:t>
      </w:r>
      <w:r w:rsidR="000A0AD6">
        <w:rPr>
          <w:rFonts w:hAnsi="Times New Roman" w:ascii="Times New Roman"/>
        </w:rPr>
        <w:t xml:space="preserve"> </w:t>
      </w:r>
      <w:r w:rsidR="008A17AF">
        <w:rPr>
          <w:rFonts w:hAnsi="Times New Roman" w:ascii="Times New Roman"/>
        </w:rPr>
        <w:t>travnja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CA38C0">
        <w:rPr>
          <w:rFonts w:hAnsi="Times New Roman" w:ascii="Times New Roman"/>
        </w:rPr>
        <w:t>, v.r.</w:t>
      </w:r>
    </w:p>
    <w:p w:rsidRDefault="00CA38C0" w:rsidP="005808FA" w:rsidR="00CA38C0">
      <w:pPr>
        <w:jc w:val="right"/>
        <w:rPr>
          <w:rFonts w:hAnsi="Times New Roman" w:ascii="Times New Roman"/>
        </w:rPr>
      </w:pPr>
    </w:p>
    <w:p w:rsidRDefault="00CA38C0" w:rsidP="005808FA" w:rsidR="00CA38C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A38C0" w:rsidP="005808FA" w:rsidR="00CA38C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A38C0" w:rsidP="005808FA" w:rsidR="00CA38C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186E0A" w:rsidP="00DA56AD" w:rsidR="0087203A">
      <w:pPr>
        <w:ind w:firstLine="708"/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 xml:space="preserve">Protiv ovog rješenja pravo na žalbu ima stečajni upravitelj i svaki vjerovnik u dijelu koji se tiče njegove prijavljene tražbine, odnosno tražbine koju je osporio (čl. </w:t>
      </w:r>
      <w:r w:rsidR="005C1FAA">
        <w:rPr>
          <w:rFonts w:hAnsi="Times New Roman" w:ascii="Times New Roman"/>
        </w:rPr>
        <w:t>177</w:t>
      </w:r>
      <w:r w:rsidRPr="00186E0A">
        <w:rPr>
          <w:rFonts w:hAnsi="Times New Roman" w:ascii="Times New Roman"/>
        </w:rPr>
        <w:t xml:space="preserve">. st. </w:t>
      </w:r>
      <w:r w:rsidR="005C1FAA">
        <w:rPr>
          <w:rFonts w:hAnsi="Times New Roman" w:ascii="Times New Roman"/>
        </w:rPr>
        <w:t>4. i 5</w:t>
      </w:r>
      <w:r w:rsidRPr="00186E0A">
        <w:rPr>
          <w:rFonts w:hAnsi="Times New Roman" w:ascii="Times New Roman"/>
        </w:rPr>
        <w:t xml:space="preserve">. SZ-a). Rok za žalbu iznosi osam dana od dana </w:t>
      </w:r>
      <w:r w:rsidR="005C1FAA">
        <w:rPr>
          <w:rFonts w:hAnsi="Times New Roman" w:ascii="Times New Roman"/>
        </w:rPr>
        <w:t>dostave pisanog otpravka.</w:t>
      </w:r>
      <w:r w:rsidRPr="00186E0A">
        <w:rPr>
          <w:rFonts w:hAnsi="Times New Roman" w:ascii="Times New Roman"/>
        </w:rPr>
        <w:t xml:space="preserve"> Žalba se podnosi ovom sudu u dva primjerka putem ovog suda Visokom trgovačkom sudu Republike Hrvatske.</w:t>
      </w:r>
    </w:p>
    <w:p w:rsidRDefault="00186E0A" w:rsidP="00186E0A" w:rsidR="00186E0A" w:rsidRPr="0087203A">
      <w:pPr>
        <w:rPr>
          <w:rFonts w:hAnsi="Times New Roman" w:ascii="Times New Roman"/>
        </w:rPr>
      </w:pPr>
    </w:p>
    <w:p w:rsidRDefault="00185C08" w:rsidP="00FB0D58" w:rsidR="00185C08" w:rsidRPr="001A1A01">
      <w:pPr>
        <w:ind w:firstLine="708"/>
        <w:rPr>
          <w:rFonts w:hAnsi="Times New Roman" w:ascii="Times New Roman"/>
        </w:rPr>
      </w:pPr>
    </w:p>
    <w:sectPr w:rsidSect="0075117E" w:rsidR="00185C08" w:rsidRPr="001A1A0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38C0">
          <w:rPr>
            <w:noProof/>
          </w:rPr>
          <w:t>6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434E48">
          <w:rPr>
            <w:rFonts w:hAnsi="Times New Roman" w:ascii="Times New Roman"/>
          </w:rPr>
          <w:t>211/15</w:t>
        </w:r>
        <w:r w:rsidR="00F0201C">
          <w:rPr>
            <w:rFonts w:hAnsi="Times New Roman" w:ascii="Times New Roman"/>
          </w:rPr>
          <w:t>-38</w:t>
        </w:r>
      </w:p>
      <w:p w:rsidRDefault="00CA38C0" w:rsidR="0060670C">
        <w:pPr>
          <w:pStyle w:val="Zaglavlje"/>
          <w:jc w:val="center"/>
        </w:pPr>
      </w:p>
    </w:sdtContent>
  </w:sdt>
  <w:p w:rsidRDefault="00CA38C0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82C25"/>
    <w:multiLevelType w:val="hybridMultilevel"/>
    <w:tmpl w:val="FCC0F8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421A203E"/>
    <w:multiLevelType w:val="hybridMultilevel"/>
    <w:tmpl w:val="BEB25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192190"/>
    <w:multiLevelType w:val="hybridMultilevel"/>
    <w:tmpl w:val="D618E9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B1B5D5E"/>
    <w:multiLevelType w:val="hybridMultilevel"/>
    <w:tmpl w:val="A57025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6992582C"/>
    <w:multiLevelType w:val="hybridMultilevel"/>
    <w:tmpl w:val="FC54A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95A4339"/>
    <w:multiLevelType w:val="hybridMultilevel"/>
    <w:tmpl w:val="0826DD00"/>
    <w:lvl w:tplc="D8968F9E" w:ilvl="0">
      <w:start w:val="1"/>
      <w:numFmt w:val="decimal"/>
      <w:lvlText w:val="%1."/>
      <w:lvlJc w:val="left"/>
      <w:pPr>
        <w:ind w:hanging="360" w:left="780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5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3"/>
  </w:num>
  <w:num w:numId="8">
    <w:abstractNumId w:val="4"/>
  </w:num>
  <w:num w:numId="9">
    <w:abstractNumId w:val="11"/>
  </w:num>
  <w:num w:numId="10">
    <w:abstractNumId w:val="15"/>
  </w:num>
  <w:num w:numId="11">
    <w:abstractNumId w:val="8"/>
  </w:num>
  <w:num w:numId="12">
    <w:abstractNumId w:val="2"/>
  </w:num>
  <w:num w:numId="13">
    <w:abstractNumId w:val="14"/>
  </w:num>
  <w:num w:numId="14">
    <w:abstractNumId w:val="12"/>
  </w:num>
  <w:num w:numId="15">
    <w:abstractNumId w:val="10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2F96"/>
    <w:rsid w:val="00026DB1"/>
    <w:rsid w:val="00042EC5"/>
    <w:rsid w:val="0005705C"/>
    <w:rsid w:val="000714E5"/>
    <w:rsid w:val="00092E8E"/>
    <w:rsid w:val="00096301"/>
    <w:rsid w:val="00096468"/>
    <w:rsid w:val="00097ED4"/>
    <w:rsid w:val="000A0AD6"/>
    <w:rsid w:val="000A302D"/>
    <w:rsid w:val="000D066B"/>
    <w:rsid w:val="000D63AD"/>
    <w:rsid w:val="000E28DB"/>
    <w:rsid w:val="000E3302"/>
    <w:rsid w:val="000E560A"/>
    <w:rsid w:val="001013E8"/>
    <w:rsid w:val="001051C3"/>
    <w:rsid w:val="00110FC9"/>
    <w:rsid w:val="00117232"/>
    <w:rsid w:val="00121605"/>
    <w:rsid w:val="00144FF4"/>
    <w:rsid w:val="00161BF2"/>
    <w:rsid w:val="00164E08"/>
    <w:rsid w:val="0017507E"/>
    <w:rsid w:val="00175FBE"/>
    <w:rsid w:val="00181C25"/>
    <w:rsid w:val="00185C08"/>
    <w:rsid w:val="00186E0A"/>
    <w:rsid w:val="0019399D"/>
    <w:rsid w:val="001A1A01"/>
    <w:rsid w:val="001B48C1"/>
    <w:rsid w:val="001B6B85"/>
    <w:rsid w:val="001C1992"/>
    <w:rsid w:val="001C2523"/>
    <w:rsid w:val="001D0F25"/>
    <w:rsid w:val="00200FA9"/>
    <w:rsid w:val="00210B7B"/>
    <w:rsid w:val="002138AB"/>
    <w:rsid w:val="002207BD"/>
    <w:rsid w:val="002246F6"/>
    <w:rsid w:val="00225F10"/>
    <w:rsid w:val="00241C7D"/>
    <w:rsid w:val="00262423"/>
    <w:rsid w:val="00265FE5"/>
    <w:rsid w:val="002775D1"/>
    <w:rsid w:val="00277787"/>
    <w:rsid w:val="00277D1E"/>
    <w:rsid w:val="002D485F"/>
    <w:rsid w:val="002D609A"/>
    <w:rsid w:val="002E36F1"/>
    <w:rsid w:val="003114E0"/>
    <w:rsid w:val="003422B3"/>
    <w:rsid w:val="00355A50"/>
    <w:rsid w:val="00356D24"/>
    <w:rsid w:val="00362CCF"/>
    <w:rsid w:val="00373500"/>
    <w:rsid w:val="00395F7D"/>
    <w:rsid w:val="003A6A61"/>
    <w:rsid w:val="003A7D08"/>
    <w:rsid w:val="003C3799"/>
    <w:rsid w:val="004168B0"/>
    <w:rsid w:val="0042534A"/>
    <w:rsid w:val="00434E48"/>
    <w:rsid w:val="004363A2"/>
    <w:rsid w:val="00445147"/>
    <w:rsid w:val="00445660"/>
    <w:rsid w:val="00453A14"/>
    <w:rsid w:val="00456E7D"/>
    <w:rsid w:val="00467E7F"/>
    <w:rsid w:val="0047225D"/>
    <w:rsid w:val="004C28B3"/>
    <w:rsid w:val="0050375D"/>
    <w:rsid w:val="00514B96"/>
    <w:rsid w:val="0052243E"/>
    <w:rsid w:val="005224CF"/>
    <w:rsid w:val="0052756B"/>
    <w:rsid w:val="00547FD2"/>
    <w:rsid w:val="00571B45"/>
    <w:rsid w:val="005808FA"/>
    <w:rsid w:val="005C1FAA"/>
    <w:rsid w:val="005C3DA6"/>
    <w:rsid w:val="005C7798"/>
    <w:rsid w:val="005D22D2"/>
    <w:rsid w:val="005F06BF"/>
    <w:rsid w:val="005F7E02"/>
    <w:rsid w:val="00601A6F"/>
    <w:rsid w:val="00602601"/>
    <w:rsid w:val="00605686"/>
    <w:rsid w:val="006205FA"/>
    <w:rsid w:val="006208D6"/>
    <w:rsid w:val="00632A85"/>
    <w:rsid w:val="00646ADE"/>
    <w:rsid w:val="006753BD"/>
    <w:rsid w:val="00685855"/>
    <w:rsid w:val="006862D5"/>
    <w:rsid w:val="00695B29"/>
    <w:rsid w:val="006A7CBC"/>
    <w:rsid w:val="006D50C3"/>
    <w:rsid w:val="00704DFC"/>
    <w:rsid w:val="007050E4"/>
    <w:rsid w:val="007230A2"/>
    <w:rsid w:val="00733BA9"/>
    <w:rsid w:val="0075117E"/>
    <w:rsid w:val="0076181A"/>
    <w:rsid w:val="00771B72"/>
    <w:rsid w:val="00771C06"/>
    <w:rsid w:val="00775029"/>
    <w:rsid w:val="0079068B"/>
    <w:rsid w:val="007A0969"/>
    <w:rsid w:val="007B24DB"/>
    <w:rsid w:val="007F50E6"/>
    <w:rsid w:val="00801EFD"/>
    <w:rsid w:val="00801F35"/>
    <w:rsid w:val="00813D04"/>
    <w:rsid w:val="008167F1"/>
    <w:rsid w:val="00827435"/>
    <w:rsid w:val="0083040F"/>
    <w:rsid w:val="0083503A"/>
    <w:rsid w:val="00851FD4"/>
    <w:rsid w:val="0085681C"/>
    <w:rsid w:val="00857CA5"/>
    <w:rsid w:val="00866493"/>
    <w:rsid w:val="0087203A"/>
    <w:rsid w:val="008725D8"/>
    <w:rsid w:val="008753F6"/>
    <w:rsid w:val="00881D90"/>
    <w:rsid w:val="008A17AF"/>
    <w:rsid w:val="008A2687"/>
    <w:rsid w:val="008C235C"/>
    <w:rsid w:val="008D0481"/>
    <w:rsid w:val="008E3949"/>
    <w:rsid w:val="008F24B2"/>
    <w:rsid w:val="008F5770"/>
    <w:rsid w:val="009449DB"/>
    <w:rsid w:val="0095654D"/>
    <w:rsid w:val="00966407"/>
    <w:rsid w:val="009701A0"/>
    <w:rsid w:val="00972572"/>
    <w:rsid w:val="00987DAD"/>
    <w:rsid w:val="00997385"/>
    <w:rsid w:val="009B2378"/>
    <w:rsid w:val="009B3948"/>
    <w:rsid w:val="009B5CB7"/>
    <w:rsid w:val="009D733B"/>
    <w:rsid w:val="009E0674"/>
    <w:rsid w:val="009F6249"/>
    <w:rsid w:val="00A15F4F"/>
    <w:rsid w:val="00A1637D"/>
    <w:rsid w:val="00A1760B"/>
    <w:rsid w:val="00A265B2"/>
    <w:rsid w:val="00A331B7"/>
    <w:rsid w:val="00A402AE"/>
    <w:rsid w:val="00A637B1"/>
    <w:rsid w:val="00A70719"/>
    <w:rsid w:val="00A85C1E"/>
    <w:rsid w:val="00A85CC6"/>
    <w:rsid w:val="00A96B27"/>
    <w:rsid w:val="00AA2F3A"/>
    <w:rsid w:val="00AC09A6"/>
    <w:rsid w:val="00AE1E7E"/>
    <w:rsid w:val="00B028D4"/>
    <w:rsid w:val="00B10043"/>
    <w:rsid w:val="00B12C85"/>
    <w:rsid w:val="00B42A8C"/>
    <w:rsid w:val="00B531B6"/>
    <w:rsid w:val="00B540A5"/>
    <w:rsid w:val="00B75D41"/>
    <w:rsid w:val="00BA218D"/>
    <w:rsid w:val="00BA336B"/>
    <w:rsid w:val="00BA6BEB"/>
    <w:rsid w:val="00BA6D04"/>
    <w:rsid w:val="00BB114D"/>
    <w:rsid w:val="00BC2305"/>
    <w:rsid w:val="00BD6511"/>
    <w:rsid w:val="00BE2052"/>
    <w:rsid w:val="00BE4259"/>
    <w:rsid w:val="00BE607F"/>
    <w:rsid w:val="00C14B0B"/>
    <w:rsid w:val="00C27C69"/>
    <w:rsid w:val="00C327CC"/>
    <w:rsid w:val="00C32A75"/>
    <w:rsid w:val="00C46D17"/>
    <w:rsid w:val="00C577A0"/>
    <w:rsid w:val="00C623C1"/>
    <w:rsid w:val="00C84EE2"/>
    <w:rsid w:val="00C90F88"/>
    <w:rsid w:val="00CA38C0"/>
    <w:rsid w:val="00CE408C"/>
    <w:rsid w:val="00CF5826"/>
    <w:rsid w:val="00D11867"/>
    <w:rsid w:val="00D21927"/>
    <w:rsid w:val="00D3232C"/>
    <w:rsid w:val="00D42E48"/>
    <w:rsid w:val="00D56803"/>
    <w:rsid w:val="00D56D50"/>
    <w:rsid w:val="00D636DC"/>
    <w:rsid w:val="00D755C4"/>
    <w:rsid w:val="00D77CD5"/>
    <w:rsid w:val="00D861B6"/>
    <w:rsid w:val="00D930C1"/>
    <w:rsid w:val="00DA042E"/>
    <w:rsid w:val="00DA56AD"/>
    <w:rsid w:val="00DC165D"/>
    <w:rsid w:val="00DC5F22"/>
    <w:rsid w:val="00E35DA4"/>
    <w:rsid w:val="00E5782A"/>
    <w:rsid w:val="00E64B06"/>
    <w:rsid w:val="00E90B07"/>
    <w:rsid w:val="00EB65B1"/>
    <w:rsid w:val="00EC64BC"/>
    <w:rsid w:val="00EE219B"/>
    <w:rsid w:val="00EE768C"/>
    <w:rsid w:val="00F0201C"/>
    <w:rsid w:val="00F115F0"/>
    <w:rsid w:val="00F215B8"/>
    <w:rsid w:val="00F45CB5"/>
    <w:rsid w:val="00F75C06"/>
    <w:rsid w:val="00F834AE"/>
    <w:rsid w:val="00FB0D58"/>
    <w:rsid w:val="00FB77B4"/>
    <w:rsid w:val="00FD561B"/>
    <w:rsid w:val="00FE09DA"/>
    <w:rsid w:val="00FE1BD6"/>
    <w:rsid w:val="00FF0F54"/>
    <w:rsid w:val="00FF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38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38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8C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8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8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38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38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8C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8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8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2015.</izvorni_sadrzaj>
    <derivirana_varijabla naziv="DomainObject.Predmet.DatumOsnivanja_1">13.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St-211/2015</izvorni_sadrzaj>
    <derivirana_varijabla naziv="DomainObject.Predmet.OznakaBroj_1">St-211/2015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DINARIK d.o.o. zastupanog po punomoćniku Željko Penavić</izvorni_sadrzaj>
    <derivirana_varijabla naziv="DomainObject.Predmet.ProtustrankaFormated_1">  DINARIK d.o.o. zastupanog po punomoćniku Željko Penavić</derivirana_varijabla>
  </DomainObject.Predmet.ProtustrankaFormated>
  <DomainObject.Predmet.ProtustrankaFormatedOIB>
    <izvorni_sadrzaj>  DINARIK d.o.o., OIB 70492315407 zastupanog po punomoćniku Željko Penavić</izvorni_sadrzaj>
    <derivirana_varijabla naziv="DomainObject.Predmet.ProtustrankaFormatedOIB_1">  DINARIK d.o.o., OIB 70492315407 zastupanog po punomoćniku Željko Penavić</derivirana_varijabla>
  </DomainObject.Predmet.ProtustrankaFormatedOIB>
  <DomainObject.Predmet.ProtustrankaFormatedWithAdress>
    <izvorni_sadrzaj> DINARIK d.o.o., Cvijete Zuzorić 49, 10000 Zagreb zastupanog po punomoćniku Željko Penavić</izvorni_sadrzaj>
    <derivirana_varijabla naziv="DomainObject.Predmet.ProtustrankaFormatedWithAdress_1"> DINARIK d.o.o., Cvijete Zuzorić 49, 10000 Zagreb zastupanog po punomoćniku Željko Penavić</derivirana_varijabla>
  </DomainObject.Predmet.ProtustrankaFormatedWithAdress>
  <DomainObject.Predmet.ProtustrankaFormatedWithAdressOIB>
    <izvorni_sadrzaj> DINARIK d.o.o., OIB 70492315407, Cvijete Zuzorić 49, 10000 Zagreb zastupanog po punomoćniku Željko Penavić</izvorni_sadrzaj>
    <derivirana_varijabla naziv="DomainObject.Predmet.ProtustrankaFormatedWithAdressOIB_1"> DINARIK d.o.o., OIB 70492315407, Cvijete Zuzorić 49, 10000 Zagreb zastupanog po punomoćniku Željko Penavić</derivirana_varijabla>
  </DomainObject.Predmet.ProtustrankaFormatedWithAdressOIB>
  <DomainObject.Predmet.ProtustrankaWithAdress>
    <izvorni_sadrzaj>DINARIK d.o.o. Cvijete Zuzorić 49, 10000 Zagreb</izvorni_sadrzaj>
    <derivirana_varijabla naziv="DomainObject.Predmet.ProtustrankaWithAdress_1">DINARIK d.o.o. Cvijete Zuzorić 49, 10000 Zagreb</derivirana_varijabla>
  </DomainObject.Predmet.ProtustrankaWithAdress>
  <DomainObject.Predmet.ProtustrankaWithAdressOIB>
    <izvorni_sadrzaj>DINARIK d.o.o., OIB 70492315407, Cvijete Zuzorić 49, 10000 Zagreb</izvorni_sadrzaj>
    <derivirana_varijabla naziv="DomainObject.Predmet.ProtustrankaWithAdressOIB_1">DINARIK d.o.o., OIB 70492315407, Cvijete Zuzorić 49, 10000 Zagreb</derivirana_varijabla>
  </DomainObject.Predmet.ProtustrankaWithAdressOIB>
  <DomainObject.Predmet.ProtustrankaNazivFormated>
    <izvorni_sadrzaj>DINARIK d.o.o.</izvorni_sadrzaj>
    <derivirana_varijabla naziv="DomainObject.Predmet.ProtustrankaNazivFormated_1">DINARIK d.o.o.</derivirana_varijabla>
  </DomainObject.Predmet.ProtustrankaNazivFormated>
  <DomainObject.Predmet.ProtustrankaNazivFormatedOIB>
    <izvorni_sadrzaj>DINARIK d.o.o., OIB 70492315407</izvorni_sadrzaj>
    <derivirana_varijabla naziv="DomainObject.Predmet.ProtustrankaNazivFormatedOIB_1">DINARIK d.o.o., OIB 70492315407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DINARIK d.o.o.</izvorni_sadrzaj>
    <derivirana_varijabla naziv="DomainObject.Predmet.StrankaFormated_1">  DINARIK d.o.o.</derivirana_varijabla>
  </DomainObject.Predmet.StrankaFormated>
  <DomainObject.Predmet.StrankaFormatedOIB>
    <izvorni_sadrzaj>  DINARIK d.o.o., OIB 70492315407</izvorni_sadrzaj>
    <derivirana_varijabla naziv="DomainObject.Predmet.StrankaFormatedOIB_1">  DINARIK d.o.o., OIB 70492315407</derivirana_varijabla>
  </DomainObject.Predmet.StrankaFormatedOIB>
  <DomainObject.Predmet.StrankaFormatedWithAdress>
    <izvorni_sadrzaj> DINARIK d.o.o., Cvijete Zuzorić 49, 10000 Zagreb</izvorni_sadrzaj>
    <derivirana_varijabla naziv="DomainObject.Predmet.StrankaFormatedWithAdress_1"> DINARIK d.o.o., Cvijete Zuzorić 49, 10000 Zagreb</derivirana_varijabla>
  </DomainObject.Predmet.StrankaFormatedWithAdress>
  <DomainObject.Predmet.StrankaFormatedWithAdressOIB>
    <izvorni_sadrzaj> DINARIK d.o.o., OIB 70492315407, Cvijete Zuzorić 49, 10000 Zagreb</izvorni_sadrzaj>
    <derivirana_varijabla naziv="DomainObject.Predmet.StrankaFormatedWithAdressOIB_1"> DINARIK d.o.o., OIB 70492315407, Cvijete Zuzorić 49, 10000 Zagreb</derivirana_varijabla>
  </DomainObject.Predmet.StrankaFormatedWithAdressOIB>
  <DomainObject.Predmet.StrankaWithAdress>
    <izvorni_sadrzaj>DINARIK d.o.o. Cvijete Zuzorić 49,10000 Zagreb</izvorni_sadrzaj>
    <derivirana_varijabla naziv="DomainObject.Predmet.StrankaWithAdress_1">DINARIK d.o.o. Cvijete Zuzorić 49,10000 Zagreb</derivirana_varijabla>
  </DomainObject.Predmet.StrankaWithAdress>
  <DomainObject.Predmet.StrankaWithAdressOIB>
    <izvorni_sadrzaj>DINARIK d.o.o., OIB 70492315407, Cvijete Zuzorić 49,10000 Zagreb</izvorni_sadrzaj>
    <derivirana_varijabla naziv="DomainObject.Predmet.StrankaWithAdressOIB_1">DINARIK d.o.o., OIB 70492315407, Cvijete Zuzorić 49,10000 Zagreb</derivirana_varijabla>
  </DomainObject.Predmet.StrankaWithAdressOIB>
  <DomainObject.Predmet.StrankaNazivFormated>
    <izvorni_sadrzaj>DINARIK d.o.o.</izvorni_sadrzaj>
    <derivirana_varijabla naziv="DomainObject.Predmet.StrankaNazivFormated_1">DINARIK d.o.o.</derivirana_varijabla>
  </DomainObject.Predmet.StrankaNazivFormated>
  <DomainObject.Predmet.StrankaNazivFormatedOIB>
    <izvorni_sadrzaj>DINARIK d.o.o., OIB 70492315407</izvorni_sadrzaj>
    <derivirana_varijabla naziv="DomainObject.Predmet.StrankaNazivFormatedOIB_1">DINARIK d.o.o., OIB 70492315407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DINARIK d.o.o.</item>
    </izvorni_sadrzaj>
    <derivirana_varijabla naziv="DomainObject.Predmet.StrankaListFormated_1">
      <item>DINARIK d.o.o.</item>
    </derivirana_varijabla>
  </DomainObject.Predmet.StrankaListFormated>
  <DomainObject.Predmet.StrankaListFormatedOIB>
    <izvorni_sadrzaj>
      <item>DINARIK d.o.o., OIB 70492315407</item>
    </izvorni_sadrzaj>
    <derivirana_varijabla naziv="DomainObject.Predmet.StrankaListFormatedOIB_1">
      <item>DINARIK d.o.o., OIB 70492315407</item>
    </derivirana_varijabla>
  </DomainObject.Predmet.StrankaListFormatedOIB>
  <DomainObject.Predmet.StrankaListFormatedWithAdress>
    <izvorni_sadrzaj>
      <item>DINARIK d.o.o., Cvijete Zuzorić 49, 10000 Zagreb</item>
    </izvorni_sadrzaj>
    <derivirana_varijabla naziv="DomainObject.Predmet.StrankaListFormatedWithAdress_1">
      <item>DINARIK d.o.o., Cvijete Zuzorić 49, 10000 Zagreb</item>
    </derivirana_varijabla>
  </DomainObject.Predmet.StrankaListFormatedWithAdress>
  <DomainObject.Predmet.StrankaListFormatedWithAdressOIB>
    <izvorni_sadrzaj>
      <item>DINARIK d.o.o., OIB 70492315407, Cvijete Zuzorić 49, 10000 Zagreb</item>
    </izvorni_sadrzaj>
    <derivirana_varijabla naziv="DomainObject.Predmet.StrankaListFormatedWithAdressOIB_1">
      <item>DINARIK d.o.o., OIB 70492315407, Cvijete Zuzorić 49, 10000 Zagreb</item>
    </derivirana_varijabla>
  </DomainObject.Predmet.StrankaListFormatedWithAdressOIB>
  <DomainObject.Predmet.StrankaListNazivFormated>
    <izvorni_sadrzaj>
      <item>DINARIK d.o.o.</item>
    </izvorni_sadrzaj>
    <derivirana_varijabla naziv="DomainObject.Predmet.StrankaListNazivFormated_1">
      <item>DINARIK d.o.o.</item>
    </derivirana_varijabla>
  </DomainObject.Predmet.StrankaListNazivFormated>
  <DomainObject.Predmet.StrankaListNazivFormatedOIB>
    <izvorni_sadrzaj>
      <item>DINARIK d.o.o., OIB 70492315407</item>
    </izvorni_sadrzaj>
    <derivirana_varijabla naziv="DomainObject.Predmet.StrankaListNazivFormatedOIB_1">
      <item>DINARIK d.o.o., OIB 70492315407</item>
    </derivirana_varijabla>
  </DomainObject.Predmet.StrankaListNazivFormatedOIB>
  <DomainObject.Predmet.ProtuStrankaListFormated>
    <izvorni_sadrzaj>
      <item>DINARIK d.o.o. zastupanog po punomoćniku Željko Penavić</item>
    </izvorni_sadrzaj>
    <derivirana_varijabla naziv="DomainObject.Predmet.ProtuStrankaListFormated_1">
      <item>DINARIK d.o.o. zastupanog po punomoćniku Željko Penavić</item>
    </derivirana_varijabla>
  </DomainObject.Predmet.ProtuStrankaListFormated>
  <DomainObject.Predmet.ProtuStrankaListFormatedOIB>
    <izvorni_sadrzaj>
      <item>DINARIK d.o.o., OIB 70492315407 zastupanog po punomoćniku Željko Penavić</item>
    </izvorni_sadrzaj>
    <derivirana_varijabla naziv="DomainObject.Predmet.ProtuStrankaListFormatedOIB_1">
      <item>DINARIK d.o.o., OIB 70492315407 zastupanog po punomoćniku Željko Penavić</item>
    </derivirana_varijabla>
  </DomainObject.Predmet.ProtuStrankaListFormatedOIB>
  <DomainObject.Predmet.ProtuStrankaListFormatedWithAdress>
    <izvorni_sadrzaj>
      <item>DINARIK d.o.o., Cvijete Zuzorić 49, 10000 Zagreb zastupanog po punomoćniku Željko Penavić</item>
    </izvorni_sadrzaj>
    <derivirana_varijabla naziv="DomainObject.Predmet.ProtuStrankaListFormatedWithAdress_1">
      <item>DINARIK d.o.o., Cvijete Zuzorić 49, 10000 Zagreb zastupanog po punomoćniku Željko Penavić</item>
    </derivirana_varijabla>
  </DomainObject.Predmet.ProtuStrankaListFormatedWithAdress>
  <DomainObject.Predmet.ProtuStrankaListFormatedWithAdressOIB>
    <izvorni_sadrzaj>
      <item>DINARIK d.o.o., OIB 70492315407, Cvijete Zuzorić 49, 10000 Zagreb zastupanog po punomoćniku Željko Penavić</item>
    </izvorni_sadrzaj>
    <derivirana_varijabla naziv="DomainObject.Predmet.ProtuStrankaListFormatedWithAdressOIB_1">
      <item>DINARIK d.o.o., OIB 70492315407, Cvijete Zuzorić 49, 10000 Zagreb zastupanog po punomoćniku Željko Penavić</item>
    </derivirana_varijabla>
  </DomainObject.Predmet.ProtuStrankaListFormatedWithAdressOIB>
  <DomainObject.Predmet.ProtuStrankaListNazivFormated>
    <izvorni_sadrzaj>
      <item>DINARIK d.o.o.</item>
    </izvorni_sadrzaj>
    <derivirana_varijabla naziv="DomainObject.Predmet.ProtuStrankaListNazivFormated_1">
      <item>DINARIK d.o.o.</item>
    </derivirana_varijabla>
  </DomainObject.Predmet.ProtuStrankaListNazivFormated>
  <DomainObject.Predmet.ProtuStrankaListNazivFormatedOIB>
    <izvorni_sadrzaj>
      <item>DINARIK d.o.o., OIB 70492315407</item>
    </izvorni_sadrzaj>
    <derivirana_varijabla naziv="DomainObject.Predmet.ProtuStrankaListNazivFormatedOIB_1">
      <item>DINARIK d.o.o., OIB 70492315407</item>
    </derivirana_varijabla>
  </DomainObject.Predmet.ProtuStrankaListNazivFormatedOIB>
  <DomainObject.Predmet.OstaliListFormated>
    <izvorni_sadrzaj>
      <item>Željko Penavić punomoćnik sudionika u postupku DINARIK d.o.o.</item>
    </izvorni_sadrzaj>
    <derivirana_varijabla naziv="DomainObject.Predmet.OstaliListFormated_1">
      <item>Željko Penavić punomoćnik sudionika u postupku DINARIK d.o.o.</item>
    </derivirana_varijabla>
  </DomainObject.Predmet.OstaliListFormated>
  <DomainObject.Predmet.OstaliListFormatedOIB>
    <izvorni_sadrzaj>
      <item>Željko Penavić, OIB 62044867694 punomoćnik sudionika u postupku DINARIK d.o.o.</item>
    </izvorni_sadrzaj>
    <derivirana_varijabla naziv="DomainObject.Predmet.OstaliListFormatedOIB_1">
      <item>Željko Penavić, OIB 62044867694 punomoćnik sudionika u postupku DINARIK d.o.o.</item>
    </derivirana_varijabla>
  </DomainObject.Predmet.OstaliListFormatedOIB>
  <DomainObject.Predmet.OstaliListFormatedWithAdress>
    <izvorni_sadrzaj>
      <item>Željko Penavić, Lašćinska 119/A, 10000 Zagreb punomoćnik sudionika u postupku DINARIK d.o.o.</item>
    </izvorni_sadrzaj>
    <derivirana_varijabla naziv="DomainObject.Predmet.OstaliListFormatedWithAdress_1">
      <item>Željko Penavić, Lašćinska 119/A, 10000 Zagreb punomoćnik sudionika u postupku DINARIK d.o.o.</item>
    </derivirana_varijabla>
  </DomainObject.Predmet.OstaliListFormatedWithAdress>
  <DomainObject.Predmet.OstaliListFormatedWithAdressOIB>
    <izvorni_sadrzaj>
      <item>Željko Penavić, OIB 62044867694, Lašćinska 119/A, 10000 Zagreb punomoćnik sudionika u postupku DINARIK d.o.o.</item>
    </izvorni_sadrzaj>
    <derivirana_varijabla naziv="DomainObject.Predmet.OstaliListFormatedWithAdressOIB_1">
      <item>Željko Penavić, OIB 62044867694, Lašćinska 119/A, 10000 Zagreb punomoćnik sudionika u postupku DINARIK d.o.o.</item>
    </derivirana_varijabla>
  </DomainObject.Predmet.OstaliListFormatedWithAdressOIB>
  <DomainObject.Predmet.OstaliListNazivFormated>
    <izvorni_sadrzaj>
      <item>Željko Penavić</item>
    </izvorni_sadrzaj>
    <derivirana_varijabla naziv="DomainObject.Predmet.OstaliListNazivFormated_1">
      <item>Željko Penavić</item>
    </derivirana_varijabla>
  </DomainObject.Predmet.OstaliListNazivFormated>
  <DomainObject.Predmet.OstaliListNazivFormatedOIB>
    <izvorni_sadrzaj>
      <item>Željko Penavić, OIB 62044867694</item>
    </izvorni_sadrzaj>
    <derivirana_varijabla naziv="DomainObject.Predmet.OstaliListNazivFormatedOIB_1">
      <item>Željko Penavić, OIB 62044867694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DINARIK d.o.o.</izvorni_sadrzaj>
    <derivirana_varijabla naziv="DomainObject.Predmet.StrankaIDrugi_1">DINARIK d.o.o.</derivirana_varijabla>
  </DomainObject.Predmet.StrankaIDrugi>
  <DomainObject.Predmet.ProtustrankaIDrugi>
    <izvorni_sadrzaj>DINARIK d.o.o.</izvorni_sadrzaj>
    <derivirana_varijabla naziv="DomainObject.Predmet.ProtustrankaIDrugi_1">DINARIK d.o.o.</derivirana_varijabla>
  </DomainObject.Predmet.ProtustrankaIDrugi>
  <DomainObject.Predmet.StrankaIDrugiAdressOIB>
    <izvorni_sadrzaj>DINARIK d.o.o., OIB 70492315407, Cvijete Zuzorić 49, 10000 Zagreb</izvorni_sadrzaj>
    <derivirana_varijabla naziv="DomainObject.Predmet.StrankaIDrugiAdressOIB_1">DINARIK d.o.o., OIB 70492315407, Cvijete Zuzorić 49, 10000 Zagreb</derivirana_varijabla>
  </DomainObject.Predmet.StrankaIDrugiAdressOIB>
  <DomainObject.Predmet.ProtustrankaIDrugiAdressOIB>
    <izvorni_sadrzaj>DINARIK d.o.o., OIB 70492315407, Cvijete Zuzorić 49, 10000 Zagreb</izvorni_sadrzaj>
    <derivirana_varijabla naziv="DomainObject.Predmet.ProtustrankaIDrugiAdressOIB_1">DINARIK d.o.o., OIB 70492315407, Cvijete Zuzorić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DINARIK d.o.o.</item>
      <item>DINARIK d.o.o.</item>
      <item>Željko Penavić</item>
    </izvorni_sadrzaj>
    <derivirana_varijabla naziv="DomainObject.Predmet.SudioniciListNaziv_1">
      <item>DINARIK d.o.o.</item>
      <item>DINARIK d.o.o.</item>
      <item>Željko Penavić</item>
    </derivirana_varijabla>
  </DomainObject.Predmet.SudioniciListNaziv>
  <DomainObject.Predmet.SudioniciListAdressOIB>
    <izvorni_sadrzaj>
      <item>DINARIK d.o.o., OIB 70492315407, Cvijete Zuzorić 49,10000 Zagreb</item>
      <item>DINARIK d.o.o., OIB 70492315407, Cvijete Zuzorić 49,10000 Zagreb</item>
      <item>Željko Penavić, OIB 62044867694, Lašćinska 119/A,10000 Zagreb</item>
    </izvorni_sadrzaj>
    <derivirana_varijabla naziv="DomainObject.Predmet.SudioniciListAdressOIB_1">
      <item>DINARIK d.o.o., OIB 70492315407, Cvijete Zuzorić 49,10000 Zagreb</item>
      <item>DINARIK d.o.o., OIB 70492315407, Cvijete Zuzorić 49,10000 Zagreb</item>
      <item>Željko Penavić, OIB 62044867694, Lašćinska 119/A,10000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70492315407</item>
      <item>, OIB 70492315407</item>
      <item>, OIB 62044867694</item>
    </izvorni_sadrzaj>
    <derivirana_varijabla naziv="DomainObject.Predmet.SudioniciListNazivOIB_1">
      <item>, OIB 70492315407</item>
      <item>, OIB 70492315407</item>
      <item>, OIB 62044867694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FB3D2E-B148-400F-A9B2-BF09B64046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1539</properties:Words>
  <properties:Characters>8711</properties:Characters>
  <properties:Lines>285</properties:Lines>
  <properties:Paragraphs>142</properties:Paragraphs>
  <properties:TotalTime>168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2017-03-29T11:19:00Z</dcterms:created>
  <dc:creator>Gordana Grčić</dc:creator>
  <cp:lastModifiedBy>Žana Livaja</cp:lastModifiedBy>
  <cp:lastPrinted>2017-04-03T10:08:00Z</cp:lastPrinted>
  <dcterms:modified xmlns:xsi="http://www.w3.org/2001/XMLSchema-instance" xsi:type="dcterms:W3CDTF">2017-04-03T10:08:00Z</dcterms:modified>
  <cp:revision>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