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dec3" w14:paraId="192dec3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4D2D20">
        <w:t>214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4D2D20">
        <w:t>ERLIĆ j.</w:t>
      </w:r>
      <w:r w:rsidR="004D2D20" w:rsidRPr="00A56DCC">
        <w:t>d.o.o.</w:t>
      </w:r>
      <w:r w:rsidR="004D2D20">
        <w:t xml:space="preserve"> za računovodstvene usluge</w:t>
      </w:r>
      <w:r w:rsidR="004D2D20" w:rsidRPr="00A56DCC">
        <w:t xml:space="preserve">, </w:t>
      </w:r>
      <w:r w:rsidR="004D2D20">
        <w:t>Zadar</w:t>
      </w:r>
      <w:r w:rsidR="004D2D20" w:rsidRPr="00A56DCC">
        <w:t xml:space="preserve">, </w:t>
      </w:r>
      <w:r w:rsidR="004D2D20">
        <w:t>Poljana D. Domjanića 48</w:t>
      </w:r>
      <w:r w:rsidR="004D2D20" w:rsidRPr="00A56DCC">
        <w:t xml:space="preserve">, OIB: </w:t>
      </w:r>
      <w:r w:rsidR="004D2D20">
        <w:t>03523659587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4D2D20">
        <w:t>Ani Erlić</w:t>
      </w:r>
      <w:r w:rsidR="004D2D20" w:rsidRPr="00A56DCC">
        <w:t xml:space="preserve"> iz </w:t>
      </w:r>
      <w:r w:rsidR="004D2D20">
        <w:t>Nina</w:t>
      </w:r>
      <w:r>
        <w:t xml:space="preserve">,  </w:t>
      </w:r>
      <w:r w:rsidR="00876FDC">
        <w:t>11</w:t>
      </w:r>
      <w:r w:rsidR="00984003">
        <w:t xml:space="preserve">. </w:t>
      </w:r>
      <w:r w:rsidR="00BC0FE1">
        <w:t xml:space="preserve"> </w:t>
      </w:r>
      <w:r w:rsidR="004D2D20">
        <w:t>srpnja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4D2D20">
        <w:rPr>
          <w:b/>
        </w:rPr>
        <w:t>4</w:t>
      </w:r>
      <w:r w:rsidR="00372EF1" w:rsidRPr="00CE411B">
        <w:rPr>
          <w:b/>
        </w:rPr>
        <w:t xml:space="preserve">. </w:t>
      </w:r>
      <w:r w:rsidR="004D2D20">
        <w:rPr>
          <w:b/>
        </w:rPr>
        <w:t>rujna</w:t>
      </w:r>
      <w:r w:rsidR="006A2139" w:rsidRPr="00CE411B">
        <w:rPr>
          <w:b/>
        </w:rPr>
        <w:t xml:space="preserve"> 2018</w:t>
      </w:r>
      <w:r w:rsidR="00A67650" w:rsidRPr="00CE411B">
        <w:rPr>
          <w:b/>
        </w:rPr>
        <w:t xml:space="preserve">. u </w:t>
      </w:r>
      <w:r w:rsidR="004D2D20">
        <w:rPr>
          <w:b/>
        </w:rPr>
        <w:t>9</w:t>
      </w:r>
      <w:r w:rsidR="00DF0E12" w:rsidRPr="00CE411B">
        <w:rPr>
          <w:b/>
        </w:rPr>
        <w:t>,</w:t>
      </w:r>
      <w:r w:rsidR="004D2D20">
        <w:rPr>
          <w:b/>
        </w:rPr>
        <w:t>50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4D2D20">
        <w:t>Ana Erlić</w:t>
      </w:r>
      <w:r w:rsidR="004D2D20" w:rsidRPr="00A56DCC">
        <w:t xml:space="preserve"> iz </w:t>
      </w:r>
      <w:r w:rsidR="004D2D20">
        <w:t>Nina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4D2D20">
        <w:t>Ana Erlić</w:t>
      </w:r>
      <w:r w:rsidR="004D2D20" w:rsidRPr="00A56DCC">
        <w:t xml:space="preserve"> iz </w:t>
      </w:r>
      <w:r w:rsidR="004D2D20">
        <w:t>Nina</w:t>
      </w:r>
      <w:r w:rsidR="007263AB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4D2D20">
        <w:t>ERLIĆ j.</w:t>
      </w:r>
      <w:r w:rsidR="004D2D20" w:rsidRPr="00A56DCC">
        <w:t>d.o.o.</w:t>
      </w:r>
      <w:r w:rsidR="004D2D20">
        <w:t xml:space="preserve"> za računovodstvene usluge</w:t>
      </w:r>
      <w:r w:rsidR="004D2D20" w:rsidRPr="00A56DCC">
        <w:t xml:space="preserve">, </w:t>
      </w:r>
      <w:r w:rsidR="004D2D20">
        <w:t>Zadar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4D2D20">
        <w:t>13</w:t>
      </w:r>
      <w:r>
        <w:t xml:space="preserve">. </w:t>
      </w:r>
      <w:r w:rsidR="007A1CCB">
        <w:t>lipnja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4D2D20">
        <w:t>10</w:t>
      </w:r>
      <w:r w:rsidR="007263AB">
        <w:t>.</w:t>
      </w:r>
      <w:r w:rsidR="004D2D20">
        <w:t>303,77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5707C8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lastRenderedPageBreak/>
        <w:t>U Zadru</w:t>
      </w:r>
      <w:r w:rsidR="00CE411B">
        <w:t>,</w:t>
      </w:r>
      <w:r>
        <w:t xml:space="preserve"> </w:t>
      </w:r>
      <w:r w:rsidR="00876FDC">
        <w:t>11</w:t>
      </w:r>
      <w:r w:rsidR="00984003">
        <w:t xml:space="preserve">. </w:t>
      </w:r>
      <w:r w:rsidR="004D2D20">
        <w:t>srpnja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D945B7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4D2D20">
        <w:t>Ani Erlić</w:t>
      </w:r>
      <w:r w:rsidR="004D2D20" w:rsidRPr="00A56DCC">
        <w:t xml:space="preserve"> iz </w:t>
      </w:r>
      <w:r w:rsidR="004D2D20">
        <w:t>Nina</w:t>
      </w:r>
      <w:r w:rsidR="004D2D20" w:rsidRPr="00355932">
        <w:t xml:space="preserve">, </w:t>
      </w:r>
      <w:r w:rsidR="004D2D20">
        <w:rPr>
          <w:rFonts w:eastAsiaTheme="minorHAnsi"/>
          <w:lang w:eastAsia="en-US"/>
        </w:rPr>
        <w:t>Put bilih stina 11</w:t>
      </w:r>
      <w:r w:rsidR="00C87E33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945B7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4D2D20">
      <w:t>214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18F6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4CB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2D20"/>
    <w:rsid w:val="004D37AD"/>
    <w:rsid w:val="004D3BCD"/>
    <w:rsid w:val="004D5B0A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B6F23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07BB2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A1CCB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45FD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76FDC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35FE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82E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87E33"/>
    <w:rsid w:val="00C91F8D"/>
    <w:rsid w:val="00C92011"/>
    <w:rsid w:val="00CA62CF"/>
    <w:rsid w:val="00CB4D73"/>
    <w:rsid w:val="00CB5CA3"/>
    <w:rsid w:val="00CC056F"/>
    <w:rsid w:val="00CC38C9"/>
    <w:rsid w:val="00CC3921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5B7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4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5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5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St-214/2018</izvorni_sadrzaj>
    <derivirana_varijabla naziv="DomainObject.Predmet.OznakaBroj_1">St-214/2018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ERLIĆ j.d.o.o. za računovodstvene usluge</izvorni_sadrzaj>
    <derivirana_varijabla naziv="DomainObject.Predmet.ProtustrankaFormated_1">  ERLIĆ j.d.o.o. za računovodstvene usluge</derivirana_varijabla>
  </DomainObject.Predmet.ProtustrankaFormated>
  <DomainObject.Predmet.ProtustrankaFormatedOIB>
    <izvorni_sadrzaj>  ERLIĆ j.d.o.o. za računovodstvene usluge, OIB 03523659587</izvorni_sadrzaj>
    <derivirana_varijabla naziv="DomainObject.Predmet.ProtustrankaFormatedOIB_1">  ERLIĆ j.d.o.o. za računovodstvene usluge, OIB 03523659587</derivirana_varijabla>
  </DomainObject.Predmet.ProtustrankaFormatedOIB>
  <DomainObject.Predmet.ProtustrankaFormatedWithAdress>
    <izvorni_sadrzaj> ERLIĆ j.d.o.o. za računovodstvene usluge, Poljana D. Domjanića 48, 23000 Zadar</izvorni_sadrzaj>
    <derivirana_varijabla naziv="DomainObject.Predmet.ProtustrankaFormatedWithAdress_1"> ERLIĆ j.d.o.o. za računovodstvene usluge, Poljana D. Domjanića 48, 23000 Zadar</derivirana_varijabla>
  </DomainObject.Predmet.ProtustrankaFormatedWithAdress>
  <DomainObject.Predmet.ProtustrankaFormatedWithAdressOIB>
    <izvorni_sadrzaj> ERLIĆ j.d.o.o. za računovodstvene usluge, OIB 03523659587, Poljana D. Domjanića 48, 23000 Zadar</izvorni_sadrzaj>
    <derivirana_varijabla naziv="DomainObject.Predmet.ProtustrankaFormatedWithAdressOIB_1"> ERLIĆ j.d.o.o. za računovodstvene usluge, OIB 03523659587, Poljana D. Domjanića 48, 23000 Zadar</derivirana_varijabla>
  </DomainObject.Predmet.ProtustrankaFormatedWithAdressOIB>
  <DomainObject.Predmet.ProtustrankaWithAdress>
    <izvorni_sadrzaj>ERLIĆ j.d.o.o. za računovodstvene usluge Poljana D. Domjanića 48, 23000 Zadar</izvorni_sadrzaj>
    <derivirana_varijabla naziv="DomainObject.Predmet.ProtustrankaWithAdress_1">ERLIĆ j.d.o.o. za računovodstvene usluge Poljana D. Domjanića 48, 23000 Zadar</derivirana_varijabla>
  </DomainObject.Predmet.ProtustrankaWithAdress>
  <DomainObject.Predmet.ProtustrankaWithAdressOIB>
    <izvorni_sadrzaj>ERLIĆ j.d.o.o. za računovodstvene usluge, OIB 03523659587, Poljana D. Domjanića 48, 23000 Zadar</izvorni_sadrzaj>
    <derivirana_varijabla naziv="DomainObject.Predmet.ProtustrankaWithAdressOIB_1">ERLIĆ j.d.o.o. za računovodstvene usluge, OIB 03523659587, Poljana D. Domjanića 48, 23000 Zadar</derivirana_varijabla>
  </DomainObject.Predmet.ProtustrankaWithAdressOIB>
  <DomainObject.Predmet.ProtustrankaNazivFormated>
    <izvorni_sadrzaj>ERLIĆ j.d.o.o. za računovodstvene usluge</izvorni_sadrzaj>
    <derivirana_varijabla naziv="DomainObject.Predmet.ProtustrankaNazivFormated_1">ERLIĆ j.d.o.o. za računovodstvene usluge</derivirana_varijabla>
  </DomainObject.Predmet.ProtustrankaNazivFormated>
  <DomainObject.Predmet.ProtustrankaNazivFormatedOIB>
    <izvorni_sadrzaj>ERLIĆ j.d.o.o. za računovodstvene usluge, OIB 03523659587</izvorni_sadrzaj>
    <derivirana_varijabla naziv="DomainObject.Predmet.ProtustrankaNazivFormatedOIB_1">ERLIĆ j.d.o.o. za računovodstvene usluge, OIB 03523659587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ERLIĆ j.d.o.o. za računovodstvene usluge</item>
    </izvorni_sadrzaj>
    <derivirana_varijabla naziv="DomainObject.Predmet.ProtuStrankaListFormated_1">
      <item>ERLIĆ j.d.o.o. za računovodstvene usluge</item>
    </derivirana_varijabla>
  </DomainObject.Predmet.ProtuStrankaListFormated>
  <DomainObject.Predmet.ProtuStrankaListFormatedOIB>
    <izvorni_sadrzaj>
      <item>ERLIĆ j.d.o.o. za računovodstvene usluge, OIB 03523659587</item>
    </izvorni_sadrzaj>
    <derivirana_varijabla naziv="DomainObject.Predmet.ProtuStrankaListFormatedOIB_1">
      <item>ERLIĆ j.d.o.o. za računovodstvene usluge, OIB 03523659587</item>
    </derivirana_varijabla>
  </DomainObject.Predmet.ProtuStrankaListFormatedOIB>
  <DomainObject.Predmet.ProtuStrankaListFormatedWithAdress>
    <izvorni_sadrzaj>
      <item>ERLIĆ j.d.o.o. za računovodstvene usluge, Poljana D. Domjanića 48, 23000 Zadar</item>
    </izvorni_sadrzaj>
    <derivirana_varijabla naziv="DomainObject.Predmet.ProtuStrankaListFormatedWithAdress_1">
      <item>ERLIĆ j.d.o.o. za računovodstvene usluge, Poljana D. Domjanića 48, 23000 Zadar</item>
    </derivirana_varijabla>
  </DomainObject.Predmet.ProtuStrankaListFormatedWithAdress>
  <DomainObject.Predmet.ProtuStrankaListFormatedWithAdressOIB>
    <izvorni_sadrzaj>
      <item>ERLIĆ j.d.o.o. za računovodstvene usluge, OIB 03523659587, Poljana D. Domjanića 48, 23000 Zadar</item>
    </izvorni_sadrzaj>
    <derivirana_varijabla naziv="DomainObject.Predmet.ProtuStrankaListFormatedWithAdressOIB_1">
      <item>ERLIĆ j.d.o.o. za računovodstvene usluge, OIB 03523659587, Poljana D. Domjanića 48, 23000 Zadar</item>
    </derivirana_varijabla>
  </DomainObject.Predmet.ProtuStrankaListFormatedWithAdressOIB>
  <DomainObject.Predmet.ProtuStrankaListNazivFormated>
    <izvorni_sadrzaj>
      <item>ERLIĆ j.d.o.o. za računovodstvene usluge</item>
    </izvorni_sadrzaj>
    <derivirana_varijabla naziv="DomainObject.Predmet.ProtuStrankaListNazivFormated_1">
      <item>ERLIĆ j.d.o.o. za računovodstvene usluge</item>
    </derivirana_varijabla>
  </DomainObject.Predmet.ProtuStrankaListNazivFormated>
  <DomainObject.Predmet.ProtuStrankaListNazivFormatedOIB>
    <izvorni_sadrzaj>
      <item>ERLIĆ j.d.o.o. za računovodstvene usluge, OIB 03523659587</item>
    </izvorni_sadrzaj>
    <derivirana_varijabla naziv="DomainObject.Predmet.ProtuStrankaListNazivFormatedOIB_1">
      <item>ERLIĆ j.d.o.o. za računovodstvene usluge, OIB 03523659587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ERLIĆ j.d.o.o. za računovodstvene usluge</izvorni_sadrzaj>
    <derivirana_varijabla naziv="DomainObject.Predmet.ProtustrankaIDrugi_1">ERLIĆ j.d.o.o. za računovodstvene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ERLIĆ j.d.o.o. za računovodstvene usluge, OIB 03523659587, Poljana D. Domjanića 48, 23000 Zadar</izvorni_sadrzaj>
    <derivirana_varijabla naziv="DomainObject.Predmet.ProtustrankaIDrugiAdressOIB_1">ERLIĆ j.d.o.o. za računovodstvene usluge, OIB 03523659587, Poljana D. Domjanića 48,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ERLIĆ j.d.o.o. za računovodstvene usluge</item>
    </izvorni_sadrzaj>
    <derivirana_varijabla naziv="DomainObject.Predmet.SudioniciListNaziv_1">
      <item>FINA</item>
      <item>ERLIĆ j.d.o.o. za računovodstvene usluge</item>
    </derivirana_varijabla>
  </DomainObject.Predmet.SudioniciListNaziv>
  <DomainObject.Predmet.SudioniciListAdressOIB>
    <izvorni_sadrzaj>
      <item>FINA, OIB 85821130368, Ivana Danila 4,23000 Zadar</item>
      <item>ERLIĆ j.d.o.o. za računovodstvene usluge, OIB 03523659587, Poljana D. Domjanića 48,23000 Zadar</item>
    </izvorni_sadrzaj>
    <derivirana_varijabla naziv="DomainObject.Predmet.SudioniciListAdressOIB_1">
      <item>FINA, OIB 85821130368, Ivana Danila 4,23000 Zadar</item>
      <item>ERLIĆ j.d.o.o. za računovodstvene usluge, OIB 03523659587, Poljana D. Domjanića 48,23000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03523659587</item>
    </izvorni_sadrzaj>
    <derivirana_varijabla naziv="DomainObject.Predmet.SudioniciListNazivOIB_1">
      <item>, OIB 85821130368</item>
      <item>, OIB 03523659587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35CAB2-6449-482E-ADD4-847B687FE2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2349</properties:Characters>
  <properties:Lines>72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2018-07-11T06:15:00Z</dcterms:created>
  <dc:creator>Administrator</dc:creator>
  <cp:lastModifiedBy>Ante Rubelj</cp:lastModifiedBy>
  <cp:lastPrinted>2018-07-12T10:45:00Z</cp:lastPrinted>
  <dcterms:modified xmlns:xsi="http://www.w3.org/2001/XMLSchema-instance" xsi:type="dcterms:W3CDTF">2018-07-12T10:45:00Z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(1St-214-18-4 -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