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f418" w14:paraId="d04f418" w:rsidRDefault="007128C0" w:rsidP="00910611" w:rsidR="007128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28C0" w:rsidP="00910611" w:rsidR="007128C0">
      <w:r>
        <w:rPr>
          <w:rFonts w:eastAsia="MS Mincho"/>
        </w:rPr>
        <w:t>REPUBLIKA HRVATSKA</w:t>
      </w:r>
    </w:p>
    <w:p w:rsidRDefault="007128C0" w:rsidP="00910611" w:rsidR="007128C0">
      <w:r>
        <w:rPr>
          <w:rFonts w:eastAsia="MS Mincho"/>
        </w:rPr>
        <w:t>TRGOVAČKI SUD U RIJECI</w:t>
      </w:r>
    </w:p>
    <w:p w:rsidRDefault="007128C0" w:rsidR="007128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128C0" w:rsidP="00910611" w:rsidR="007128C0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DD0977">
        <w:rPr>
          <w:b/>
        </w:rPr>
        <w:t>HIT 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366047">
        <w:t>0</w:t>
      </w:r>
      <w:r w:rsidR="00DD0977">
        <w:t>9</w:t>
      </w:r>
      <w:r w:rsidR="00366047">
        <w:t>. studenoga</w:t>
      </w:r>
      <w:r w:rsidR="00A83E5B" w:rsidRPr="00A83E5B">
        <w:t xml:space="preserve"> 2015.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BB5A9F">
        <w:rPr>
          <w:lang w:val="en-US"/>
        </w:rPr>
        <w:t xml:space="preserve"> </w:t>
      </w:r>
      <w:r w:rsidR="00545437">
        <w:t xml:space="preserve"> zemljišnoknjižni odjel </w:t>
      </w:r>
      <w:r w:rsidR="00DD0977">
        <w:t>Novi Vinodolski</w:t>
      </w:r>
      <w:r w:rsidR="00545437">
        <w:t xml:space="preserve">, </w:t>
      </w:r>
      <w:r w:rsidR="00DD0977">
        <w:t xml:space="preserve">9. etaža, k.č.br. 16521/12, zk. ul. 5678, poduložak 9, k.o. Novi, </w:t>
      </w:r>
      <w:r w:rsidR="00BB3EF6">
        <w:t>3. etaža, k.č.br. 16521/12, zk. ul. 5678, poduložak 3, k.o. Novi</w:t>
      </w:r>
      <w:r w:rsidR="00DD0977">
        <w:t>z</w:t>
      </w:r>
      <w:r>
        <w:t>a dan</w:t>
      </w:r>
    </w:p>
    <w:p w:rsidRDefault="007664ED" w:rsidP="007664ED" w:rsidR="007664ED">
      <w:pPr>
        <w:jc w:val="both"/>
      </w:pPr>
    </w:p>
    <w:p w:rsidRDefault="00DD0977" w:rsidP="007664ED" w:rsidR="007664ED">
      <w:pPr>
        <w:jc w:val="center"/>
        <w:rPr>
          <w:b/>
        </w:rPr>
      </w:pPr>
      <w:r>
        <w:rPr>
          <w:b/>
        </w:rPr>
        <w:t>23. studenoga</w:t>
      </w:r>
      <w:r w:rsidR="007664ED">
        <w:rPr>
          <w:b/>
        </w:rPr>
        <w:t xml:space="preserve"> 201</w:t>
      </w:r>
      <w:r>
        <w:rPr>
          <w:b/>
        </w:rPr>
        <w:t>5</w:t>
      </w:r>
      <w:r w:rsidR="007664ED">
        <w:rPr>
          <w:b/>
        </w:rPr>
        <w:t>. godine u 9.00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DD0977">
        <w:t xml:space="preserve">ZABA d.d. Zagreb i </w:t>
      </w:r>
    </w:p>
    <w:p w:rsidRDefault="00DD0977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A83E5B">
        <w:t>REPUBLIKA HRVATSKA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DD0977">
        <w:t>09</w:t>
      </w:r>
      <w:r w:rsidR="00545437">
        <w:t>. studenoga</w:t>
      </w:r>
      <w:r w:rsidR="00E95A99">
        <w:t xml:space="preserve"> </w:t>
      </w:r>
      <w:r w:rsidR="0012500B" w:rsidRPr="00FF34F0">
        <w:t>201</w:t>
      </w:r>
      <w:r w:rsidR="00CF02E4">
        <w:t>5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BB5A9F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7664ED">
        <w:t xml:space="preserve"> </w:t>
      </w:r>
      <w:r w:rsidR="00703E13">
        <w:t xml:space="preserve">  </w:t>
      </w:r>
      <w:r w:rsidR="0068351E">
        <w:t xml:space="preserve"> </w:t>
      </w:r>
    </w:p>
    <w:p w:rsidRDefault="001D4B71" w:rsidP="001D4B71" w:rsidR="001D4B71" w:rsidRPr="00BB5A9F">
      <w:pPr>
        <w:jc w:val="both"/>
        <w:rPr>
          <w:b/>
          <w:sz w:val="20"/>
          <w:szCs w:val="20"/>
        </w:rPr>
      </w:pPr>
      <w:r w:rsidRPr="00BB5A9F">
        <w:rPr>
          <w:b/>
          <w:sz w:val="20"/>
          <w:szCs w:val="20"/>
        </w:rPr>
        <w:t>UPUTA O PRAVNOM LIJEKU:</w:t>
      </w:r>
    </w:p>
    <w:p w:rsidRDefault="001D4B71" w:rsidP="007664ED" w:rsidR="0063239C" w:rsidRPr="00BB5A9F">
      <w:pPr>
        <w:jc w:val="both"/>
        <w:rPr>
          <w:sz w:val="20"/>
          <w:szCs w:val="20"/>
        </w:rPr>
      </w:pPr>
      <w:r w:rsidRPr="00BB5A9F">
        <w:rPr>
          <w:sz w:val="20"/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BB5A9F">
          <w:rPr>
            <w:sz w:val="20"/>
            <w:szCs w:val="20"/>
          </w:rPr>
          <w:t>11. st</w:t>
        </w:r>
      </w:smartTag>
      <w:r w:rsidRPr="00BB5A9F">
        <w:rPr>
          <w:sz w:val="20"/>
          <w:szCs w:val="20"/>
        </w:rPr>
        <w:t>. 9. SZ-a).</w:t>
      </w:r>
    </w:p>
    <w:p w:rsidRDefault="0090362F" w:rsidP="007664ED" w:rsidR="0090362F">
      <w:pPr>
        <w:jc w:val="both"/>
      </w:pPr>
    </w:p>
    <w:sectPr w:rsidR="0090362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8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162/2010-505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28C0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D0977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St-162/2010-505</izvorni_sadrzaj>
    <derivirana_varijabla naziv="DomainObject.Oznaka_1">St-162/2010-505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BORISLAV TOMIĆ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BORISLAV TOMIĆ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BORISLAV TOMIĆ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BORISLAV TOMIĆ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St-162/2010-505</izvorni_sadrzaj>
    <derivirana_varijabla naziv="DomainObject.PoslovniBrojDokumenta_1">St-162/2010-505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Sanja Gelić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BORISLAV TOMIĆ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Sanja Gelić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BORISLAV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</item>
    </izvorni_sadrzaj>
    <derivirana_varijabla naziv="DomainObject.Predmet.StecajniUpraviteljiListAddressOIB_1">
      <item>DUŠAN CRLJENKO, OIB 03602703658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1156</properties:Characters>
  <properties:Lines>42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2015-11-09T10:44:00Z</dcterms:created>
  <dc:creator>dcmelik</dc:creator>
  <cp:lastModifiedBy>Jasna Radulović</cp:lastModifiedBy>
  <cp:lastPrinted>2015-11-09T11:06:00Z</cp:lastPrinted>
  <dcterms:modified xmlns:xsi="http://www.w3.org/2001/XMLSchema-instance" xsi:type="dcterms:W3CDTF">2015-11-09T11:07:00Z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St-162/2010-505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