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43aaf" w14:paraId="3843aaf"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A51833">
        <w:rPr>
          <w:bCs/>
        </w:rPr>
        <w:t>790/13-</w:t>
      </w:r>
      <w:r w:rsidR="002C687A">
        <w:rPr>
          <w:bCs/>
        </w:rPr>
        <w:t>1006</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110F05">
        <w:t>18.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2C687A" w:rsidR="00A51833" w:rsidRPr="002C687A">
      <w:pPr>
        <w:pStyle w:val="Odlomakpopisa"/>
        <w:numPr>
          <w:ilvl w:val="0"/>
          <w:numId w:val="2"/>
        </w:numPr>
        <w:rPr>
          <w:color w:val="000000"/>
          <w:sz w:val="22"/>
          <w:szCs w:val="22"/>
        </w:rPr>
      </w:pPr>
      <w:r w:rsidRPr="000820D6">
        <w:rPr>
          <w:bCs/>
        </w:rPr>
        <w:t>I</w:t>
      </w:r>
      <w:r w:rsidRPr="000820D6">
        <w:rPr>
          <w:bCs/>
        </w:rPr>
        <w:tab/>
      </w:r>
      <w:r w:rsidRPr="00CB2F04">
        <w:t xml:space="preserve">Kupcu </w:t>
      </w:r>
      <w:r w:rsidR="002C687A">
        <w:rPr>
          <w:color w:val="000000"/>
          <w:sz w:val="22"/>
          <w:szCs w:val="22"/>
        </w:rPr>
        <w:t>SILVIU DOLENAC – Zagreb, Zapoljska ulica 20 – OIB: 35234198778</w:t>
      </w:r>
    </w:p>
    <w:p w:rsidRDefault="00FE3A6E" w:rsidP="0023772F" w:rsidR="00FE3A6E" w:rsidRPr="0023772F">
      <w:pPr>
        <w:rPr>
          <w:color w:val="000000"/>
          <w:sz w:val="22"/>
          <w:szCs w:val="22"/>
        </w:rPr>
      </w:pPr>
      <w:r w:rsidRPr="00CB2F04">
        <w:t xml:space="preserve">dosuđuju se nekretnine vlasništvo stečajnog dužnika </w:t>
      </w:r>
      <w:r w:rsidRPr="0023772F">
        <w:rPr>
          <w:bCs/>
        </w:rPr>
        <w:t>z.k.č. 77/10 upisane u zk.ul. 8614 k.o. Stenjevec što u naravi čini:</w:t>
      </w:r>
    </w:p>
    <w:p w:rsidRDefault="0023772F" w:rsidP="002C687A" w:rsidR="002C687A">
      <w:pPr>
        <w:pStyle w:val="Odlomakpopisa"/>
        <w:ind w:left="1080"/>
      </w:pPr>
      <w:r>
        <w:rPr>
          <w:bCs/>
        </w:rPr>
        <w:t xml:space="preserve">- </w:t>
      </w:r>
      <w:r w:rsidR="002C687A" w:rsidRPr="00DD5DD8">
        <w:rPr>
          <w:bCs/>
        </w:rPr>
        <w:t>Poduložak 192. ETAŽA 5/10000</w:t>
      </w:r>
      <w:r w:rsidR="002C687A" w:rsidRPr="00DD5DD8">
        <w:t xml:space="preserve"> parkirno garažno mjesto oznake PGM-2.21 u </w:t>
      </w:r>
    </w:p>
    <w:p w:rsidRDefault="002C687A" w:rsidP="002C687A" w:rsidR="002C687A">
      <w:pPr>
        <w:rPr>
          <w:bCs/>
        </w:rPr>
      </w:pPr>
      <w:r w:rsidRPr="00DD5DD8">
        <w:t>podrumskoj etaži -2; neto korisne površine 6,14čm označeno u planu posebnih dijelova zgrade ljubičastom bojom</w:t>
      </w:r>
      <w:r w:rsidRPr="002C687A">
        <w:rPr>
          <w:bCs/>
        </w:rPr>
        <w:t xml:space="preserve"> </w:t>
      </w:r>
    </w:p>
    <w:p w:rsidRDefault="00FE3A6E" w:rsidP="002C687A" w:rsidR="00FE3A6E" w:rsidRPr="002C687A">
      <w:pPr>
        <w:ind w:firstLine="708"/>
        <w:rPr>
          <w:color w:val="000000"/>
        </w:rPr>
      </w:pPr>
      <w:r w:rsidRPr="002C687A">
        <w:rPr>
          <w:bCs/>
        </w:rPr>
        <w:t>II</w:t>
      </w:r>
      <w:r w:rsidRPr="002C687A">
        <w:rPr>
          <w:bCs/>
        </w:rPr>
        <w:tab/>
      </w:r>
      <w:r w:rsidRPr="00CB2F04">
        <w:t xml:space="preserve">Kupac </w:t>
      </w:r>
      <w:r w:rsidR="002C687A">
        <w:rPr>
          <w:color w:val="000000"/>
          <w:sz w:val="22"/>
          <w:szCs w:val="22"/>
        </w:rPr>
        <w:t>SILVIO DOLENAC – Zagreb, Zapoljska ulica 20 – OIB: 35234198778</w:t>
      </w:r>
      <w:r>
        <w:t>dužan</w:t>
      </w:r>
      <w:r w:rsidRPr="00CB2F04">
        <w:t xml:space="preserve"> je u roku od 15 dana od pravomoćnosti rješenja o dosudi uplatiti razliku kupovnine </w:t>
      </w:r>
      <w:r w:rsidR="008379B2" w:rsidRPr="002C687A">
        <w:rPr>
          <w:bCs/>
        </w:rPr>
        <w:t xml:space="preserve">u iznosu od </w:t>
      </w:r>
      <w:r w:rsidR="002C687A">
        <w:rPr>
          <w:bCs/>
        </w:rPr>
        <w:t>13.715,07</w:t>
      </w:r>
      <w:r w:rsidR="00110F05" w:rsidRPr="002C687A">
        <w:rPr>
          <w:bCs/>
        </w:rPr>
        <w:t xml:space="preserve"> </w:t>
      </w:r>
      <w:r w:rsidR="008379B2" w:rsidRPr="002C687A">
        <w:rPr>
          <w:bCs/>
        </w:rPr>
        <w:t xml:space="preserve">kuna </w:t>
      </w:r>
      <w:r w:rsidRPr="002C687A">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2C687A">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773FB1" w:rsidP="00FE3A6E" w:rsidR="00773FB1"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FE3A6E">
      <w:pPr>
        <w:ind w:firstLine="708"/>
      </w:pPr>
      <w:r>
        <w:tab/>
        <w:t xml:space="preserve">- pravo zaloga za korist Hypo-Alpe Adria Bank prijenos tereta uslijed otpisa nekretnine iz z.k. uloška 838 k.o. Stenjevec broj Z-57494/07 </w:t>
      </w:r>
    </w:p>
    <w:p w:rsidRDefault="00FE3A6E" w:rsidP="00FE3A6E" w:rsidR="00FE3A6E">
      <w:pPr>
        <w:ind w:firstLine="708" w:left="708"/>
      </w:pPr>
      <w:r>
        <w:lastRenderedPageBreak/>
        <w:t>- pravo zaloga za korist Republike Hrvatske OIB: 52634238587 pod brojem Z-2883/14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23772F" w:rsidR="00FE3A6E" w:rsidRPr="000D1B3F">
      <w:pPr>
        <w:ind w:firstLine="708"/>
        <w:rPr>
          <w:color w:val="000000"/>
          <w:sz w:val="22"/>
          <w:szCs w:val="22"/>
        </w:rPr>
      </w:pPr>
      <w:r w:rsidRPr="00CB2F04">
        <w:t xml:space="preserve">Na usmenoj javnoj dražbi održanoj dana </w:t>
      </w:r>
      <w:r w:rsidR="00110F05">
        <w:t>5. studenog</w:t>
      </w:r>
      <w:r>
        <w:t xml:space="preserve"> 2015. </w:t>
      </w:r>
      <w:r w:rsidRPr="00CB2F04">
        <w:t xml:space="preserve">radi prodaje nekretnina  iz točke I kao </w:t>
      </w:r>
      <w:r w:rsidR="008379B2">
        <w:t xml:space="preserve">jedini </w:t>
      </w:r>
      <w:r w:rsidR="008623C6">
        <w:t>ponuđač</w:t>
      </w:r>
      <w:r>
        <w:t xml:space="preserve"> za nek</w:t>
      </w:r>
      <w:r w:rsidR="008379B2">
        <w:t>retninu pod točkom I sudjelova</w:t>
      </w:r>
      <w:r w:rsidR="000820D6">
        <w:t>o</w:t>
      </w:r>
      <w:r w:rsidR="00BE557D">
        <w:t xml:space="preserve"> je </w:t>
      </w:r>
      <w:r w:rsidR="002C687A">
        <w:rPr>
          <w:color w:val="000000"/>
          <w:sz w:val="22"/>
          <w:szCs w:val="22"/>
        </w:rPr>
        <w:t>SILVIO DOLENAC – Zagreb, Zapoljska ulica 20 – OIB: 35234198778</w:t>
      </w:r>
      <w:r w:rsidR="008623C6">
        <w:t>.</w:t>
      </w:r>
    </w:p>
    <w:p w:rsidRDefault="008379B2" w:rsidP="000D1B3F" w:rsidR="00FE3A6E" w:rsidRPr="000D1B3F">
      <w:pPr>
        <w:ind w:firstLine="708"/>
        <w:rPr>
          <w:color w:val="000000"/>
          <w:sz w:val="22"/>
          <w:szCs w:val="22"/>
        </w:rPr>
      </w:pPr>
      <w:r>
        <w:t>P</w:t>
      </w:r>
      <w:r w:rsidR="00FE3A6E">
        <w:t xml:space="preserve">onuđač </w:t>
      </w:r>
      <w:r w:rsidR="002C687A">
        <w:rPr>
          <w:color w:val="000000"/>
          <w:sz w:val="22"/>
          <w:szCs w:val="22"/>
        </w:rPr>
        <w:t>SILVIO DOLENAC – Zagreb, Zapoljska ulica 20 – OIB: 35234198778</w:t>
      </w:r>
      <w:r w:rsidR="00BE557D">
        <w:t>prihvati</w:t>
      </w:r>
      <w:r w:rsidR="000820D6">
        <w:t>o</w:t>
      </w:r>
      <w:r>
        <w:t xml:space="preserve"> je utvrđenu cijenu za nekretninu u iznosu od </w:t>
      </w:r>
      <w:r w:rsidR="000820D6">
        <w:rPr>
          <w:bCs/>
        </w:rPr>
        <w:t>23.</w:t>
      </w:r>
      <w:r w:rsidR="002C687A">
        <w:rPr>
          <w:bCs/>
        </w:rPr>
        <w:t>715,07</w:t>
      </w:r>
      <w:r w:rsidR="00110F05">
        <w:rPr>
          <w:bCs/>
        </w:rPr>
        <w:t xml:space="preserve"> </w:t>
      </w:r>
      <w:r>
        <w:rPr>
          <w:bCs/>
        </w:rPr>
        <w:t xml:space="preserve">kuna. </w:t>
      </w:r>
      <w:r>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504211">
        <w:t>Silviu Doelnac</w:t>
      </w:r>
      <w:r w:rsidR="00D162A7">
        <w:t xml:space="preserve"> </w:t>
      </w:r>
      <w:r>
        <w:t xml:space="preserve">  </w:t>
      </w:r>
      <w:r w:rsidRPr="00CB2F04">
        <w:t xml:space="preserve">nakon pravomoćnosti ovog rješenja i uplate razlike kupovnine do izlicitirane cijene, a koja s obzirom na uplaćenu jamčevinu </w:t>
      </w:r>
      <w:r w:rsidR="008379B2">
        <w:t xml:space="preserve">iznosi </w:t>
      </w:r>
      <w:r w:rsidR="000820D6">
        <w:rPr>
          <w:bCs/>
        </w:rPr>
        <w:t>13.</w:t>
      </w:r>
      <w:r w:rsidR="002C687A">
        <w:rPr>
          <w:bCs/>
        </w:rPr>
        <w:t>715,07</w:t>
      </w:r>
      <w:r w:rsidR="00110F05">
        <w:rPr>
          <w:bCs/>
        </w:rPr>
        <w:t xml:space="preserve"> </w:t>
      </w:r>
      <w:r w:rsidR="000D1B3F">
        <w:rPr>
          <w:bCs/>
        </w:rPr>
        <w:t>kun</w:t>
      </w:r>
      <w:r w:rsidR="0023772F">
        <w:rPr>
          <w:bCs/>
        </w:rPr>
        <w:t>a</w:t>
      </w:r>
      <w:r w:rsidR="008379B2">
        <w:rPr>
          <w:bCs/>
        </w:rPr>
        <w:t xml:space="preserve">. </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110F05">
        <w:t xml:space="preserve">18.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041125">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A66F5F" w:rsidR="00A66F5F">
      <w:r>
        <w:tab/>
      </w:r>
      <w:r>
        <w:tab/>
      </w:r>
    </w:p>
    <w:p w:rsidRDefault="00CC5CD0" w:rsidP="0072109C" w:rsidR="008C3B13">
      <w:r>
        <w:tab/>
      </w:r>
      <w:r>
        <w:tab/>
      </w:r>
      <w:r>
        <w:tab/>
      </w:r>
      <w:r>
        <w:tab/>
      </w:r>
      <w:r>
        <w:tab/>
      </w:r>
      <w:r>
        <w:tab/>
      </w:r>
      <w:r>
        <w:tab/>
      </w:r>
      <w:r>
        <w:tab/>
      </w:r>
    </w:p>
    <w:p w:rsidRDefault="00041125" w:rsidR="00041125">
      <w:r>
        <w:tab/>
      </w:r>
      <w:r>
        <w:tab/>
      </w:r>
      <w:r>
        <w:tab/>
      </w:r>
      <w:r>
        <w:tab/>
      </w:r>
      <w:r>
        <w:tab/>
      </w:r>
      <w:r>
        <w:tab/>
      </w:r>
      <w:r>
        <w:tab/>
      </w:r>
      <w:r>
        <w:tab/>
        <w:t>Za točnost otpravka-ovl.službenik</w:t>
      </w:r>
    </w:p>
    <w:p w:rsidRDefault="00041125" w:rsidP="00041125" w:rsidR="00041125">
      <w:pPr>
        <w:ind w:firstLine="708" w:left="5664"/>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041125">
          <w:rPr>
            <w:noProof/>
          </w:rPr>
          <w:t>2</w:t>
        </w:r>
        <w:r>
          <w:fldChar w:fldCharType="end"/>
        </w:r>
        <w:r>
          <w:t xml:space="preserve">        </w:t>
        </w:r>
        <w:r w:rsidR="00926D77">
          <w:t xml:space="preserve"> </w:t>
        </w:r>
        <w:r w:rsidR="00110F05">
          <w:t xml:space="preserve">               31- St-790/13-</w:t>
        </w:r>
        <w:r w:rsidR="00AC2A29">
          <w:t>100</w:t>
        </w:r>
        <w:r w:rsidR="002C687A">
          <w:t>6</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5">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5"/>
  </w:num>
  <w:num w:numId="3">
    <w:abstractNumId w:val="3"/>
  </w:num>
  <w:num w:numId="4">
    <w:abstractNumId w:val="1"/>
  </w:num>
  <w:num w:numId="5">
    <w:abstractNumId w:val="2"/>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41125"/>
    <w:rsid w:val="000820D6"/>
    <w:rsid w:val="000D1B3F"/>
    <w:rsid w:val="00110F05"/>
    <w:rsid w:val="0015645C"/>
    <w:rsid w:val="001C0646"/>
    <w:rsid w:val="001C6B43"/>
    <w:rsid w:val="0023772F"/>
    <w:rsid w:val="00281A1D"/>
    <w:rsid w:val="00283809"/>
    <w:rsid w:val="002A6164"/>
    <w:rsid w:val="002C687A"/>
    <w:rsid w:val="002D7583"/>
    <w:rsid w:val="0030413A"/>
    <w:rsid w:val="00341B62"/>
    <w:rsid w:val="003F5D58"/>
    <w:rsid w:val="00424FA1"/>
    <w:rsid w:val="00437C8D"/>
    <w:rsid w:val="00462590"/>
    <w:rsid w:val="004A0E50"/>
    <w:rsid w:val="004B72A9"/>
    <w:rsid w:val="004D61B5"/>
    <w:rsid w:val="005032E8"/>
    <w:rsid w:val="00504211"/>
    <w:rsid w:val="005151FF"/>
    <w:rsid w:val="005315D9"/>
    <w:rsid w:val="00594B41"/>
    <w:rsid w:val="005F7370"/>
    <w:rsid w:val="00660662"/>
    <w:rsid w:val="006630E6"/>
    <w:rsid w:val="006D37EF"/>
    <w:rsid w:val="006D7209"/>
    <w:rsid w:val="0072109C"/>
    <w:rsid w:val="00773FB1"/>
    <w:rsid w:val="007A5DAF"/>
    <w:rsid w:val="007C5E77"/>
    <w:rsid w:val="007D64D3"/>
    <w:rsid w:val="00805EA0"/>
    <w:rsid w:val="008379B2"/>
    <w:rsid w:val="00852BC6"/>
    <w:rsid w:val="008623C6"/>
    <w:rsid w:val="008C3B13"/>
    <w:rsid w:val="008D12F2"/>
    <w:rsid w:val="00926D77"/>
    <w:rsid w:val="009357C1"/>
    <w:rsid w:val="009A7F74"/>
    <w:rsid w:val="00A51833"/>
    <w:rsid w:val="00A66F5F"/>
    <w:rsid w:val="00A81191"/>
    <w:rsid w:val="00A97E67"/>
    <w:rsid w:val="00AB3F3B"/>
    <w:rsid w:val="00AC2A29"/>
    <w:rsid w:val="00B67A9F"/>
    <w:rsid w:val="00B71151"/>
    <w:rsid w:val="00BD271E"/>
    <w:rsid w:val="00BE557D"/>
    <w:rsid w:val="00CB121F"/>
    <w:rsid w:val="00CC4CC9"/>
    <w:rsid w:val="00CC5CD0"/>
    <w:rsid w:val="00D162A7"/>
    <w:rsid w:val="00D47A54"/>
    <w:rsid w:val="00D51262"/>
    <w:rsid w:val="00D92198"/>
    <w:rsid w:val="00DD686D"/>
    <w:rsid w:val="00DE0D50"/>
    <w:rsid w:val="00E222E9"/>
    <w:rsid w:val="00EA30C4"/>
    <w:rsid w:val="00EA3AF8"/>
    <w:rsid w:val="00EB07C2"/>
    <w:rsid w:val="00EE6B44"/>
    <w:rsid w:val="00F03F74"/>
    <w:rsid w:val="00F33CE5"/>
    <w:rsid w:val="00F45796"/>
    <w:rsid w:val="00F941E3"/>
    <w:rsid w:val="00FB0244"/>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041125"/>
    <w:rPr>
      <w:color w:val="808080"/>
      <w:bdr w:space="0" w:sz="0" w:color="auto" w:val="none"/>
      <w:shd w:fill="auto" w:color="auto" w:val="clear"/>
    </w:rPr>
  </w:style>
  <w:style w:customStyle="true" w:styleId="eSPISCCParagraphDefaultFont" w:type="character">
    <w:name w:val="eSPIS_CC_Paragraph Default Font"/>
    <w:basedOn w:val="Zadanifontodlomka"/>
    <w:rsid w:val="000411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125"/>
    <w:rPr>
      <w:bdr w:space="0" w:sz="0" w:color="auto" w:val="none"/>
      <w:shd w:fill="FFFFCC" w:color="auto" w:val="clear"/>
      <w:lang w:val="hr-HR"/>
    </w:rPr>
  </w:style>
  <w:style w:customStyle="true" w:styleId="PozadinaSvijetloCrvena" w:type="character">
    <w:name w:val="Pozadina_SvijetloCrvena"/>
    <w:basedOn w:val="eSPISCCParagraphDefaultFont"/>
    <w:rsid w:val="000411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1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041125"/>
    <w:rPr>
      <w:color w:val="808080"/>
      <w:bdr w:color="auto" w:space="0" w:sz="0" w:val="none"/>
      <w:shd w:color="auto" w:fill="auto" w:val="clear"/>
    </w:rPr>
  </w:style>
  <w:style w:customStyle="1" w:styleId="eSPISCCParagraphDefaultFont" w:type="character">
    <w:name w:val="eSPIS_CC_Paragraph Default Font"/>
    <w:basedOn w:val="Zadanifontodlomka"/>
    <w:rsid w:val="000411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125"/>
    <w:rPr>
      <w:bdr w:color="auto" w:space="0" w:sz="0" w:val="none"/>
      <w:shd w:color="auto" w:fill="FFFFCC" w:val="clear"/>
      <w:lang w:val="hr-HR"/>
    </w:rPr>
  </w:style>
  <w:style w:customStyle="1" w:styleId="PozadinaSvijetloCrvena" w:type="character">
    <w:name w:val="Pozadina_SvijetloCrvena"/>
    <w:basedOn w:val="eSPISCCParagraphDefaultFont"/>
    <w:rsid w:val="000411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1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634</properties:Words>
  <properties:Characters>3426</properties:Characters>
  <properties:Lines>81</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2015-11-18T12:53:00Z</dcterms:created>
  <dc:creator>Vinka Mihalinčić</dc:creator>
  <cp:lastModifiedBy>Vinka Mihalinčić</cp:lastModifiedBy>
  <cp:lastPrinted>2015-11-18T12:45:00Z</cp:lastPrinted>
  <dcterms:modified xmlns:xsi="http://www.w3.org/2001/XMLSchema-instance" xsi:type="dcterms:W3CDTF">2015-11-19T08:50:00Z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