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a7a4" w14:paraId="535a7a4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4A04B6">
        <w:t>129/17-3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4A04B6">
        <w:t xml:space="preserve"> IKARO ART j.d.o.o., </w:t>
      </w:r>
      <w:proofErr w:type="spellStart"/>
      <w:r w:rsidR="004A04B6">
        <w:t>Lovrečan</w:t>
      </w:r>
      <w:proofErr w:type="spellEnd"/>
      <w:r w:rsidR="004A04B6">
        <w:t xml:space="preserve">, </w:t>
      </w:r>
      <w:proofErr w:type="spellStart"/>
      <w:r w:rsidR="004A04B6">
        <w:t>Lovrečan</w:t>
      </w:r>
      <w:proofErr w:type="spellEnd"/>
      <w:r w:rsidR="004A04B6">
        <w:t xml:space="preserve"> 111, OIB: 33449435862</w:t>
      </w:r>
      <w:r w:rsidR="00191C61">
        <w:t>,</w:t>
      </w:r>
      <w:r w:rsidR="00665A9B">
        <w:t xml:space="preserve"> </w:t>
      </w:r>
      <w:r w:rsidR="00637444">
        <w:t xml:space="preserve">dana </w:t>
      </w:r>
      <w:r w:rsidR="004A04B6">
        <w:t>9. ožujka</w:t>
      </w:r>
      <w:r w:rsidR="00BB4131">
        <w:t xml:space="preserve"> 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4A04B6">
        <w:t xml:space="preserve"> IKARO ART j.d.o.o., </w:t>
      </w:r>
      <w:proofErr w:type="spellStart"/>
      <w:r w:rsidR="004A04B6">
        <w:t>Lovrečan</w:t>
      </w:r>
      <w:proofErr w:type="spellEnd"/>
      <w:r w:rsidR="004A04B6">
        <w:t xml:space="preserve">, </w:t>
      </w:r>
      <w:proofErr w:type="spellStart"/>
      <w:r w:rsidR="004A04B6">
        <w:t>Lovrečan</w:t>
      </w:r>
      <w:proofErr w:type="spellEnd"/>
      <w:r w:rsidR="004A04B6">
        <w:t xml:space="preserve"> 111, OIB: 33449435862</w:t>
      </w:r>
      <w:r w:rsidR="00740000">
        <w:t xml:space="preserve">, </w:t>
      </w:r>
      <w:r w:rsidR="00CB6C18">
        <w:t xml:space="preserve">iznosi </w:t>
      </w:r>
      <w:r w:rsidR="004A04B6">
        <w:t>5.718,04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4A04B6">
        <w:t xml:space="preserve"> Bojan </w:t>
      </w:r>
      <w:proofErr w:type="spellStart"/>
      <w:r w:rsidR="004A04B6">
        <w:t>Habunek</w:t>
      </w:r>
      <w:proofErr w:type="spellEnd"/>
      <w:r w:rsidR="004A04B6">
        <w:t>, Radovan, Cvjetna ulica 5, OIB: 00492022471</w:t>
      </w:r>
      <w:r w:rsidR="00BB4131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4A04B6" w:rsidP="0081351D" w:rsidR="0081351D" w:rsidRPr="006A424F">
      <w:pPr>
        <w:jc w:val="center"/>
      </w:pPr>
      <w:r>
        <w:t xml:space="preserve">U Varaždinu, 9. ožujka </w:t>
      </w:r>
      <w:r w:rsidR="00BB4131">
        <w:t>2017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4131">
        <w:t xml:space="preserve">      Sudac</w:t>
      </w:r>
      <w:r>
        <w:t>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565" w:rsidR="00B17565">
      <w:r>
        <w:separator/>
      </w:r>
    </w:p>
  </w:endnote>
  <w:endnote w:id="0" w:type="continuationSeparator">
    <w:p w:rsidRDefault="00B17565" w:rsidR="00B17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565" w:rsidR="00B17565">
      <w:r>
        <w:separator/>
      </w:r>
    </w:p>
  </w:footnote>
  <w:footnote w:id="0" w:type="continuationSeparator">
    <w:p w:rsidRDefault="00B17565" w:rsidR="00B175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0527"/>
    <w:rsid w:val="0011336F"/>
    <w:rsid w:val="001159F0"/>
    <w:rsid w:val="00121DEA"/>
    <w:rsid w:val="00125406"/>
    <w:rsid w:val="00151562"/>
    <w:rsid w:val="00173FC2"/>
    <w:rsid w:val="00191C61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6614E"/>
    <w:rsid w:val="0047710E"/>
    <w:rsid w:val="00497129"/>
    <w:rsid w:val="004A04B6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9451D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1BBF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A0CFE"/>
    <w:rsid w:val="00AF154A"/>
    <w:rsid w:val="00AF2C11"/>
    <w:rsid w:val="00B07AE6"/>
    <w:rsid w:val="00B17565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4131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77179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7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7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IKARO ART jednostavno društvo s ograničenom odgovornošću za proizvodnju,  trgovinu, građevinarstvo i usluge</izvorni_sadrzaj>
    <derivirana_varijabla naziv="DomainObject.Predmet.ProtustrankaFormated_1">  IKARO ART jednostavno društvo s ograničenom odgovornošću za proizvodnju,  trgovinu, građevinarstvo i usluge</derivirana_varijabla>
  </DomainObject.Predmet.ProtustrankaFormated>
  <DomainObject.Predmet.ProtustrankaFormatedOIB>
    <izvorni_sadrzaj>  IKARO ART jednostavno društvo s ograničenom odgovornošću za proizvodnju,  trgovinu, građevinarstvo i usluge, OIB 33449435862</izvorni_sadrzaj>
    <derivirana_varijabla naziv="DomainObject.Predmet.ProtustrankaFormatedOIB_1">  IKARO ART jednostavno društvo s ograničenom odgovornošću za proizvodnju,  trgovinu, građevinarstvo i usluge, OIB 33449435862</derivirana_varijabla>
  </DomainObject.Predmet.ProtustrankaFormatedOIB>
  <DomainObject.Predmet.ProtustrankaFormatedWithAdress>
    <izvorni_sadrzaj> IKARO ART jednostavno društvo s ograničenom odgovornošću za proizvodnju,  trgovinu, građevinarstvo i usluge, Lovrečan 111, 42242 Lovrečan</izvorni_sadrzaj>
    <derivirana_varijabla naziv="DomainObject.Predmet.ProtustrankaFormatedWithAdress_1"> IKARO ART jednostavno društvo s ograničenom odgovornošću za proizvodnju,  trgovinu, građevinarstvo i usluge, Lovrečan 111, 42242 Lovrečan</derivirana_varijabla>
  </DomainObject.Predmet.ProtustrankaFormatedWithAdress>
  <DomainObject.Predmet.ProtustrankaFormatedWithAdressOIB>
    <izvorni_sadrzaj> IKARO ART jednostavno društvo s ograničenom odgovornošću za proizvodnju,  trgovinu, građevinarstvo i usluge, OIB 33449435862, Lovrečan 111, 42242 Lovrečan</izvorni_sadrzaj>
    <derivirana_varijabla naziv="DomainObject.Predmet.ProtustrankaFormatedWithAdressOIB_1"> IKARO ART jednostavno društvo s ograničenom odgovornošću za proizvodnju,  trgovinu, građevinarstvo i usluge, OIB 33449435862, Lovrečan 111, 42242 Lovrečan</derivirana_varijabla>
  </DomainObject.Predmet.ProtustrankaFormatedWithAdressOIB>
  <DomainObject.Predmet.ProtustrankaWithAdress>
    <izvorni_sadrzaj>IKARO ART jednostavno društvo s ograničenom odgovornošću za proizvodnju,  trgovinu, građevinarstvo i usluge Lovrečan 111, 42242 Lovrečan</izvorni_sadrzaj>
    <derivirana_varijabla naziv="DomainObject.Predmet.ProtustrankaWithAdress_1">IKARO ART jednostavno društvo s ograničenom odgovornošću za proizvodnju,  trgovinu, građevinarstvo i usluge Lovrečan 111, 42242 Lovrečan</derivirana_varijabla>
  </DomainObject.Predmet.ProtustrankaWithAdress>
  <DomainObject.Predmet.ProtustrankaWithAdressOIB>
    <izvorni_sadrzaj>IKARO ART jednostavno društvo s ograničenom odgovornošću za proizvodnju,  trgovinu, građevinarstvo i usluge, OIB 33449435862, Lovrečan 111, 42242 Lovrečan</izvorni_sadrzaj>
    <derivirana_varijabla naziv="DomainObject.Predmet.ProtustrankaWithAdressOIB_1">IKARO ART jednostavno društvo s ograničenom odgovornošću za proizvodnju,  trgovinu, građevinarstvo i usluge, OIB 33449435862, Lovrečan 111, 42242 Lovrečan</derivirana_varijabla>
  </DomainObject.Predmet.ProtustrankaWithAdressOIB>
  <DomainObject.Predmet.ProtustrankaNazivFormated>
    <izvorni_sadrzaj>IKARO ART jednostavno društvo s ograničenom odgovornošću za proizvodnju,  trgovinu, građevinarstvo i usluge</izvorni_sadrzaj>
    <derivirana_varijabla naziv="DomainObject.Predmet.ProtustrankaNazivFormated_1">IKARO ART jednostavno društvo s ograničenom odgovornošću za proizvodnju,  trgovinu, građevinarstvo i usluge</derivirana_varijabla>
  </DomainObject.Predmet.ProtustrankaNazivFormated>
  <DomainObject.Predmet.ProtustrankaNazivFormatedOIB>
    <izvorni_sadrzaj>IKARO ART jednostavno društvo s ograničenom odgovornošću za proizvodnju,  trgovinu, građevinarstvo i usluge, OIB 33449435862</izvorni_sadrzaj>
    <derivirana_varijabla naziv="DomainObject.Predmet.ProtustrankaNazivFormatedOIB_1">IKARO ART jednostavno društvo s ograničenom odgovornošću za proizvodnju,  trgovinu, građevinarstvo i usluge, OIB 33449435862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5718.04</izvorni_sadrzaj>
    <derivirana_varijabla naziv="DomainObject.Predmet.TrenutnaVrijednost_1">5718.04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IKARO ART jednostavno društvo s ograničenom odgovornošću za proizvodnju,  trgovinu, građevinarstvo i usluge</item>
    </izvorni_sadrzaj>
    <derivirana_varijabla naziv="DomainObject.Predmet.ProtuStrankaListFormated_1">
      <item>IKARO ART jednostavno društvo s ograničenom odgovornošću za proizvodnju,  trgovinu, građevinarstvo i usluge</item>
    </derivirana_varijabla>
  </DomainObject.Predmet.ProtuStrankaListFormated>
  <DomainObject.Predmet.ProtuStrankaListFormatedOIB>
    <izvorni_sadrzaj>
      <item>IKARO ART jednostavno društvo s ograničenom odgovornošću za proizvodnju,  trgovinu, građevinarstvo i usluge, OIB 33449435862</item>
    </izvorni_sadrzaj>
    <derivirana_varijabla naziv="DomainObject.Predmet.ProtuStrankaListFormatedOIB_1">
      <item>IKARO ART jednostavno društvo s ograničenom odgovornošću za proizvodnju,  trgovinu, građevinarstvo i usluge, OIB 33449435862</item>
    </derivirana_varijabla>
  </DomainObject.Predmet.ProtuStrankaListFormatedOIB>
  <DomainObject.Predmet.ProtuStrankaListFormatedWithAdress>
    <izvorni_sadrzaj>
      <item>IKARO ART jednostavno društvo s ograničenom odgovornošću za proizvodnju,  trgovinu, građevinarstvo i usluge, Lovrečan 111, 42242 Lovrečan</item>
    </izvorni_sadrzaj>
    <derivirana_varijabla naziv="DomainObject.Predmet.ProtuStrankaListFormatedWithAdress_1">
      <item>IKARO ART jednostavno društvo s ograničenom odgovornošću za proizvodnju,  trgovinu, građevinarstvo i usluge, Lovrečan 111, 42242 Lovrečan</item>
    </derivirana_varijabla>
  </DomainObject.Predmet.ProtuStrankaListFormatedWithAdress>
  <DomainObject.Predmet.ProtuStrankaListFormatedWithAdressOIB>
    <izvorni_sadrzaj>
      <item>IKARO ART jednostavno društvo s ograničenom odgovornošću za proizvodnju,  trgovinu, građevinarstvo i usluge, OIB 33449435862, Lovrečan 111, 42242 Lovrečan</item>
    </izvorni_sadrzaj>
    <derivirana_varijabla naziv="DomainObject.Predmet.ProtuStrankaListFormatedWithAdressOIB_1">
      <item>IKARO ART jednostavno društvo s ograničenom odgovornošću za proizvodnju,  trgovinu, građevinarstvo i usluge, OIB 33449435862, Lovrečan 111, 42242 Lovrečan</item>
    </derivirana_varijabla>
  </DomainObject.Predmet.ProtuStrankaListFormatedWithAdressOIB>
  <DomainObject.Predmet.ProtuStrankaListNazivFormated>
    <izvorni_sadrzaj>
      <item>IKARO ART jednostavno društvo s ograničenom odgovornošću za proizvodnju,  trgovinu, građevinarstvo i usluge</item>
    </izvorni_sadrzaj>
    <derivirana_varijabla naziv="DomainObject.Predmet.ProtuStrankaListNazivFormated_1">
      <item>IKARO ART jednostavno društvo s ograničenom odgovornošću za proizvodnju,  trgovinu, građevinarstvo i usluge</item>
    </derivirana_varijabla>
  </DomainObject.Predmet.ProtuStrankaListNazivFormated>
  <DomainObject.Predmet.ProtuStrankaListNazivFormatedOIB>
    <izvorni_sadrzaj>
      <item>IKARO ART jednostavno društvo s ograničenom odgovornošću za proizvodnju,  trgovinu, građevinarstvo i usluge, OIB 33449435862</item>
    </izvorni_sadrzaj>
    <derivirana_varijabla naziv="DomainObject.Predmet.ProtuStrankaListNazivFormatedOIB_1">
      <item>IKARO ART jednostavno društvo s ograničenom odgovornošću za proizvodnju,  trgovinu, građevinarstvo i usluge, OIB 33449435862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IKARO ART jednostavno društvo s ograničenom odgovornošću za proizvodnju,  trgovinu, građevinarstvo i usluge</izvorni_sadrzaj>
    <derivirana_varijabla naziv="DomainObject.Predmet.ProtustrankaIDrugi_1">IKARO ART jednostavno društvo s ograničenom odgovornošću za proizvodnju,  trgovinu,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IKARO ART jednostavno društvo s ograničenom odgovornošću za proizvodnju,  trgovinu, građevinarstvo i usluge, OIB 33449435862, Lovrečan 111, 42242 Lovrečan</izvorni_sadrzaj>
    <derivirana_varijabla naziv="DomainObject.Predmet.ProtustrankaIDrugiAdressOIB_1">IKARO ART jednostavno društvo s ograničenom odgovornošću za proizvodnju,  trgovinu, građevinarstvo i usluge, OIB 33449435862, Lovrečan 111, 42242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IKARO ART jednostavno društvo s ograničenom odgovornošću za proizvodnju,  trgovinu, građevinarstvo i usluge</item>
      <item>Sudski registar</item>
      <item>e-oglasna ploča</item>
    </izvorni_sadrzaj>
    <derivirana_varijabla naziv="DomainObject.Predmet.SudioniciListNaziv_1">
      <item>Financijska agencija</item>
      <item>IKARO ART jednostavno društvo s ograničenom odgovornošću za proizvodnju,  trgovinu, građevinarstvo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IKARO ART jednostavno društvo s ograničenom odgovornošću za proizvodnju,  trgovinu, građevinarstvo i usluge, OIB 33449435862, Lovrečan 111,42242 Lovrečan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IKARO ART jednostavno društvo s ograničenom odgovornošću za proizvodnju,  trgovinu, građevinarstvo i usluge, OIB 33449435862, Lovrečan 111,42242 Lovrečan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33449435862</item>
      <item>, OIB null</item>
      <item>, OIB null</item>
    </izvorni_sadrzaj>
    <derivirana_varijabla naziv="DomainObject.Predmet.SudioniciListNazivOIB_1">
      <item>, OIB 85821130368</item>
      <item>, OIB 33449435862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D0419-F10D-465A-B1B3-EBDBC064B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1840</properties:Characters>
  <properties:Lines>46</properties:Lines>
  <properties:Paragraphs>14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2017-03-09T13:45:00Z</cp:lastPrinted>
  <dcterms:modified xmlns:xsi="http://www.w3.org/2001/XMLSchema-instance" xsi:type="dcterms:W3CDTF">2017-03-09T13:54:00Z</dcterms:modified>
  <cp:revision>117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