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e699c" w14:paraId="60e699c" w:rsidRDefault="00011F2C" w:rsidP="008615FD" w:rsidR="00011F2C">
      <w:pPr>
        <w15:collapsed w:val="false"/>
        <w:rPr>
          <w:rStyle w:val="Naglaeno"/>
        </w:rPr>
      </w:pPr>
      <w:bookmarkStart w:name="_GoBack" w:id="0"/>
      <w:bookmarkEnd w:id="0"/>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C174AA" w:rsidR="00C174AA">
      <w:pPr>
        <w:ind w:hanging="720" w:left="360"/>
      </w:pPr>
      <w:r w:rsidRPr="002A0C8C">
        <w:t xml:space="preserve">     TRGOVAČKI SUD U OSIJEKU</w:t>
      </w:r>
    </w:p>
    <w:p w:rsidRDefault="00112178" w:rsidP="008872CE" w:rsidR="00112178" w:rsidRPr="002A0C8C"/>
    <w:p w:rsidRDefault="009A7277" w:rsidP="008615FD" w:rsidR="009A7277" w:rsidRPr="002A0C8C"/>
    <w:p w:rsidRDefault="00B370DC" w:rsidP="00B370DC" w:rsidR="00B370DC">
      <w:pPr>
        <w:pStyle w:val="Naslov1"/>
        <w:rPr>
          <w:b w:val="false"/>
        </w:rPr>
      </w:pPr>
      <w:r>
        <w:rPr>
          <w:b w:val="false"/>
        </w:rPr>
        <w:t>REPUBLIKA HRVATSKA</w:t>
      </w:r>
    </w:p>
    <w:p w:rsidRDefault="00B370DC" w:rsidP="00B370DC" w:rsidR="00B370DC">
      <w:pPr>
        <w:pStyle w:val="Naslov1"/>
        <w:rPr>
          <w:b w:val="false"/>
        </w:rPr>
      </w:pPr>
      <w:r>
        <w:rPr>
          <w:b w:val="false"/>
        </w:rPr>
        <w:t>R J E Š E N J E</w:t>
      </w:r>
    </w:p>
    <w:p w:rsidRDefault="00112178" w:rsidP="00016337" w:rsidR="00112178"/>
    <w:p w:rsidRDefault="00112178" w:rsidP="00016337" w:rsidR="00112178"/>
    <w:p w:rsidRDefault="00016337" w:rsidP="00016337" w:rsidR="00016337">
      <w:pPr>
        <w:ind w:firstLine="708"/>
        <w:jc w:val="both"/>
      </w:pPr>
      <w:r>
        <w:t xml:space="preserve">Trgovački sud u Osijeku, po stečajnom sucu mr. sc. Borisu Vukoviću, po prijedlogu  Vinka </w:t>
      </w:r>
      <w:proofErr w:type="spellStart"/>
      <w:r>
        <w:t>Pečanića</w:t>
      </w:r>
      <w:proofErr w:type="spellEnd"/>
      <w:r w:rsidR="0074344B">
        <w:t xml:space="preserve"> iz Lipika, </w:t>
      </w:r>
      <w:proofErr w:type="spellStart"/>
      <w:r w:rsidR="0074344B">
        <w:t>Frankopanska</w:t>
      </w:r>
      <w:proofErr w:type="spellEnd"/>
      <w:r w:rsidR="0074344B">
        <w:t xml:space="preserve"> 17, OIB: 03918439681</w:t>
      </w:r>
      <w:r w:rsidR="003C2857">
        <w:t>,</w:t>
      </w:r>
      <w:r>
        <w:t xml:space="preserve"> stečajnog upravitelja brisanog dužnika </w:t>
      </w:r>
      <w:r w:rsidR="006811A3">
        <w:t>ZADRAVEC TRANS d.o.o. u stečaju, Kozarac, Međimurska 40, MBS: 030093589, OIB: 25434084977</w:t>
      </w:r>
      <w:r>
        <w:t xml:space="preserve">, za određivanje nastavljanja postupka radi naknadne diobe stečajne mase dužnika </w:t>
      </w:r>
      <w:r w:rsidR="006811A3">
        <w:t xml:space="preserve">ZADRAVEC TRANS d.o.o. u stečaju, Kozarac, Međimurska 40, MBS: 030093589, OIB: 25434084977, </w:t>
      </w:r>
      <w:r>
        <w:t xml:space="preserve">dana </w:t>
      </w:r>
      <w:r w:rsidR="006811A3">
        <w:t>2</w:t>
      </w:r>
      <w:r w:rsidR="00250E5A">
        <w:t>4</w:t>
      </w:r>
      <w:r w:rsidR="006811A3">
        <w:t>. ožujka</w:t>
      </w:r>
      <w:r>
        <w:t xml:space="preserve"> 2017. </w:t>
      </w:r>
    </w:p>
    <w:p w:rsidRDefault="00016337" w:rsidP="00016337" w:rsidR="00016337">
      <w:pPr>
        <w:rPr>
          <w:b/>
          <w:bCs/>
          <w:sz w:val="28"/>
        </w:rPr>
      </w:pPr>
    </w:p>
    <w:p w:rsidRDefault="00112178" w:rsidP="00016337" w:rsidR="00112178">
      <w:pPr>
        <w:rPr>
          <w:b/>
          <w:bCs/>
          <w:sz w:val="28"/>
        </w:rPr>
      </w:pPr>
    </w:p>
    <w:p w:rsidRDefault="00016337" w:rsidP="00016337" w:rsidR="00016337">
      <w:pPr>
        <w:jc w:val="center"/>
        <w:rPr>
          <w:bCs/>
        </w:rPr>
      </w:pPr>
      <w:r>
        <w:rPr>
          <w:bCs/>
        </w:rPr>
        <w:t>r i j e š i o    j e</w:t>
      </w:r>
    </w:p>
    <w:p w:rsidRDefault="00016337" w:rsidP="00016337" w:rsidR="00016337">
      <w:pPr>
        <w:ind w:left="360"/>
        <w:jc w:val="both"/>
      </w:pPr>
    </w:p>
    <w:p w:rsidRDefault="00112178" w:rsidP="00016337" w:rsidR="00112178">
      <w:pPr>
        <w:ind w:left="360"/>
        <w:jc w:val="both"/>
      </w:pPr>
    </w:p>
    <w:p w:rsidRDefault="00016337" w:rsidP="00016337" w:rsidR="00016337">
      <w:pPr>
        <w:numPr>
          <w:ilvl w:val="0"/>
          <w:numId w:val="13"/>
        </w:numPr>
        <w:jc w:val="both"/>
        <w:rPr>
          <w:b/>
        </w:rPr>
      </w:pPr>
      <w:r>
        <w:t xml:space="preserve">Određuje se nastavljanje stečajnog postupka radi naknadne diobe stečajne mase iza dužnika </w:t>
      </w:r>
      <w:r w:rsidR="006D544C">
        <w:t>ZADRAVEC TRANS d.o.o. u stečaju, Kozarac, Međimurska 40, MBS: 030093589, OIB: 25434084977</w:t>
      </w:r>
      <w:r>
        <w:t>.</w:t>
      </w:r>
    </w:p>
    <w:p w:rsidRDefault="006D544C" w:rsidP="00016337" w:rsidR="00016337">
      <w:pPr>
        <w:ind w:left="900"/>
        <w:jc w:val="both"/>
        <w:rPr>
          <w:b/>
        </w:rPr>
      </w:pPr>
      <w:r>
        <w:rPr>
          <w:b/>
        </w:rPr>
        <w:t xml:space="preserve"> </w:t>
      </w:r>
    </w:p>
    <w:p w:rsidRDefault="00016337" w:rsidP="006D544C" w:rsidR="006D544C">
      <w:pPr>
        <w:numPr>
          <w:ilvl w:val="0"/>
          <w:numId w:val="13"/>
        </w:numPr>
        <w:jc w:val="both"/>
        <w:rPr>
          <w:bCs/>
        </w:rPr>
      </w:pPr>
      <w:r w:rsidRPr="006D544C">
        <w:rPr>
          <w:bCs/>
        </w:rPr>
        <w:t>U sudski registar Trgovačkog suda u Osijeku upisati će se stečajna masa iza</w:t>
      </w:r>
      <w:r>
        <w:rPr>
          <w:bCs/>
        </w:rPr>
        <w:t xml:space="preserve"> stečajnog dužnika</w:t>
      </w:r>
      <w:r>
        <w:rPr>
          <w:b/>
          <w:bCs/>
        </w:rPr>
        <w:t xml:space="preserve"> </w:t>
      </w:r>
      <w:r w:rsidR="006D544C">
        <w:t>ZADRAVEC TRANS d.o.o. u stečaju</w:t>
      </w:r>
      <w:r>
        <w:t xml:space="preserve">, koji je u sudskom registru bio upisan s </w:t>
      </w:r>
      <w:r w:rsidR="006D544C">
        <w:t>MBS: 030093589, OIB: 25434084977</w:t>
      </w:r>
      <w:r>
        <w:t>.</w:t>
      </w:r>
    </w:p>
    <w:p w:rsidRDefault="006D544C" w:rsidP="006D544C" w:rsidR="006D544C">
      <w:pPr>
        <w:pStyle w:val="Odlomakpopisa"/>
      </w:pPr>
    </w:p>
    <w:p w:rsidRDefault="00016337" w:rsidP="006D544C" w:rsidR="00016337" w:rsidRPr="006D544C">
      <w:pPr>
        <w:numPr>
          <w:ilvl w:val="0"/>
          <w:numId w:val="13"/>
        </w:numPr>
        <w:jc w:val="both"/>
        <w:rPr>
          <w:bCs/>
        </w:rPr>
      </w:pPr>
      <w:r>
        <w:t xml:space="preserve">Razrješava se stečajni upravitelj </w:t>
      </w:r>
      <w:r w:rsidR="006D544C">
        <w:t xml:space="preserve">Vinko </w:t>
      </w:r>
      <w:proofErr w:type="spellStart"/>
      <w:r w:rsidR="006D544C">
        <w:t>Pečanić</w:t>
      </w:r>
      <w:proofErr w:type="spellEnd"/>
      <w:r w:rsidR="006D544C">
        <w:t xml:space="preserve">, Lipik, </w:t>
      </w:r>
      <w:proofErr w:type="spellStart"/>
      <w:r w:rsidR="006D544C">
        <w:t>Frankopanska</w:t>
      </w:r>
      <w:proofErr w:type="spellEnd"/>
      <w:r w:rsidR="006D544C">
        <w:t xml:space="preserve"> 17, OIB 03918439681.</w:t>
      </w:r>
    </w:p>
    <w:p w:rsidRDefault="00016337" w:rsidP="00016337" w:rsidR="00016337">
      <w:pPr>
        <w:pStyle w:val="Odlomakpopisa"/>
      </w:pPr>
    </w:p>
    <w:p w:rsidRDefault="00016337" w:rsidP="00016337" w:rsidR="00016337">
      <w:pPr>
        <w:numPr>
          <w:ilvl w:val="0"/>
          <w:numId w:val="13"/>
        </w:numPr>
        <w:jc w:val="both"/>
      </w:pPr>
      <w:r>
        <w:t xml:space="preserve">Stečajnim upraviteljem imenuje se </w:t>
      </w:r>
      <w:r w:rsidR="007A268C">
        <w:t xml:space="preserve">Mladen </w:t>
      </w:r>
      <w:proofErr w:type="spellStart"/>
      <w:r w:rsidR="007A268C">
        <w:t>Beljo</w:t>
      </w:r>
      <w:proofErr w:type="spellEnd"/>
      <w:r w:rsidR="007A268C">
        <w:t>, Vinkovci, Antuna Mihanovića 1, OIB: 76591147167</w:t>
      </w:r>
      <w:r>
        <w:t>, izabran metodom slučajnog odabira – automatskom dodjelom s iznimkom.</w:t>
      </w:r>
    </w:p>
    <w:p w:rsidRDefault="00016337" w:rsidP="00016337" w:rsidR="00016337">
      <w:pPr>
        <w:pStyle w:val="Odlomakpopisa"/>
      </w:pPr>
    </w:p>
    <w:p w:rsidRDefault="00016337" w:rsidP="00016337" w:rsidR="00016337">
      <w:pPr>
        <w:numPr>
          <w:ilvl w:val="0"/>
          <w:numId w:val="13"/>
        </w:numPr>
        <w:jc w:val="both"/>
      </w:pPr>
      <w:r>
        <w:t xml:space="preserve">Pozivaju se vjerovnici da u roku od 30 dana od dana objave oglasa o otvaranju stečajnog postupka na mrežnoj stranici e-Oglasna ploča sudova prijave svoje tražbine stečajnom upravitelju </w:t>
      </w:r>
      <w:r w:rsidR="008872CE">
        <w:t>Mladenu Belji, Vinkovci, Antuna Mihanovića 1, OIB: 76591147167</w:t>
      </w:r>
      <w:r>
        <w:t xml:space="preserve">, sukladno čl. 133. Stečajnog zakona </w:t>
      </w:r>
      <w:r w:rsidR="006D544C">
        <w:rPr>
          <w:color w:val="000000"/>
        </w:rPr>
        <w:t>(NN 71/15;</w:t>
      </w:r>
      <w:r>
        <w:rPr>
          <w:color w:val="000000"/>
        </w:rPr>
        <w:t xml:space="preserve"> dalje: SZ-a) </w:t>
      </w:r>
      <w:r>
        <w:t>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250E5A">
        <w:t>2873</w:t>
      </w:r>
      <w:r>
        <w:t>-16.</w:t>
      </w:r>
    </w:p>
    <w:p w:rsidRDefault="00016337" w:rsidP="00016337" w:rsidR="00016337">
      <w:pPr>
        <w:ind w:left="900"/>
        <w:jc w:val="both"/>
      </w:pPr>
    </w:p>
    <w:p w:rsidRDefault="00016337" w:rsidP="00016337" w:rsidR="00016337">
      <w:pPr>
        <w:numPr>
          <w:ilvl w:val="0"/>
          <w:numId w:val="13"/>
        </w:numPr>
        <w:jc w:val="both"/>
      </w:pPr>
      <w:r>
        <w:lastRenderedPageBreak/>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016337" w:rsidP="00016337" w:rsidR="00016337">
      <w:pPr>
        <w:ind w:left="900"/>
        <w:jc w:val="both"/>
      </w:pPr>
    </w:p>
    <w:p w:rsidRDefault="00016337" w:rsidP="00016337" w:rsidR="00016337">
      <w:pPr>
        <w:numPr>
          <w:ilvl w:val="0"/>
          <w:numId w:val="13"/>
        </w:numPr>
        <w:jc w:val="both"/>
      </w:pPr>
      <w:proofErr w:type="spellStart"/>
      <w:r>
        <w:t>Razlučni</w:t>
      </w:r>
      <w:proofErr w:type="spellEnd"/>
      <w:r>
        <w:t xml:space="preserve"> vjerovnici dužni su u roku iz t. 5. izreke ovoga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sukladno čl. 258. st. 2. Stečajnog zakona.</w:t>
      </w:r>
    </w:p>
    <w:p w:rsidRDefault="00016337" w:rsidP="00016337" w:rsidR="00016337">
      <w:pPr>
        <w:ind w:left="900"/>
        <w:jc w:val="both"/>
      </w:pPr>
    </w:p>
    <w:p w:rsidRDefault="00016337" w:rsidP="00016337" w:rsidR="00016337">
      <w:pPr>
        <w:numPr>
          <w:ilvl w:val="0"/>
          <w:numId w:val="13"/>
        </w:numPr>
        <w:jc w:val="both"/>
      </w:pPr>
      <w:r>
        <w:t xml:space="preserve">Pozivaju se dužnikovi dužnici da svoje obveze bez odgode ispunjavaju stečajnom  upravitelju za stečajnog dužnika. </w:t>
      </w:r>
    </w:p>
    <w:p w:rsidRDefault="00016337" w:rsidP="00016337" w:rsidR="00016337">
      <w:pPr>
        <w:ind w:left="900"/>
        <w:jc w:val="both"/>
      </w:pPr>
    </w:p>
    <w:p w:rsidRDefault="00016337" w:rsidP="00250E5A" w:rsidR="00016337">
      <w:pPr>
        <w:numPr>
          <w:ilvl w:val="0"/>
          <w:numId w:val="13"/>
        </w:numPr>
        <w:jc w:val="both"/>
      </w:pPr>
      <w:r>
        <w:t xml:space="preserve">Nastavak stečajnog postupka nad stečajnom masom stečajnog dužnika </w:t>
      </w:r>
      <w:r w:rsidR="00250E5A" w:rsidRPr="00250E5A">
        <w:t>ZADRAVEC TRANS d.o.o. u stečaju</w:t>
      </w:r>
      <w:r>
        <w:t xml:space="preserve">, koji je u sudskom registru bio upisan s </w:t>
      </w:r>
      <w:r w:rsidR="00250E5A">
        <w:t>MBS: 030093589, OIB: 25434084977</w:t>
      </w:r>
      <w:r>
        <w:t>, ima se upisati u sudski registar ovoga suda.</w:t>
      </w:r>
    </w:p>
    <w:p w:rsidRDefault="00016337" w:rsidP="00016337" w:rsidR="00016337">
      <w:pPr>
        <w:pStyle w:val="Odlomakpopisa"/>
      </w:pPr>
    </w:p>
    <w:p w:rsidRDefault="00016337" w:rsidP="00016337" w:rsidR="00016337">
      <w:pPr>
        <w:ind w:left="900"/>
        <w:jc w:val="both"/>
      </w:pPr>
    </w:p>
    <w:p w:rsidRDefault="00016337" w:rsidP="00016337" w:rsidR="00016337">
      <w:pPr>
        <w:numPr>
          <w:ilvl w:val="0"/>
          <w:numId w:val="13"/>
        </w:numPr>
        <w:jc w:val="both"/>
      </w:pPr>
      <w:r>
        <w:t>Ročište vjerovnika na kojem će se ispitati prijavljene tražbine (</w:t>
      </w:r>
      <w:r w:rsidRPr="00250E5A">
        <w:rPr>
          <w:b/>
        </w:rPr>
        <w:t>ispitno ročište</w:t>
      </w:r>
      <w:r>
        <w:t>) određuje se za dan</w:t>
      </w:r>
    </w:p>
    <w:p w:rsidRDefault="00016337" w:rsidP="00016337" w:rsidR="00016337">
      <w:pPr>
        <w:ind w:left="900"/>
        <w:jc w:val="both"/>
      </w:pPr>
    </w:p>
    <w:p w:rsidRDefault="00112178" w:rsidP="00016337" w:rsidR="00112178">
      <w:pPr>
        <w:ind w:left="900"/>
        <w:jc w:val="both"/>
      </w:pPr>
    </w:p>
    <w:p w:rsidRDefault="00016337" w:rsidP="00250E5A" w:rsidR="00016337">
      <w:pPr>
        <w:ind w:left="900"/>
        <w:jc w:val="center"/>
        <w:rPr>
          <w:b/>
        </w:rPr>
      </w:pPr>
      <w:r>
        <w:rPr>
          <w:b/>
        </w:rPr>
        <w:t>9. svibnja 2017. godine</w:t>
      </w:r>
      <w:r w:rsidR="00250E5A">
        <w:rPr>
          <w:b/>
        </w:rPr>
        <w:t xml:space="preserve"> </w:t>
      </w:r>
      <w:r>
        <w:rPr>
          <w:b/>
        </w:rPr>
        <w:t>s početkom u 10,00 sati</w:t>
      </w:r>
    </w:p>
    <w:p w:rsidRDefault="00016337" w:rsidP="00250E5A" w:rsidR="00016337">
      <w:pPr>
        <w:ind w:left="900"/>
        <w:jc w:val="center"/>
        <w:rPr>
          <w:b/>
        </w:rPr>
      </w:pPr>
      <w:r>
        <w:rPr>
          <w:b/>
        </w:rPr>
        <w:t>u Trgovačkom sudu u Osijeku</w:t>
      </w:r>
      <w:r w:rsidR="00250E5A">
        <w:rPr>
          <w:b/>
        </w:rPr>
        <w:t xml:space="preserve">, </w:t>
      </w:r>
      <w:r>
        <w:rPr>
          <w:b/>
        </w:rPr>
        <w:t>Zagrebačka br. 2. soba br. 23/I.</w:t>
      </w:r>
    </w:p>
    <w:p w:rsidRDefault="00016337" w:rsidP="00016337" w:rsidR="00016337">
      <w:pPr>
        <w:ind w:left="900"/>
        <w:jc w:val="both"/>
      </w:pPr>
    </w:p>
    <w:p w:rsidRDefault="00112178" w:rsidP="00016337" w:rsidR="00112178">
      <w:pPr>
        <w:ind w:left="900"/>
        <w:jc w:val="both"/>
      </w:pPr>
    </w:p>
    <w:p w:rsidRDefault="00016337" w:rsidP="00016337" w:rsidR="00016337">
      <w:pPr>
        <w:numPr>
          <w:ilvl w:val="0"/>
          <w:numId w:val="13"/>
        </w:numPr>
        <w:jc w:val="both"/>
      </w:pPr>
      <w:r>
        <w:t>Ročište vjerovnika na kojem će se na temelju izvješća stečajnog upravitelja odlučivati o daljnjem tijeku stečajnog postupka (</w:t>
      </w:r>
      <w:r w:rsidRPr="00250E5A">
        <w:rPr>
          <w:b/>
        </w:rPr>
        <w:t>izvještajno ročište</w:t>
      </w:r>
      <w:r>
        <w:t xml:space="preserve">) zakazuje se za </w:t>
      </w:r>
      <w:r w:rsidRPr="00250E5A">
        <w:rPr>
          <w:b/>
        </w:rPr>
        <w:t>isti dan i na istom mjestu s početkom u 10,15 sati</w:t>
      </w:r>
      <w:r>
        <w:t>.</w:t>
      </w:r>
    </w:p>
    <w:p w:rsidRDefault="00016337" w:rsidP="00016337" w:rsidR="00016337">
      <w:pPr>
        <w:ind w:left="900"/>
        <w:jc w:val="both"/>
      </w:pPr>
    </w:p>
    <w:p w:rsidRDefault="00016337" w:rsidP="00016337" w:rsidR="00016337">
      <w:pPr>
        <w:numPr>
          <w:ilvl w:val="0"/>
          <w:numId w:val="13"/>
        </w:numPr>
        <w:jc w:val="both"/>
      </w:pPr>
      <w:r>
        <w:t xml:space="preserve">Nastavljanje postupka radi naknadne diobe određeno je dana </w:t>
      </w:r>
      <w:r w:rsidR="00250E5A">
        <w:rPr>
          <w:b/>
        </w:rPr>
        <w:t>24. ožujka</w:t>
      </w:r>
      <w:r>
        <w:rPr>
          <w:b/>
        </w:rPr>
        <w:t xml:space="preserve"> 2017. godine</w:t>
      </w:r>
      <w:r>
        <w:t xml:space="preserve"> u </w:t>
      </w:r>
      <w:r>
        <w:rPr>
          <w:b/>
        </w:rPr>
        <w:t>13,00 sati</w:t>
      </w:r>
      <w:r>
        <w:t xml:space="preserve"> kada je ovo rješenje objavljeno na mrežnoj stranici  e-oglasna ploča suda. </w:t>
      </w:r>
      <w:r w:rsidR="00250E5A">
        <w:t xml:space="preserve"> </w:t>
      </w:r>
    </w:p>
    <w:p w:rsidRDefault="00016337" w:rsidP="00016337" w:rsidR="00016337">
      <w:pPr>
        <w:jc w:val="both"/>
        <w:rPr>
          <w:highlight w:val="yellow"/>
        </w:rPr>
      </w:pPr>
    </w:p>
    <w:p w:rsidRDefault="00016337" w:rsidP="00016337" w:rsidR="00016337">
      <w:pPr>
        <w:pStyle w:val="Odlomakpopisa"/>
        <w:numPr>
          <w:ilvl w:val="0"/>
          <w:numId w:val="13"/>
        </w:numPr>
        <w:jc w:val="both"/>
        <w:rPr>
          <w:lang w:eastAsia="en-US"/>
        </w:rPr>
      </w:pPr>
      <w:r>
        <w:rPr>
          <w:lang w:eastAsia="en-US"/>
        </w:rPr>
        <w:t xml:space="preserve">Tablice prijavljenih tražbina te </w:t>
      </w:r>
      <w:proofErr w:type="spellStart"/>
      <w:r>
        <w:rPr>
          <w:lang w:eastAsia="en-US"/>
        </w:rPr>
        <w:t>razlučnih</w:t>
      </w:r>
      <w:proofErr w:type="spellEnd"/>
      <w:r>
        <w:rPr>
          <w:lang w:eastAsia="en-US"/>
        </w:rPr>
        <w:t xml:space="preserve"> i izlučnih prava iz čl. 259. st. 2. SZ-a objavit će se na mrežnoj stranici e-Oglasna ploča sudova nakon isteka roka za prijavu tražbina, a najkasnije osam dana prije održavanja ispitnog ročišta.</w:t>
      </w:r>
    </w:p>
    <w:p w:rsidRDefault="00016337" w:rsidP="00016337" w:rsidR="00016337">
      <w:pPr>
        <w:pStyle w:val="Odlomakpopisa"/>
        <w:ind w:left="900"/>
        <w:jc w:val="both"/>
        <w:rPr>
          <w:lang w:eastAsia="en-US"/>
        </w:rPr>
      </w:pPr>
    </w:p>
    <w:p w:rsidRDefault="00016337" w:rsidP="00016337" w:rsidR="00016337">
      <w:pPr>
        <w:pStyle w:val="Odlomakpopisa"/>
        <w:ind w:left="900"/>
        <w:jc w:val="both"/>
        <w:rPr>
          <w:lang w:eastAsia="en-US"/>
        </w:rPr>
      </w:pPr>
      <w:r>
        <w:rPr>
          <w:lang w:eastAsia="en-US"/>
        </w:rPr>
        <w:t>Prijave tražbina i isprave izložit će se u pisarnici suda, soba br. 9, prizemlje, na uvid sudionicima, nakon isteka roka za prijavu tražbina, a najkasnije osam dana prije održavanja ispitnog ročišta (čl. 259. st. 3. SZ-a).</w:t>
      </w:r>
    </w:p>
    <w:p w:rsidRDefault="00016337" w:rsidP="00016337" w:rsidR="00016337"/>
    <w:p w:rsidRDefault="00016337" w:rsidP="00016337" w:rsidR="00016337">
      <w:pPr>
        <w:jc w:val="both"/>
      </w:pPr>
    </w:p>
    <w:p w:rsidRDefault="00016337" w:rsidP="00016337" w:rsidR="00016337">
      <w:pPr>
        <w:pStyle w:val="Naslov1"/>
        <w:rPr>
          <w:b w:val="false"/>
        </w:rPr>
      </w:pPr>
      <w:proofErr w:type="spellStart"/>
      <w:r>
        <w:rPr>
          <w:b w:val="false"/>
        </w:rPr>
        <w:t>Obrazloženje</w:t>
      </w:r>
      <w:proofErr w:type="spellEnd"/>
    </w:p>
    <w:p w:rsidRDefault="00016337" w:rsidP="00016337" w:rsidR="00016337"/>
    <w:p w:rsidRDefault="00112178" w:rsidP="00016337" w:rsidR="00112178"/>
    <w:p w:rsidRDefault="00016337" w:rsidP="00016337" w:rsidR="00016337"/>
    <w:p w:rsidRDefault="00016337" w:rsidP="00016337" w:rsidR="00016337">
      <w:pPr>
        <w:ind w:firstLine="708"/>
        <w:jc w:val="both"/>
      </w:pPr>
      <w:r>
        <w:rPr>
          <w:bCs/>
        </w:rPr>
        <w:t xml:space="preserve">Rješenjem ovog suda </w:t>
      </w:r>
      <w:proofErr w:type="spellStart"/>
      <w:r>
        <w:rPr>
          <w:bCs/>
        </w:rPr>
        <w:t>posl</w:t>
      </w:r>
      <w:proofErr w:type="spellEnd"/>
      <w:r>
        <w:rPr>
          <w:bCs/>
        </w:rPr>
        <w:t xml:space="preserve">. br. </w:t>
      </w:r>
      <w:r w:rsidR="00250E5A">
        <w:rPr>
          <w:bCs/>
        </w:rPr>
        <w:t>3 St.1754/16-4 od 10. listopada 2016.</w:t>
      </w:r>
      <w:r>
        <w:rPr>
          <w:bCs/>
        </w:rPr>
        <w:t xml:space="preserve"> godine otvoren je i zaključen skraćeni stečajni postupak nad dužnikom </w:t>
      </w:r>
      <w:r w:rsidR="00250E5A">
        <w:t xml:space="preserve">ZADRAVEC TRANS d.o.o., Kozarac, </w:t>
      </w:r>
      <w:r w:rsidR="00250E5A">
        <w:lastRenderedPageBreak/>
        <w:t>Međimurska 40, MBS: 030093589, OIB: 25434084977</w:t>
      </w:r>
      <w:r>
        <w:t xml:space="preserve"> </w:t>
      </w:r>
      <w:r>
        <w:rPr>
          <w:bCs/>
        </w:rPr>
        <w:t xml:space="preserve">temeljem </w:t>
      </w:r>
      <w:r>
        <w:t xml:space="preserve">čl. 431. SZ-a, te imenovan stečajni upravitelj </w:t>
      </w:r>
      <w:r w:rsidR="00250E5A">
        <w:t xml:space="preserve">Vinko </w:t>
      </w:r>
      <w:proofErr w:type="spellStart"/>
      <w:r w:rsidR="00250E5A">
        <w:t>Pečanić</w:t>
      </w:r>
      <w:proofErr w:type="spellEnd"/>
      <w:r w:rsidR="00250E5A">
        <w:t xml:space="preserve">, Lipik, </w:t>
      </w:r>
      <w:proofErr w:type="spellStart"/>
      <w:r w:rsidR="00250E5A">
        <w:t>Frankopanska</w:t>
      </w:r>
      <w:proofErr w:type="spellEnd"/>
      <w:r w:rsidR="00250E5A">
        <w:t xml:space="preserve"> 17, OIB 03918439681</w:t>
      </w:r>
      <w:r>
        <w:t>.</w:t>
      </w:r>
    </w:p>
    <w:p w:rsidRDefault="00016337" w:rsidP="00016337" w:rsidR="00016337">
      <w:pPr>
        <w:ind w:firstLine="708"/>
        <w:jc w:val="both"/>
      </w:pPr>
    </w:p>
    <w:p w:rsidRDefault="00016337" w:rsidP="00016337" w:rsidR="00016337">
      <w:pPr>
        <w:ind w:firstLine="720"/>
        <w:jc w:val="both"/>
      </w:pPr>
      <w:r>
        <w:t xml:space="preserve">Rješenjem registarskog suda </w:t>
      </w:r>
      <w:proofErr w:type="spellStart"/>
      <w:r>
        <w:t>posl</w:t>
      </w:r>
      <w:proofErr w:type="spellEnd"/>
      <w:r>
        <w:t xml:space="preserve">. br. </w:t>
      </w:r>
      <w:proofErr w:type="spellStart"/>
      <w:r>
        <w:t>Tt</w:t>
      </w:r>
      <w:proofErr w:type="spellEnd"/>
      <w:r>
        <w:t>-16/8440-2 od 30. prosinca 2016. godine dužnik je brisan iz sudskog registra i time izgubio svojstvo pravne osobe.</w:t>
      </w:r>
    </w:p>
    <w:p w:rsidRDefault="00016337" w:rsidP="00016337" w:rsidR="00016337">
      <w:pPr>
        <w:ind w:firstLine="720"/>
        <w:jc w:val="both"/>
      </w:pPr>
    </w:p>
    <w:p w:rsidRDefault="00016337" w:rsidP="00016337" w:rsidR="00016337">
      <w:pPr>
        <w:ind w:firstLine="708"/>
        <w:jc w:val="both"/>
      </w:pPr>
      <w:r>
        <w:t>Dana 7. studenog 2016.</w:t>
      </w:r>
      <w:r w:rsidR="009273B3">
        <w:t xml:space="preserve"> </w:t>
      </w:r>
      <w:r>
        <w:t>godine, kao i 16. siječnja i 8. veljače 2017. zaprimljeni su podnesci stečajnog upravitelja brisanog subjekta kojima predlaže nastavak postupka radi naknadne diobe, a u kojima je navedeno da stečajni dužnik ima naknadno pronađenu imovinu koja se sastoji od:</w:t>
      </w:r>
    </w:p>
    <w:p w:rsidRDefault="00BC4910" w:rsidP="00016337" w:rsidR="00BC4910">
      <w:pPr>
        <w:ind w:firstLine="708"/>
        <w:jc w:val="both"/>
      </w:pPr>
    </w:p>
    <w:p w:rsidRDefault="00016337" w:rsidP="00016337" w:rsidR="00BC4910">
      <w:pPr>
        <w:jc w:val="both"/>
      </w:pPr>
      <w:r>
        <w:t>-tegljač marke MAN, broj šasije</w:t>
      </w:r>
      <w:r w:rsidR="009273B3">
        <w:t xml:space="preserve"> WMAF034895M186281, god. proizvodnje 1994, odjavljen 17.06.2016. godine, prijašnje reg. oznake BM907BK</w:t>
      </w:r>
    </w:p>
    <w:p w:rsidRDefault="00016337" w:rsidP="00016337" w:rsidR="00BC4910">
      <w:pPr>
        <w:jc w:val="both"/>
      </w:pPr>
      <w:r>
        <w:t>-novčanih sredstava na prijelaznom računu kod Privredne banke d.d. Podružnica Osijek u iznosu od 11.130,45 kn</w:t>
      </w:r>
    </w:p>
    <w:p w:rsidRDefault="00016337" w:rsidP="00016337" w:rsidR="00BC4910">
      <w:pPr>
        <w:jc w:val="both"/>
      </w:pPr>
      <w:r>
        <w:t>-novčanih sredstava u iznosu od 5.000,00 kn zaplijenjenih od strane FINE za predujam za namiren</w:t>
      </w:r>
      <w:r w:rsidR="00BC4910">
        <w:t>je troškova stečajnog postupka</w:t>
      </w:r>
    </w:p>
    <w:p w:rsidRDefault="00016337" w:rsidP="00016337" w:rsidR="00016337">
      <w:pPr>
        <w:jc w:val="both"/>
      </w:pPr>
      <w:r>
        <w:t>te je predložen temeljem čl. 289. SZ-a nastavak stečajnog postupka radi naknadne diobe stečajne mase.</w:t>
      </w:r>
    </w:p>
    <w:p w:rsidRDefault="00016337" w:rsidP="00016337" w:rsidR="00016337">
      <w:pPr>
        <w:ind w:firstLine="708"/>
        <w:jc w:val="both"/>
      </w:pPr>
    </w:p>
    <w:p w:rsidRDefault="00016337" w:rsidP="00016337" w:rsidR="00016337">
      <w:pPr>
        <w:ind w:firstLine="720"/>
        <w:jc w:val="both"/>
        <w:rPr>
          <w:bCs/>
        </w:rPr>
      </w:pPr>
      <w:r>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016337" w:rsidP="00016337" w:rsidR="00016337">
      <w:pPr>
        <w:jc w:val="both"/>
        <w:rPr>
          <w:bCs/>
        </w:rPr>
      </w:pPr>
      <w:r>
        <w:rPr>
          <w:bCs/>
        </w:rPr>
        <w:t xml:space="preserve">Prema st. 2. istog članka nastavljanje postupka radi naknadne diobe sud će odrediti bez obzira na to je li postupak bio zaključen. </w:t>
      </w:r>
    </w:p>
    <w:p w:rsidRDefault="00016337" w:rsidP="00016337" w:rsidR="00016337">
      <w:pPr>
        <w:ind w:firstLine="720"/>
        <w:jc w:val="both"/>
        <w:rPr>
          <w:bCs/>
        </w:rPr>
      </w:pPr>
    </w:p>
    <w:p w:rsidRDefault="00016337" w:rsidP="00016337" w:rsidR="00016337">
      <w:pPr>
        <w:jc w:val="both"/>
        <w:rPr>
          <w:bCs/>
        </w:rPr>
      </w:pPr>
      <w:r>
        <w:tab/>
      </w:r>
      <w:r>
        <w:rPr>
          <w:bCs/>
        </w:rPr>
        <w:t>Budući je predlagatelj dostavio sudu dokaz o pronađenoj imovini koja ulazi u stečajnu masu dužnika, valjalo je u skladu s čl. 289. i čl. 133. SZ-a odrediti nastavljanje postupka radi naknadne diobe stečajne mase.</w:t>
      </w:r>
    </w:p>
    <w:p w:rsidRDefault="00016337" w:rsidP="00016337" w:rsidR="00016337">
      <w:pPr>
        <w:jc w:val="both"/>
        <w:rPr>
          <w:bCs/>
        </w:rPr>
      </w:pPr>
    </w:p>
    <w:p w:rsidRDefault="00016337" w:rsidP="00016337" w:rsidR="00016337">
      <w:pPr>
        <w:ind w:firstLine="708"/>
        <w:jc w:val="both"/>
      </w:pPr>
      <w:r>
        <w:t xml:space="preserve">Sud je izvršio uvid u dokumentaciju u spisu, povijesni izvadak iz sudskog registra za brisanog dužnika iz kojeg je utvrdio da je rješenjem ovoga suda poslovni broj </w:t>
      </w:r>
      <w:proofErr w:type="spellStart"/>
      <w:r w:rsidR="00BC4910">
        <w:t>Tt</w:t>
      </w:r>
      <w:proofErr w:type="spellEnd"/>
      <w:r w:rsidR="00BC4910">
        <w:t>-16/8440-2 od 30. prosinca 2016. godine</w:t>
      </w:r>
      <w:r>
        <w:t xml:space="preserve"> dužnik </w:t>
      </w:r>
      <w:r w:rsidR="00BC4910" w:rsidRPr="00BC4910">
        <w:t>ZADRAVEC TRANS d.o.o. u stečaju, Kozarac, Međimurska 40, MBS: 030093589, OIB: 25434084977</w:t>
      </w:r>
      <w:r>
        <w:t xml:space="preserve"> brisan </w:t>
      </w:r>
      <w:r w:rsidR="00BC4910">
        <w:t>iz sudskog registra,</w:t>
      </w:r>
      <w:r>
        <w:t xml:space="preserve"> priloženu presliku prometne dozvole, nalog Privredne banke d.d. Zagreb o prijenosu novčanih sredstava u iznosu od 11.130,45 kn na prijelazni račun banke i obavijest FINE o osiguranju sredstava za namirenje troškova stečajnog postupka u iznosu od 5.000,00 kn, te budući da je</w:t>
      </w:r>
      <w:r>
        <w:rPr>
          <w:bCs/>
        </w:rPr>
        <w:t xml:space="preserve"> predlagatelj dostavio sudu dokaz o pronađenoj imovini koja ulazi u stečajnu masu dužnika, </w:t>
      </w:r>
      <w:r>
        <w:t xml:space="preserve">sud utvrdio da su ispunjeni uvjeti za određivanje nastavljanja postupka radi naknadne diobe odlučeno je kao u izreci temeljem odredbe čl.133. i čl. 289. SZ-a u vezi s čl. 129. - 131. SZ-a. </w:t>
      </w:r>
    </w:p>
    <w:p w:rsidRDefault="00016337" w:rsidP="00016337" w:rsidR="00016337">
      <w:pPr>
        <w:ind w:firstLine="708"/>
        <w:jc w:val="both"/>
      </w:pPr>
    </w:p>
    <w:p w:rsidRDefault="00016337" w:rsidP="00016337" w:rsidR="00016337">
      <w:pPr>
        <w:jc w:val="both"/>
      </w:pPr>
      <w:r>
        <w:tab/>
        <w:t xml:space="preserve">Budući da je sukladno odredbi članka 432. SZ-a u skraćenom stečajnom postupku koji se vodio na ovome sudu pod poslovnim brojem </w:t>
      </w:r>
      <w:r w:rsidR="0028582B">
        <w:rPr>
          <w:bCs/>
        </w:rPr>
        <w:t>St-1754/16</w:t>
      </w:r>
      <w:r>
        <w:rPr>
          <w:bCs/>
        </w:rPr>
        <w:t xml:space="preserve"> </w:t>
      </w:r>
      <w:r>
        <w:t xml:space="preserve">izbor stečajnog upravitelja obavljen metodom slučajnog odabira s liste B stečajnih upravitelja za područje nadležnog suda te da sud u skladu s čl. 84. i čl. 85. st. 2. SZ-a u ovom postupku izbor stečajnog upravitelja obavlja metodom slučajnog odabira s liste A stečajnih upravitelja i da se u konkretnom slučaju ne radi o iznimkama propisanim čl. 85. st. 2. SZ-a,  odlučeno je kao u točki 3. i 4. izreke ovoga rješenja, budući su stečajni upravitelji Slavko Marinac iz Požege, Branko Penić i Zdenko </w:t>
      </w:r>
      <w:proofErr w:type="spellStart"/>
      <w:r>
        <w:t>Bešlić</w:t>
      </w:r>
      <w:proofErr w:type="spellEnd"/>
      <w:r>
        <w:t xml:space="preserve"> iz Slavonskog Broda, Vinka Ivanković iz Vinkovaca i </w:t>
      </w:r>
      <w:proofErr w:type="spellStart"/>
      <w:r>
        <w:t>Šimo</w:t>
      </w:r>
      <w:proofErr w:type="spellEnd"/>
      <w:r>
        <w:t xml:space="preserve"> </w:t>
      </w:r>
      <w:r>
        <w:lastRenderedPageBreak/>
        <w:t>Bošnjak iz Osijeka te Željko Rupčić</w:t>
      </w:r>
      <w:r w:rsidR="0028582B">
        <w:t xml:space="preserve">  iz Đakova</w:t>
      </w:r>
      <w:r>
        <w:t>, pisanim podnescima suda zatražili da ih se iz zdravstvenih razloga do daljnjeg ne izabire i ne imenuje.</w:t>
      </w:r>
    </w:p>
    <w:p w:rsidRDefault="00B370DC" w:rsidP="00B370DC" w:rsidR="00B370DC">
      <w:pPr>
        <w:jc w:val="both"/>
      </w:pPr>
      <w:r>
        <w:tab/>
      </w:r>
    </w:p>
    <w:p w:rsidRDefault="00B370DC" w:rsidP="00B370DC" w:rsidR="00B370DC"/>
    <w:p w:rsidRDefault="002F0FE0" w:rsidP="002F0FE0" w:rsidR="002F0FE0">
      <w:pPr>
        <w:jc w:val="center"/>
        <w:rPr>
          <w:bCs/>
        </w:rPr>
      </w:pPr>
      <w:r>
        <w:rPr>
          <w:bCs/>
        </w:rPr>
        <w:t xml:space="preserve">U Osijeku </w:t>
      </w:r>
      <w:r w:rsidR="00B31AB7">
        <w:rPr>
          <w:bCs/>
        </w:rPr>
        <w:t>24. ožujka</w:t>
      </w:r>
      <w:r>
        <w:rPr>
          <w:bCs/>
        </w:rPr>
        <w:t xml:space="preserve"> 2017.                </w:t>
      </w:r>
    </w:p>
    <w:p w:rsidRDefault="002F0FE0" w:rsidP="002F0FE0" w:rsidR="002F0FE0">
      <w:pPr>
        <w:jc w:val="center"/>
        <w:rPr>
          <w:bCs/>
        </w:rPr>
      </w:pPr>
    </w:p>
    <w:p w:rsidRDefault="002F0FE0" w:rsidP="002F0FE0" w:rsidR="002F0FE0">
      <w:pPr>
        <w:ind w:left="5580"/>
        <w:jc w:val="center"/>
      </w:pPr>
      <w:r>
        <w:rPr>
          <w:b/>
          <w:bCs/>
        </w:rPr>
        <w:t> </w:t>
      </w:r>
      <w:r>
        <w:t>S U D A C</w:t>
      </w:r>
    </w:p>
    <w:p w:rsidRDefault="002F0FE0" w:rsidP="002F0FE0" w:rsidR="002F0FE0">
      <w:pPr>
        <w:ind w:left="5580"/>
        <w:jc w:val="center"/>
      </w:pPr>
      <w:r>
        <w:t>mr. sc. Boris Vuković</w:t>
      </w:r>
    </w:p>
    <w:p w:rsidRDefault="002F0FE0" w:rsidP="002F0FE0" w:rsidR="002F0FE0">
      <w:pPr>
        <w:ind w:left="5580"/>
        <w:jc w:val="center"/>
      </w:pPr>
    </w:p>
    <w:p w:rsidRDefault="002F0FE0" w:rsidP="002F0FE0" w:rsidR="002F0FE0">
      <w:pPr>
        <w:ind w:left="5580"/>
        <w:jc w:val="center"/>
      </w:pPr>
    </w:p>
    <w:p w:rsidRDefault="002F0FE0" w:rsidP="002F0FE0" w:rsidR="002F0FE0">
      <w:r>
        <w:t xml:space="preserve">Zapisničar Danijela </w:t>
      </w:r>
      <w:proofErr w:type="spellStart"/>
      <w:r>
        <w:t>Špeletić</w:t>
      </w:r>
      <w:proofErr w:type="spellEnd"/>
    </w:p>
    <w:p w:rsidRDefault="002F0FE0" w:rsidP="002F0FE0" w:rsidR="002F0FE0"/>
    <w:p w:rsidRDefault="002F0FE0" w:rsidP="002F0FE0" w:rsidR="002F0FE0"/>
    <w:p w:rsidRDefault="002F0FE0" w:rsidP="002F0FE0" w:rsidR="002F0FE0"/>
    <w:p w:rsidRDefault="00B370DC" w:rsidP="00B370DC" w:rsidR="00B370DC">
      <w:r>
        <w:t>UPUTA O PRAVNOM LIJEKU:</w:t>
      </w:r>
    </w:p>
    <w:p w:rsidRDefault="00B370DC" w:rsidP="00B474DC" w:rsidR="00B370DC">
      <w:pPr>
        <w:jc w:val="both"/>
      </w:pPr>
      <w:r>
        <w:t>Protiv ovog rješenja može nezadovoljna stranka uložiti žalbu Visokom trgovačkom sudu Republike Hrvatske u Zagrebu u roku od 8 dana pismeno u 3 primjerka putem ovoga suda.</w:t>
      </w:r>
    </w:p>
    <w:p w:rsidRDefault="00B370DC" w:rsidP="00B370DC" w:rsidR="00B370DC"/>
    <w:p w:rsidRDefault="00016337" w:rsidP="00016337" w:rsidR="00016337">
      <w:r>
        <w:t>D N A :</w:t>
      </w:r>
    </w:p>
    <w:p w:rsidRDefault="00016337" w:rsidP="0063277D" w:rsidR="0063277D">
      <w:pPr>
        <w:numPr>
          <w:ilvl w:val="0"/>
          <w:numId w:val="15"/>
        </w:numPr>
      </w:pPr>
      <w:r>
        <w:t xml:space="preserve">Stečajni upravitelj </w:t>
      </w:r>
      <w:r w:rsidR="008872CE">
        <w:t xml:space="preserve">Mladen </w:t>
      </w:r>
      <w:proofErr w:type="spellStart"/>
      <w:r w:rsidR="008872CE">
        <w:t>Beljo</w:t>
      </w:r>
      <w:proofErr w:type="spellEnd"/>
      <w:r w:rsidR="008872CE">
        <w:t>, Vinkovci, Antuna Mihanovića 1</w:t>
      </w:r>
    </w:p>
    <w:p w:rsidRDefault="00016337" w:rsidP="00016337" w:rsidR="0063277D">
      <w:pPr>
        <w:numPr>
          <w:ilvl w:val="0"/>
          <w:numId w:val="15"/>
        </w:numPr>
      </w:pPr>
      <w:r>
        <w:t xml:space="preserve">Predlagatelj - bivši stečajni upravitelj </w:t>
      </w:r>
      <w:r w:rsidR="0063277D">
        <w:t xml:space="preserve">Vinko </w:t>
      </w:r>
      <w:proofErr w:type="spellStart"/>
      <w:r w:rsidR="0063277D">
        <w:t>Pečanić</w:t>
      </w:r>
      <w:proofErr w:type="spellEnd"/>
      <w:r w:rsidR="0063277D">
        <w:t xml:space="preserve">, Lipik, </w:t>
      </w:r>
      <w:proofErr w:type="spellStart"/>
      <w:r w:rsidR="0063277D">
        <w:t>Frankopanska</w:t>
      </w:r>
      <w:proofErr w:type="spellEnd"/>
      <w:r w:rsidR="0063277D">
        <w:t xml:space="preserve"> 17</w:t>
      </w:r>
    </w:p>
    <w:p w:rsidRDefault="00016337" w:rsidP="00016337" w:rsidR="00016337">
      <w:pPr>
        <w:numPr>
          <w:ilvl w:val="0"/>
          <w:numId w:val="15"/>
        </w:numPr>
      </w:pPr>
      <w:r>
        <w:t>FINA Osijek</w:t>
      </w:r>
    </w:p>
    <w:p w:rsidRDefault="00016337" w:rsidP="00016337" w:rsidR="00016337">
      <w:pPr>
        <w:numPr>
          <w:ilvl w:val="0"/>
          <w:numId w:val="15"/>
        </w:numPr>
      </w:pPr>
      <w:r>
        <w:t>Porezna uprava Osijek</w:t>
      </w:r>
    </w:p>
    <w:p w:rsidRDefault="00016337" w:rsidP="00016337" w:rsidR="00016337">
      <w:pPr>
        <w:numPr>
          <w:ilvl w:val="0"/>
          <w:numId w:val="15"/>
        </w:numPr>
      </w:pPr>
      <w:r>
        <w:t>ŽDO GUO u Osijeku</w:t>
      </w:r>
    </w:p>
    <w:p w:rsidRDefault="00016337" w:rsidP="00016337" w:rsidR="00016337">
      <w:pPr>
        <w:numPr>
          <w:ilvl w:val="0"/>
          <w:numId w:val="15"/>
        </w:numPr>
      </w:pPr>
      <w:r>
        <w:t>Sudski registar</w:t>
      </w:r>
    </w:p>
    <w:p w:rsidRDefault="00016337" w:rsidP="00016337" w:rsidR="00016337">
      <w:pPr>
        <w:numPr>
          <w:ilvl w:val="0"/>
          <w:numId w:val="15"/>
        </w:numPr>
      </w:pPr>
      <w:r>
        <w:t>Mrežna stranica e-Oglasna ploča sudova</w:t>
      </w:r>
    </w:p>
    <w:p w:rsidRDefault="00016337" w:rsidP="00016337" w:rsidR="00016337">
      <w:pPr>
        <w:numPr>
          <w:ilvl w:val="0"/>
          <w:numId w:val="15"/>
        </w:numPr>
      </w:pPr>
      <w:r>
        <w:t>R 9.5.17.</w:t>
      </w:r>
    </w:p>
    <w:p w:rsidRDefault="00016337" w:rsidP="00016337" w:rsidR="00016337">
      <w:pPr>
        <w:ind w:left="900"/>
        <w:jc w:val="both"/>
      </w:pPr>
    </w:p>
    <w:p w:rsidRDefault="00B370DC" w:rsidP="00B370DC" w:rsidR="00B370DC">
      <w:pPr>
        <w:ind w:left="900"/>
        <w:jc w:val="both"/>
      </w:pPr>
    </w:p>
    <w:p w:rsidRDefault="008615FD" w:rsidP="008615FD" w:rsidR="008615FD" w:rsidRPr="002A0C8C">
      <w:pPr>
        <w:pStyle w:val="Tijeloteksta"/>
        <w:tabs>
          <w:tab w:pos="1785" w:val="left"/>
        </w:tabs>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362E" w:rsidR="00B2362E">
      <w:r>
        <w:separator/>
      </w:r>
    </w:p>
  </w:endnote>
  <w:endnote w:id="0" w:type="continuationSeparator">
    <w:p w:rsidRDefault="00B2362E" w:rsidR="00B23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362E" w:rsidR="00B2362E">
      <w:r>
        <w:separator/>
      </w:r>
    </w:p>
  </w:footnote>
  <w:footnote w:id="0" w:type="continuationSeparator">
    <w:p w:rsidRDefault="00B2362E" w:rsidR="00B23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34CD">
      <w:rPr>
        <w:rStyle w:val="Brojstranice"/>
        <w:noProof/>
      </w:rPr>
      <w:t>4</w:t>
    </w:r>
    <w:r>
      <w:rPr>
        <w:rStyle w:val="Brojstranice"/>
      </w:rPr>
      <w:fldChar w:fldCharType="end"/>
    </w:r>
  </w:p>
  <w:p w:rsidRDefault="00BF3E59" w:rsidP="00102788" w:rsidR="00102788">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102788">
      <w:t>7 St-2873/16-17</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A03003">
      <w:t>St-</w:t>
    </w:r>
    <w:r w:rsidR="00102788">
      <w:t>2873</w:t>
    </w:r>
    <w:r w:rsidR="00A03003">
      <w:t>/16-</w:t>
    </w:r>
    <w:r w:rsidR="00102788">
      <w:t>17</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6337"/>
    <w:rsid w:val="00017DD7"/>
    <w:rsid w:val="000201CE"/>
    <w:rsid w:val="00020A8B"/>
    <w:rsid w:val="00022E72"/>
    <w:rsid w:val="000245F1"/>
    <w:rsid w:val="0002580E"/>
    <w:rsid w:val="00026F5E"/>
    <w:rsid w:val="0003012B"/>
    <w:rsid w:val="00033093"/>
    <w:rsid w:val="000350A4"/>
    <w:rsid w:val="00035258"/>
    <w:rsid w:val="0003777F"/>
    <w:rsid w:val="00041597"/>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67F8"/>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2788"/>
    <w:rsid w:val="00105A24"/>
    <w:rsid w:val="0011048C"/>
    <w:rsid w:val="00110D41"/>
    <w:rsid w:val="00112178"/>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4D03"/>
    <w:rsid w:val="002370B4"/>
    <w:rsid w:val="002374B2"/>
    <w:rsid w:val="00237AB3"/>
    <w:rsid w:val="002400AA"/>
    <w:rsid w:val="00240528"/>
    <w:rsid w:val="002461B7"/>
    <w:rsid w:val="00246600"/>
    <w:rsid w:val="0024736E"/>
    <w:rsid w:val="00247478"/>
    <w:rsid w:val="00250324"/>
    <w:rsid w:val="00250DCF"/>
    <w:rsid w:val="00250E5A"/>
    <w:rsid w:val="00254466"/>
    <w:rsid w:val="0025490F"/>
    <w:rsid w:val="00257E9B"/>
    <w:rsid w:val="00260815"/>
    <w:rsid w:val="0026217E"/>
    <w:rsid w:val="00262A35"/>
    <w:rsid w:val="00262F86"/>
    <w:rsid w:val="00273B2E"/>
    <w:rsid w:val="00273B39"/>
    <w:rsid w:val="00274149"/>
    <w:rsid w:val="00276BE9"/>
    <w:rsid w:val="00277609"/>
    <w:rsid w:val="002811C3"/>
    <w:rsid w:val="0028153C"/>
    <w:rsid w:val="00282E30"/>
    <w:rsid w:val="00283795"/>
    <w:rsid w:val="0028465E"/>
    <w:rsid w:val="0028582B"/>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F5F"/>
    <w:rsid w:val="002F045A"/>
    <w:rsid w:val="002F0FE0"/>
    <w:rsid w:val="002F199D"/>
    <w:rsid w:val="002F2EA0"/>
    <w:rsid w:val="002F48B0"/>
    <w:rsid w:val="002F6466"/>
    <w:rsid w:val="003056B2"/>
    <w:rsid w:val="003079FE"/>
    <w:rsid w:val="0031019E"/>
    <w:rsid w:val="00310BB4"/>
    <w:rsid w:val="00310F77"/>
    <w:rsid w:val="00311577"/>
    <w:rsid w:val="003145BD"/>
    <w:rsid w:val="00315ABA"/>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34CD"/>
    <w:rsid w:val="003B41FE"/>
    <w:rsid w:val="003B481A"/>
    <w:rsid w:val="003B567A"/>
    <w:rsid w:val="003B692D"/>
    <w:rsid w:val="003C14CB"/>
    <w:rsid w:val="003C1F87"/>
    <w:rsid w:val="003C285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21E"/>
    <w:rsid w:val="00566E5A"/>
    <w:rsid w:val="00567EA0"/>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277D"/>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94F"/>
    <w:rsid w:val="00671F8C"/>
    <w:rsid w:val="00672977"/>
    <w:rsid w:val="00672A60"/>
    <w:rsid w:val="006734F9"/>
    <w:rsid w:val="00675C44"/>
    <w:rsid w:val="00676171"/>
    <w:rsid w:val="00676D81"/>
    <w:rsid w:val="006811A3"/>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544C"/>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344B"/>
    <w:rsid w:val="00743A69"/>
    <w:rsid w:val="00744631"/>
    <w:rsid w:val="00744FF3"/>
    <w:rsid w:val="007460A1"/>
    <w:rsid w:val="007500E9"/>
    <w:rsid w:val="00755684"/>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A122F"/>
    <w:rsid w:val="007A268C"/>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0DE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72CE"/>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273B3"/>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0E91"/>
    <w:rsid w:val="00A61EC8"/>
    <w:rsid w:val="00A621A8"/>
    <w:rsid w:val="00A627AF"/>
    <w:rsid w:val="00A64DC4"/>
    <w:rsid w:val="00A64EB9"/>
    <w:rsid w:val="00A663AD"/>
    <w:rsid w:val="00A67E32"/>
    <w:rsid w:val="00A71554"/>
    <w:rsid w:val="00A72521"/>
    <w:rsid w:val="00A73C9F"/>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362E"/>
    <w:rsid w:val="00B2408D"/>
    <w:rsid w:val="00B24D8D"/>
    <w:rsid w:val="00B26F71"/>
    <w:rsid w:val="00B303AF"/>
    <w:rsid w:val="00B31AB7"/>
    <w:rsid w:val="00B325AA"/>
    <w:rsid w:val="00B3537E"/>
    <w:rsid w:val="00B36972"/>
    <w:rsid w:val="00B370DC"/>
    <w:rsid w:val="00B3765C"/>
    <w:rsid w:val="00B413C8"/>
    <w:rsid w:val="00B41602"/>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4910"/>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65EF"/>
    <w:rsid w:val="00F47C5B"/>
    <w:rsid w:val="00F54DBE"/>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278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B34CD"/>
    <w:rPr>
      <w:color w:val="808080"/>
      <w:bdr w:space="0" w:sz="0" w:color="auto" w:val="none"/>
      <w:shd w:fill="CCFFFF" w:color="auto" w:val="clear"/>
    </w:rPr>
  </w:style>
  <w:style w:customStyle="true" w:styleId="eSPISCCParagraphDefaultFont" w:type="character">
    <w:name w:val="eSPIS_CC_Paragraph Default Font"/>
    <w:basedOn w:val="Naglaeno"/>
    <w:rsid w:val="003B34C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B34CD"/>
    <w:rPr>
      <w:b/>
      <w:bCs/>
      <w:bdr w:space="0" w:sz="0" w:color="auto" w:val="none"/>
      <w:shd w:fill="FFFFCC" w:color="auto" w:val="clear"/>
      <w:lang w:val="hr-HR"/>
    </w:rPr>
  </w:style>
  <w:style w:customStyle="true" w:styleId="PozadinaSvijetloCrvena" w:type="character">
    <w:name w:val="Pozadina_SvijetloCrvena"/>
    <w:basedOn w:val="eSPISCCParagraphDefaultFont"/>
    <w:rsid w:val="003B34C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B34C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278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B34CD"/>
    <w:rPr>
      <w:color w:val="808080"/>
      <w:bdr w:color="auto" w:space="0" w:sz="0" w:val="none"/>
      <w:shd w:color="auto" w:fill="CCFFFF" w:val="clear"/>
    </w:rPr>
  </w:style>
  <w:style w:customStyle="1" w:styleId="eSPISCCParagraphDefaultFont" w:type="character">
    <w:name w:val="eSPIS_CC_Paragraph Default Font"/>
    <w:basedOn w:val="Naglaeno"/>
    <w:rsid w:val="003B34C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B34CD"/>
    <w:rPr>
      <w:b/>
      <w:bCs/>
      <w:bdr w:color="auto" w:space="0" w:sz="0" w:val="none"/>
      <w:shd w:color="auto" w:fill="FFFFCC" w:val="clear"/>
      <w:lang w:val="hr-HR"/>
    </w:rPr>
  </w:style>
  <w:style w:customStyle="1" w:styleId="PozadinaSvijetloCrvena" w:type="character">
    <w:name w:val="Pozadina_SvijetloCrvena"/>
    <w:basedOn w:val="eSPISCCParagraphDefaultFont"/>
    <w:rsid w:val="003B34C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B34C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947151">
      <w:bodyDiv w:val="true"/>
      <w:marLeft w:val="0"/>
      <w:marRight w:val="0"/>
      <w:marTop w:val="0"/>
      <w:marBottom w:val="0"/>
      <w:divBdr>
        <w:top w:space="0" w:sz="0" w:color="auto" w:val="none"/>
        <w:left w:space="0" w:sz="0" w:color="auto" w:val="none"/>
        <w:bottom w:space="0" w:sz="0" w:color="auto" w:val="none"/>
        <w:right w:space="0" w:sz="0" w:color="auto" w:val="none"/>
      </w:divBdr>
    </w:div>
    <w:div w:id="6542220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806832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56377412">
      <w:bodyDiv w:val="true"/>
      <w:marLeft w:val="0"/>
      <w:marRight w:val="0"/>
      <w:marTop w:val="0"/>
      <w:marBottom w:val="0"/>
      <w:divBdr>
        <w:top w:space="0" w:sz="0" w:color="auto" w:val="none"/>
        <w:left w:space="0" w:sz="0" w:color="auto" w:val="none"/>
        <w:bottom w:space="0" w:sz="0" w:color="auto" w:val="none"/>
        <w:right w:space="0" w:sz="0" w:color="auto" w:val="none"/>
      </w:divBdr>
    </w:div>
    <w:div w:id="334577567">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3818356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10724653">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688221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2873</izvorni_sadrzaj>
    <derivirana_varijabla naziv="DomainObject.Predmet.Broj_1">2873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St-2873/2016</izvorni_sadrzaj>
    <derivirana_varijabla naziv="DomainObject.Predmet.OznakaBroj_1">St-2873/2016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ZADRAVEC TRANS d.o.o. za prijevoz, trgovinu i usluge</izvorni_sadrzaj>
    <derivirana_varijabla naziv="DomainObject.Predmet.ProtustrankaFormated_1">  ZADRAVEC TRANS d.o.o. za prijevoz, trgovinu i usluge</derivirana_varijabla>
  </DomainObject.Predmet.ProtustrankaFormated>
  <DomainObject.Predmet.ProtustrankaFormatedOIB>
    <izvorni_sadrzaj>  ZADRAVEC TRANS d.o.o. za prijevoz, trgovinu i usluge, OIB 25434084977</izvorni_sadrzaj>
    <derivirana_varijabla naziv="DomainObject.Predmet.ProtustrankaFormatedOIB_1">  ZADRAVEC TRANS d.o.o. za prijevoz, trgovinu i usluge, OIB 25434084977</derivirana_varijabla>
  </DomainObject.Predmet.ProtustrankaFormatedOIB>
  <DomainObject.Predmet.ProtustrankaFormatedWithAdress>
    <izvorni_sadrzaj> ZADRAVEC TRANS d.o.o. za prijevoz, trgovinu i usluge, Međimurska 40, 31326 Kozarac</izvorni_sadrzaj>
    <derivirana_varijabla naziv="DomainObject.Predmet.ProtustrankaFormatedWithAdress_1"> ZADRAVEC TRANS d.o.o. za prijevoz, trgovinu i usluge, Međimurska 40, 31326 Kozarac</derivirana_varijabla>
  </DomainObject.Predmet.ProtustrankaFormatedWithAdress>
  <DomainObject.Predmet.ProtustrankaFormatedWithAdressOIB>
    <izvorni_sadrzaj> ZADRAVEC TRANS d.o.o. za prijevoz, trgovinu i usluge, OIB 25434084977, Međimurska 40, 31326 Kozarac</izvorni_sadrzaj>
    <derivirana_varijabla naziv="DomainObject.Predmet.ProtustrankaFormatedWithAdressOIB_1"> ZADRAVEC TRANS d.o.o. za prijevoz, trgovinu i usluge, OIB 25434084977, Međimurska 40, 31326 Kozarac</derivirana_varijabla>
  </DomainObject.Predmet.ProtustrankaFormatedWithAdressOIB>
  <DomainObject.Predmet.ProtustrankaWithAdress>
    <izvorni_sadrzaj>ZADRAVEC TRANS d.o.o. za prijevoz, trgovinu i usluge Međimurska 40, 31326 Kozarac</izvorni_sadrzaj>
    <derivirana_varijabla naziv="DomainObject.Predmet.ProtustrankaWithAdress_1">ZADRAVEC TRANS d.o.o. za prijevoz, trgovinu i usluge Međimurska 40, 31326 Kozarac</derivirana_varijabla>
  </DomainObject.Predmet.ProtustrankaWithAdress>
  <DomainObject.Predmet.ProtustrankaWithAdressOIB>
    <izvorni_sadrzaj>ZADRAVEC TRANS d.o.o. za prijevoz, trgovinu i usluge, OIB 25434084977, Međimurska 40, 31326 Kozarac</izvorni_sadrzaj>
    <derivirana_varijabla naziv="DomainObject.Predmet.ProtustrankaWithAdressOIB_1">ZADRAVEC TRANS d.o.o. za prijevoz, trgovinu i usluge, OIB 25434084977, Međimurska 40, 31326 Kozarac</derivirana_varijabla>
  </DomainObject.Predmet.ProtustrankaWithAdressOIB>
  <DomainObject.Predmet.ProtustrankaNazivFormated>
    <izvorni_sadrzaj>ZADRAVEC TRANS d.o.o. za prijevoz, trgovinu i usluge</izvorni_sadrzaj>
    <derivirana_varijabla naziv="DomainObject.Predmet.ProtustrankaNazivFormated_1">ZADRAVEC TRANS d.o.o. za prijevoz, trgovinu i usluge</derivirana_varijabla>
  </DomainObject.Predmet.ProtustrankaNazivFormated>
  <DomainObject.Predmet.ProtustrankaNazivFormatedOIB>
    <izvorni_sadrzaj>ZADRAVEC TRANS d.o.o. za prijevoz, trgovinu i usluge, OIB 25434084977</izvorni_sadrzaj>
    <derivirana_varijabla naziv="DomainObject.Predmet.ProtustrankaNazivFormatedOIB_1">ZADRAVEC TRANS d.o.o. za prijevoz, trgovinu i usluge, OIB 25434084977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Pečanić</izvorni_sadrzaj>
    <derivirana_varijabla naziv="DomainObject.Predmet.StrankaFormated_1">  Vinko Pečanić</derivirana_varijabla>
  </DomainObject.Predmet.StrankaFormated>
  <DomainObject.Predmet.StrankaFormatedOIB>
    <izvorni_sadrzaj>  Vinko Pečanić, OIB 03918439681</izvorni_sadrzaj>
    <derivirana_varijabla naziv="DomainObject.Predmet.StrankaFormatedOIB_1">  Vinko Pečanić, OIB 03918439681</derivirana_varijabla>
  </DomainObject.Predmet.StrankaFormatedOIB>
  <DomainObject.Predmet.StrankaFormatedWithAdress>
    <izvorni_sadrzaj> Vinko Pečanić, Frankopanska 17, 34551 Lipik</izvorni_sadrzaj>
    <derivirana_varijabla naziv="DomainObject.Predmet.StrankaFormatedWithAdress_1"> Vinko Pečanić, Frankopanska 17, 34551 Lipik</derivirana_varijabla>
  </DomainObject.Predmet.StrankaFormatedWithAdress>
  <DomainObject.Predmet.StrankaFormatedWithAdressOIB>
    <izvorni_sadrzaj> Vinko Pečanić, OIB 03918439681, Frankopanska 17, 34551 Lipik</izvorni_sadrzaj>
    <derivirana_varijabla naziv="DomainObject.Predmet.StrankaFormatedWithAdressOIB_1"> Vinko Pečanić, OIB 03918439681, Frankopanska 17, 34551 Lipik</derivirana_varijabla>
  </DomainObject.Predmet.StrankaFormatedWithAdressOIB>
  <DomainObject.Predmet.StrankaWithAdress>
    <izvorni_sadrzaj>Vinko Pečanić Frankopanska 17,34551 Lipik</izvorni_sadrzaj>
    <derivirana_varijabla naziv="DomainObject.Predmet.StrankaWithAdress_1">Vinko Pečanić Frankopanska 17,34551 Lipik</derivirana_varijabla>
  </DomainObject.Predmet.StrankaWithAdress>
  <DomainObject.Predmet.StrankaWithAdressOIB>
    <izvorni_sadrzaj>Vinko Pečanić, OIB 03918439681, Frankopanska 17,34551 Lipik</izvorni_sadrzaj>
    <derivirana_varijabla naziv="DomainObject.Predmet.StrankaWithAdressOIB_1">Vinko Pečanić, OIB 03918439681, Frankopanska 17,34551 Lipik</derivirana_varijabla>
  </DomainObject.Predmet.StrankaWithAdressOIB>
  <DomainObject.Predmet.StrankaNazivFormated>
    <izvorni_sadrzaj>Vinko Pečanić</izvorni_sadrzaj>
    <derivirana_varijabla naziv="DomainObject.Predmet.StrankaNazivFormated_1">Vinko Pečanić</derivirana_varijabla>
  </DomainObject.Predmet.StrankaNazivFormated>
  <DomainObject.Predmet.StrankaNazivFormatedOIB>
    <izvorni_sadrzaj>Vinko Pečanić, OIB 03918439681</izvorni_sadrzaj>
    <derivirana_varijabla naziv="DomainObject.Predmet.StrankaNazivFormatedOIB_1">Vinko Pečanić, OIB 03918439681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Vinko Pečanić</item>
    </izvorni_sadrzaj>
    <derivirana_varijabla naziv="DomainObject.Predmet.StrankaListFormated_1">
      <item>Vinko Pečanić</item>
    </derivirana_varijabla>
  </DomainObject.Predmet.StrankaListFormated>
  <DomainObject.Predmet.StrankaListFormatedOIB>
    <izvorni_sadrzaj>
      <item>Vinko Pečanić, OIB 03918439681</item>
    </izvorni_sadrzaj>
    <derivirana_varijabla naziv="DomainObject.Predmet.StrankaListFormatedOIB_1">
      <item>Vinko Pečanić, OIB 03918439681</item>
    </derivirana_varijabla>
  </DomainObject.Predmet.StrankaListFormatedOIB>
  <DomainObject.Predmet.StrankaListFormatedWithAdress>
    <izvorni_sadrzaj>
      <item>Vinko Pečanić, Frankopanska 17, 34551 Lipik</item>
    </izvorni_sadrzaj>
    <derivirana_varijabla naziv="DomainObject.Predmet.StrankaListFormatedWithAdress_1">
      <item>Vinko Pečanić, Frankopanska 17, 34551 Lipik</item>
    </derivirana_varijabla>
  </DomainObject.Predmet.StrankaListFormatedWithAdress>
  <DomainObject.Predmet.StrankaListFormatedWithAdressOIB>
    <izvorni_sadrzaj>
      <item>Vinko Pečanić, OIB 03918439681, Frankopanska 17, 34551 Lipik</item>
    </izvorni_sadrzaj>
    <derivirana_varijabla naziv="DomainObject.Predmet.StrankaListFormatedWithAdressOIB_1">
      <item>Vinko Pečanić, OIB 03918439681, Frankopanska 17, 34551 Lipik</item>
    </derivirana_varijabla>
  </DomainObject.Predmet.StrankaListFormatedWithAdressOIB>
  <DomainObject.Predmet.StrankaListNazivFormated>
    <izvorni_sadrzaj>
      <item>Vinko Pečanić</item>
    </izvorni_sadrzaj>
    <derivirana_varijabla naziv="DomainObject.Predmet.StrankaListNazivFormated_1">
      <item>Vinko Pečanić</item>
    </derivirana_varijabla>
  </DomainObject.Predmet.StrankaListNazivFormated>
  <DomainObject.Predmet.StrankaListNazivFormatedOIB>
    <izvorni_sadrzaj>
      <item>Vinko Pečanić, OIB 03918439681</item>
    </izvorni_sadrzaj>
    <derivirana_varijabla naziv="DomainObject.Predmet.StrankaListNazivFormatedOIB_1">
      <item>Vinko Pečanić, OIB 03918439681</item>
    </derivirana_varijabla>
  </DomainObject.Predmet.StrankaListNazivFormatedOIB>
  <DomainObject.Predmet.ProtuStrankaListFormated>
    <izvorni_sadrzaj>
      <item>ZADRAVEC TRANS d.o.o. za prijevoz, trgovinu i usluge</item>
    </izvorni_sadrzaj>
    <derivirana_varijabla naziv="DomainObject.Predmet.ProtuStrankaListFormated_1">
      <item>ZADRAVEC TRANS d.o.o. za prijevoz, trgovinu i usluge</item>
    </derivirana_varijabla>
  </DomainObject.Predmet.ProtuStrankaListFormated>
  <DomainObject.Predmet.ProtuStrankaListFormatedOIB>
    <izvorni_sadrzaj>
      <item>ZADRAVEC TRANS d.o.o. za prijevoz, trgovinu i usluge, OIB 25434084977</item>
    </izvorni_sadrzaj>
    <derivirana_varijabla naziv="DomainObject.Predmet.ProtuStrankaListFormatedOIB_1">
      <item>ZADRAVEC TRANS d.o.o. za prijevoz, trgovinu i usluge, OIB 25434084977</item>
    </derivirana_varijabla>
  </DomainObject.Predmet.ProtuStrankaListFormatedOIB>
  <DomainObject.Predmet.ProtuStrankaListFormatedWithAdress>
    <izvorni_sadrzaj>
      <item>ZADRAVEC TRANS d.o.o. za prijevoz, trgovinu i usluge, Međimurska 40, 31326 Kozarac</item>
    </izvorni_sadrzaj>
    <derivirana_varijabla naziv="DomainObject.Predmet.ProtuStrankaListFormatedWithAdress_1">
      <item>ZADRAVEC TRANS d.o.o. za prijevoz, trgovinu i usluge, Međimurska 40, 31326 Kozarac</item>
    </derivirana_varijabla>
  </DomainObject.Predmet.ProtuStrankaListFormatedWithAdress>
  <DomainObject.Predmet.ProtuStrankaListFormatedWithAdressOIB>
    <izvorni_sadrzaj>
      <item>ZADRAVEC TRANS d.o.o. za prijevoz, trgovinu i usluge, OIB 25434084977, Međimurska 40, 31326 Kozarac</item>
    </izvorni_sadrzaj>
    <derivirana_varijabla naziv="DomainObject.Predmet.ProtuStrankaListFormatedWithAdressOIB_1">
      <item>ZADRAVEC TRANS d.o.o. za prijevoz, trgovinu i usluge, OIB 25434084977, Međimurska 40, 31326 Kozarac</item>
    </derivirana_varijabla>
  </DomainObject.Predmet.ProtuStrankaListFormatedWithAdressOIB>
  <DomainObject.Predmet.ProtuStrankaListNazivFormated>
    <izvorni_sadrzaj>
      <item>ZADRAVEC TRANS d.o.o. za prijevoz, trgovinu i usluge</item>
    </izvorni_sadrzaj>
    <derivirana_varijabla naziv="DomainObject.Predmet.ProtuStrankaListNazivFormated_1">
      <item>ZADRAVEC TRANS d.o.o. za prijevoz, trgovinu i usluge</item>
    </derivirana_varijabla>
  </DomainObject.Predmet.ProtuStrankaListNazivFormated>
  <DomainObject.Predmet.ProtuStrankaListNazivFormatedOIB>
    <izvorni_sadrzaj>
      <item>ZADRAVEC TRANS d.o.o. za prijevoz, trgovinu i usluge, OIB 25434084977</item>
    </izvorni_sadrzaj>
    <derivirana_varijabla naziv="DomainObject.Predmet.ProtuStrankaListNazivFormatedOIB_1">
      <item>ZADRAVEC TRANS d.o.o. za prijevoz, trgovinu i usluge, OIB 25434084977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Vinko Pečanić</izvorni_sadrzaj>
    <derivirana_varijabla naziv="DomainObject.Predmet.StrankaIDrugi_1">Vinko Pečanić</derivirana_varijabla>
  </DomainObject.Predmet.StrankaIDrugi>
  <DomainObject.Predmet.ProtustrankaIDrugi>
    <izvorni_sadrzaj>ZADRAVEC TRANS d.o.o. za prijevoz, trgovinu i usluge</izvorni_sadrzaj>
    <derivirana_varijabla naziv="DomainObject.Predmet.ProtustrankaIDrugi_1">ZADRAVEC TRANS d.o.o. za prijevoz, trgovinu i usluge</derivirana_varijabla>
  </DomainObject.Predmet.ProtustrankaIDrugi>
  <DomainObject.Predmet.StrankaIDrugiAdressOIB>
    <izvorni_sadrzaj>Vinko Pečanić, OIB 03918439681, Frankopanska 17, 34551 Lipik</izvorni_sadrzaj>
    <derivirana_varijabla naziv="DomainObject.Predmet.StrankaIDrugiAdressOIB_1">Vinko Pečanić, OIB 03918439681, Frankopanska 17, 34551 Lipik</derivirana_varijabla>
  </DomainObject.Predmet.StrankaIDrugiAdressOIB>
  <DomainObject.Predmet.ProtustrankaIDrugiAdressOIB>
    <izvorni_sadrzaj>ZADRAVEC TRANS d.o.o. za prijevoz, trgovinu i usluge, OIB 25434084977, Međimurska 40, 31326 Kozarac</izvorni_sadrzaj>
    <derivirana_varijabla naziv="DomainObject.Predmet.ProtustrankaIDrugiAdressOIB_1">ZADRAVEC TRANS d.o.o. za prijevoz, trgovinu i usluge, OIB 25434084977, Međimurska 40, 31326 Kozarac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ZADRAVEC TRANS d.o.o. za prijevoz, trgovinu i usluge</item>
      <item>Vinko Pečanić</item>
    </izvorni_sadrzaj>
    <derivirana_varijabla naziv="DomainObject.Predmet.SudioniciListNaziv_1">
      <item>ZADRAVEC TRANS d.o.o. za prijevoz, trgovinu i usluge</item>
      <item>Vinko Pečanić</item>
    </derivirana_varijabla>
  </DomainObject.Predmet.SudioniciListNaziv>
  <DomainObject.Predmet.SudioniciListAdressOIB>
    <izvorni_sadrzaj>
      <item>ZADRAVEC TRANS d.o.o. za prijevoz, trgovinu i usluge, OIB 25434084977, Međimurska 40,31326 Kozarac</item>
      <item>Vinko Pečanić, OIB 03918439681, Frankopanska 17,34551 Lipik</item>
    </izvorni_sadrzaj>
    <derivirana_varijabla naziv="DomainObject.Predmet.SudioniciListAdressOIB_1">
      <item>ZADRAVEC TRANS d.o.o. za prijevoz, trgovinu i usluge, OIB 25434084977, Međimurska 40,31326 Kozarac</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25434084977</item>
      <item>, OIB 03918439681</item>
    </izvorni_sadrzaj>
    <derivirana_varijabla naziv="DomainObject.Predmet.SudioniciListNazivOIB_1">
      <item>, OIB 25434084977</item>
      <item>, OIB 03918439681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FB3521-04E4-4B43-8EB5-D521C1395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1224</properties:Words>
  <properties:Characters>6713</properties:Characters>
  <properties:Lines>243</properties:Lines>
  <properties:Paragraphs>50</properties:Paragraphs>
  <properties:TotalTime>567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2017-02-28T10:00:00Z</cp:lastPrinted>
  <dcterms:modified xmlns:xsi="http://www.w3.org/2001/XMLSchema-instance" xsi:type="dcterms:W3CDTF">2017-03-24T11:23:00Z</dcterms:modified>
  <cp:revision>475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