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3cc6" w14:paraId="5813cc6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proofErr w:type="spellStart"/>
      <w:r w:rsidRPr="009219F7">
        <w:t>Posl</w:t>
      </w:r>
      <w:proofErr w:type="spellEnd"/>
      <w:r w:rsidRPr="009219F7">
        <w:t>. br. 1 St-</w:t>
      </w:r>
      <w:r w:rsidR="003D31E6">
        <w:t>30/2014-245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D347AA" w:rsidP="00D347AA" w:rsidR="00D347AA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347AA" w:rsidP="00D347AA" w:rsidR="00D347AA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347AA" w:rsidP="00D347AA" w:rsidR="00D347AA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347AA" w:rsidP="00D347AA" w:rsidR="00D347AA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</w:t>
      </w:r>
      <w:proofErr w:type="spellStart"/>
      <w:r w:rsidRPr="009219F7">
        <w:t>Bajlo</w:t>
      </w:r>
      <w:proofErr w:type="spellEnd"/>
      <w:r w:rsidR="008E6DB3">
        <w:t>,</w:t>
      </w:r>
      <w:r w:rsidRPr="009219F7">
        <w:t xml:space="preserve"> u </w:t>
      </w:r>
      <w:r w:rsidR="004616BF" w:rsidRPr="009219F7">
        <w:t xml:space="preserve">stečajnom postupku </w:t>
      </w:r>
      <w:r w:rsidR="00694CA1">
        <w:t xml:space="preserve">nad stečajnim dužnikom </w:t>
      </w:r>
      <w:r w:rsidR="00D347AA">
        <w:t xml:space="preserve">NIN ELEKTROCOMMERCE d.o.o. u stečaju, </w:t>
      </w:r>
      <w:proofErr w:type="spellStart"/>
      <w:r w:rsidR="00D347AA">
        <w:t>Poličnik</w:t>
      </w:r>
      <w:proofErr w:type="spellEnd"/>
      <w:r w:rsidR="00694CA1">
        <w:t xml:space="preserve">, </w:t>
      </w:r>
      <w:r w:rsidR="00D347AA">
        <w:t>Zona male privrede područja Grabi</w:t>
      </w:r>
      <w:r w:rsidR="00694CA1">
        <w:t xml:space="preserve">, OIB: </w:t>
      </w:r>
      <w:r w:rsidR="00D347AA">
        <w:t>79652872175</w:t>
      </w:r>
      <w:r w:rsidR="00A562E3" w:rsidRPr="001A7D60">
        <w:t>,</w:t>
      </w:r>
      <w:r w:rsidR="00694CA1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D347AA">
        <w:t xml:space="preserve">Ante </w:t>
      </w:r>
      <w:proofErr w:type="spellStart"/>
      <w:r w:rsidR="00D347AA">
        <w:t>Vukašina</w:t>
      </w:r>
      <w:proofErr w:type="spellEnd"/>
      <w:r w:rsidR="00694CA1">
        <w:t xml:space="preserve">, dana </w:t>
      </w:r>
      <w:r w:rsidR="003D31E6">
        <w:t>21</w:t>
      </w:r>
      <w:r w:rsidR="001A7EBC">
        <w:t>.</w:t>
      </w:r>
      <w:r w:rsidR="00694CA1">
        <w:t xml:space="preserve"> studenoga</w:t>
      </w:r>
      <w:r w:rsidR="00D347AA">
        <w:t xml:space="preserve"> 2017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D347AA" w:rsidP="00071091" w:rsidR="006466C1">
      <w:pPr>
        <w:pStyle w:val="Tijeloteksta"/>
        <w:ind w:firstLine="708"/>
      </w:pPr>
      <w:r>
        <w:t>Zaključak</w:t>
      </w:r>
      <w:r w:rsidR="006466C1">
        <w:t xml:space="preserve"> ovog suda </w:t>
      </w:r>
      <w:proofErr w:type="spellStart"/>
      <w:r w:rsidR="006466C1">
        <w:t>posl</w:t>
      </w:r>
      <w:proofErr w:type="spellEnd"/>
      <w:r w:rsidR="006466C1">
        <w:t xml:space="preserve">. br. 1 </w:t>
      </w:r>
      <w:r w:rsidR="00A8047A">
        <w:t>St-</w:t>
      </w:r>
      <w:r>
        <w:t>30</w:t>
      </w:r>
      <w:r w:rsidR="00694CA1">
        <w:t>/1</w:t>
      </w:r>
      <w:r>
        <w:t>4-230</w:t>
      </w:r>
      <w:r w:rsidR="00A8047A">
        <w:t xml:space="preserve"> od </w:t>
      </w:r>
      <w:r>
        <w:t>9</w:t>
      </w:r>
      <w:r w:rsidR="00694CA1">
        <w:t xml:space="preserve">. </w:t>
      </w:r>
      <w:r>
        <w:t>kolovoza 2017</w:t>
      </w:r>
      <w:r w:rsidR="00AB6271">
        <w:t>.</w:t>
      </w:r>
      <w:r w:rsidR="006466C1">
        <w:t xml:space="preserve"> dopunjuje se na način </w:t>
      </w:r>
      <w:r w:rsidR="00694CA1">
        <w:t>da</w:t>
      </w:r>
      <w:r w:rsidR="003D31E6">
        <w:t xml:space="preserve"> se u točci III. dodaje tekst: i brisanje zabilježbe broj Z-21012/14.</w:t>
      </w:r>
    </w:p>
    <w:p w:rsidRDefault="00071091" w:rsidP="00071091" w:rsidR="00071091">
      <w:pPr>
        <w:pStyle w:val="Tijeloteksta"/>
        <w:ind w:firstLine="708"/>
      </w:pPr>
    </w:p>
    <w:p w:rsidRDefault="003D31E6" w:rsidP="00223895" w:rsidR="003D31E6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D347AA" w:rsidP="00B0577C" w:rsidR="003D31E6" w:rsidRPr="003D31E6">
      <w:pPr>
        <w:pStyle w:val="Tijeloteksta"/>
        <w:ind w:firstLine="709"/>
      </w:pPr>
      <w:r w:rsidRPr="003D31E6">
        <w:t>Zaključkom</w:t>
      </w:r>
      <w:r w:rsidR="00B0577C" w:rsidRPr="003D31E6">
        <w:t xml:space="preserve"> ovog suda </w:t>
      </w:r>
      <w:proofErr w:type="spellStart"/>
      <w:r w:rsidR="00B0577C" w:rsidRPr="003D31E6">
        <w:t>posl</w:t>
      </w:r>
      <w:proofErr w:type="spellEnd"/>
      <w:r w:rsidR="00B0577C" w:rsidRPr="003D31E6">
        <w:t>. br. 1 St-</w:t>
      </w:r>
      <w:r w:rsidRPr="003D31E6">
        <w:t>30/14</w:t>
      </w:r>
      <w:r w:rsidR="003D31E6" w:rsidRPr="003D31E6">
        <w:t>-230</w:t>
      </w:r>
      <w:r w:rsidR="00B0577C" w:rsidRPr="003D31E6">
        <w:t xml:space="preserve"> od </w:t>
      </w:r>
      <w:r w:rsidR="003D31E6" w:rsidRPr="003D31E6">
        <w:t>9</w:t>
      </w:r>
      <w:r w:rsidR="00B0577C" w:rsidRPr="003D31E6">
        <w:t xml:space="preserve">. </w:t>
      </w:r>
      <w:r w:rsidR="003D31E6" w:rsidRPr="003D31E6">
        <w:t>kolovoza 2017</w:t>
      </w:r>
      <w:r w:rsidR="00B0577C" w:rsidRPr="003D31E6">
        <w:t xml:space="preserve">. </w:t>
      </w:r>
      <w:r w:rsidR="003D31E6" w:rsidRPr="003D31E6">
        <w:t>naloženo je između ostaloga i brisanje svih tereta sa nekretnina navedenih u točci I. toga zaključka.</w:t>
      </w:r>
    </w:p>
    <w:p w:rsidRDefault="003D31E6" w:rsidP="003D31E6" w:rsidR="003D31E6" w:rsidRPr="003D31E6">
      <w:pPr>
        <w:pStyle w:val="Tijeloteksta"/>
        <w:ind w:firstLine="709"/>
      </w:pPr>
      <w:r w:rsidRPr="003D31E6">
        <w:t>Postupajući po navedenome zaključku Općinski sud je svojim zaključkom broj Z-20492/17 od 16. kolovoza 2017. naložio brisanje upisanih zabilježbi osim zabilježbe pod brojem Z-21012/14, slijedom čega je kupac zatražio dopunu zaključka, kojoj dopuni je valjalo udovoljiti.</w:t>
      </w:r>
    </w:p>
    <w:p w:rsidRDefault="00B0577C" w:rsidP="00B0577C" w:rsidR="00B0577C">
      <w:pPr>
        <w:pStyle w:val="Tijeloteksta"/>
        <w:ind w:firstLine="709"/>
      </w:pPr>
      <w:r>
        <w:t xml:space="preserve">Stoga odlučeno kao u izreci.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3D31E6">
        <w:t>21</w:t>
      </w:r>
      <w:r w:rsidR="001A7EBC">
        <w:t>.</w:t>
      </w:r>
      <w:r w:rsidR="00B0577C">
        <w:t xml:space="preserve"> studenoga </w:t>
      </w:r>
      <w:r w:rsidR="00D347AA">
        <w:t>2017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27317" w:rsidP="00D347AA" w:rsidR="00027317">
      <w:pPr>
        <w:jc w:val="right"/>
      </w:pPr>
      <w:r>
        <w:t>Sudac</w:t>
      </w:r>
    </w:p>
    <w:p w:rsidRDefault="00027317" w:rsidP="00D347AA" w:rsidR="0002731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7170F9" w:rsidP="007170F9" w:rsidR="007170F9"/>
    <w:p w:rsidRDefault="004A414B" w:rsidP="004A414B" w:rsidR="004A414B"/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D347AA" w:rsidP="00156A8B" w:rsidR="00156A8B" w:rsidRPr="00AE03AE">
      <w:r>
        <w:t>Pouka o pravnom lijeku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1250BE">
        <w:t xml:space="preserve"> – e-</w:t>
      </w:r>
      <w:proofErr w:type="spellStart"/>
      <w:r w:rsidR="001250BE">
        <w:t>mailom</w:t>
      </w:r>
      <w:proofErr w:type="spellEnd"/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C14DEA" w:rsidP="007A5740" w:rsidR="00AE03AE" w:rsidRPr="009219F7">
      <w:pPr>
        <w:pStyle w:val="Tijeloteksta"/>
      </w:pPr>
      <w:r>
        <w:t>- Općinski</w:t>
      </w:r>
      <w:r w:rsidR="00B0577C">
        <w:t xml:space="preserve"> građanski</w:t>
      </w:r>
      <w:r>
        <w:t xml:space="preserve"> sud u </w:t>
      </w:r>
      <w:r w:rsidR="003D31E6">
        <w:t>Zagrebu</w:t>
      </w:r>
      <w:r>
        <w:t xml:space="preserve"> – zemljišno knjižni odjel</w:t>
      </w:r>
    </w:p>
    <w:p w:rsidRDefault="003D31E6" w:rsidP="003D31E6" w:rsidR="00BE6C59" w:rsidRPr="009219F7">
      <w:pPr>
        <w:pStyle w:val="Tijeloteksta"/>
      </w:pPr>
      <w:r>
        <w:t>- U spis</w:t>
      </w:r>
    </w:p>
    <w:sectPr w:rsidSect="003D31E6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1E6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9219F7">
          <w:t>Posl</w:t>
        </w:r>
        <w:proofErr w:type="spellEnd"/>
        <w:r w:rsidRPr="009219F7">
          <w:t>. br. 1 St-</w:t>
        </w:r>
        <w:r w:rsidR="003D31E6">
          <w:t>30/2014-245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2C1FD9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27317"/>
    <w:rsid w:val="00061B79"/>
    <w:rsid w:val="00071091"/>
    <w:rsid w:val="000968FE"/>
    <w:rsid w:val="000B6D44"/>
    <w:rsid w:val="000C2BB3"/>
    <w:rsid w:val="000D77A7"/>
    <w:rsid w:val="000F0617"/>
    <w:rsid w:val="001250BE"/>
    <w:rsid w:val="00135196"/>
    <w:rsid w:val="0014223C"/>
    <w:rsid w:val="00156A8B"/>
    <w:rsid w:val="0018092A"/>
    <w:rsid w:val="00181E87"/>
    <w:rsid w:val="001A7E21"/>
    <w:rsid w:val="001A7EBC"/>
    <w:rsid w:val="001C3F7F"/>
    <w:rsid w:val="0020186C"/>
    <w:rsid w:val="00223895"/>
    <w:rsid w:val="00234DC5"/>
    <w:rsid w:val="00261DA2"/>
    <w:rsid w:val="002C1FD9"/>
    <w:rsid w:val="002C2F57"/>
    <w:rsid w:val="00365D1F"/>
    <w:rsid w:val="003D16F6"/>
    <w:rsid w:val="003D31E6"/>
    <w:rsid w:val="003F1475"/>
    <w:rsid w:val="004616BF"/>
    <w:rsid w:val="004A414B"/>
    <w:rsid w:val="004B42D9"/>
    <w:rsid w:val="004D3A06"/>
    <w:rsid w:val="004D663C"/>
    <w:rsid w:val="004E41F3"/>
    <w:rsid w:val="00621F71"/>
    <w:rsid w:val="006356E9"/>
    <w:rsid w:val="006466C1"/>
    <w:rsid w:val="00657942"/>
    <w:rsid w:val="006639AA"/>
    <w:rsid w:val="006852D0"/>
    <w:rsid w:val="006914EA"/>
    <w:rsid w:val="00694CA1"/>
    <w:rsid w:val="006B45E8"/>
    <w:rsid w:val="006D5987"/>
    <w:rsid w:val="00710FFA"/>
    <w:rsid w:val="007170F9"/>
    <w:rsid w:val="00750E4E"/>
    <w:rsid w:val="007A5740"/>
    <w:rsid w:val="007E2587"/>
    <w:rsid w:val="008021B9"/>
    <w:rsid w:val="008372E5"/>
    <w:rsid w:val="00846D27"/>
    <w:rsid w:val="008E1367"/>
    <w:rsid w:val="008E6DB3"/>
    <w:rsid w:val="009219F7"/>
    <w:rsid w:val="00951138"/>
    <w:rsid w:val="00961C56"/>
    <w:rsid w:val="00A562E3"/>
    <w:rsid w:val="00A60889"/>
    <w:rsid w:val="00A8047A"/>
    <w:rsid w:val="00A94666"/>
    <w:rsid w:val="00AA7BE2"/>
    <w:rsid w:val="00AB02AB"/>
    <w:rsid w:val="00AB3929"/>
    <w:rsid w:val="00AB6271"/>
    <w:rsid w:val="00AD608D"/>
    <w:rsid w:val="00AE03AE"/>
    <w:rsid w:val="00B0577C"/>
    <w:rsid w:val="00B2536D"/>
    <w:rsid w:val="00BE6C59"/>
    <w:rsid w:val="00C14DEA"/>
    <w:rsid w:val="00C26CF1"/>
    <w:rsid w:val="00CE56A0"/>
    <w:rsid w:val="00D13B38"/>
    <w:rsid w:val="00D229A9"/>
    <w:rsid w:val="00D347AA"/>
    <w:rsid w:val="00D86209"/>
    <w:rsid w:val="00DB2B7A"/>
    <w:rsid w:val="00E00E4D"/>
    <w:rsid w:val="00E34219"/>
    <w:rsid w:val="00E36BDA"/>
    <w:rsid w:val="00E52B77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347A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14B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347A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347A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14B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347A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3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7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008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880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259</properties:Words>
  <properties:Characters>1215</properties:Characters>
  <properties:Lines>53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2017-11-20T13:21:00Z</dcterms:created>
  <dc:creator>Ardena Bajlo</dc:creator>
  <cp:lastModifiedBy>Nena Mužanović</cp:lastModifiedBy>
  <cp:lastPrinted>2016-11-22T07:37:00Z</cp:lastPrinted>
  <dcterms:modified xmlns:xsi="http://www.w3.org/2001/XMLSchema-instance" xsi:type="dcterms:W3CDTF">2017-11-22T14:23:00Z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