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6274" w14:paraId="e816274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175ED2">
        <w:rPr>
          <w:lang w:val="hr-HR"/>
        </w:rPr>
        <w:t xml:space="preserve">  </w:t>
      </w:r>
      <w:r w:rsidR="008C1870">
        <w:rPr>
          <w:lang w:val="hr-HR"/>
        </w:rPr>
        <w:t>Broj: 2/St-1580/2017-13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EF42AC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6C224E" w:rsidRPr="006C224E">
        <w:rPr>
          <w:b/>
          <w:color w:themeColor="text1" w:val="000000"/>
        </w:rPr>
        <w:t>PROJEKT BIRO SHOLLE j.d.o.o. za projektiranje, trgovinu i usluge, OIB: 04945493385 sa sjedištem u Budin Dol 2, Brodski Stupnik</w:t>
      </w:r>
      <w:r w:rsidR="008D31C8">
        <w:rPr>
          <w:color w:themeColor="text1" w:val="000000"/>
        </w:rPr>
        <w:t>, dana</w:t>
      </w:r>
      <w:r w:rsidR="00806877">
        <w:rPr>
          <w:color w:themeColor="text1" w:val="000000"/>
        </w:rPr>
        <w:t xml:space="preserve"> 9</w:t>
      </w:r>
      <w:r w:rsidR="00DC37FD">
        <w:rPr>
          <w:color w:themeColor="text1" w:val="000000"/>
        </w:rPr>
        <w:t xml:space="preserve">. studenog 2018.  </w:t>
      </w:r>
      <w:r w:rsidR="007346B8">
        <w:rPr>
          <w:color w:themeColor="text1" w:val="000000"/>
        </w:rPr>
        <w:t xml:space="preserve"> </w:t>
      </w:r>
      <w:r w:rsidR="006C224E">
        <w:rPr>
          <w:color w:themeColor="text1" w:val="000000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5F7B14" w:rsidP="00B96089" w:rsidR="005F7B14">
      <w:pPr>
        <w:jc w:val="center"/>
        <w:rPr>
          <w:lang w:val="hr-HR"/>
        </w:rPr>
      </w:pPr>
    </w:p>
    <w:p w:rsidRDefault="001447C4" w:rsidP="00B96089" w:rsidR="001447C4">
      <w:pPr>
        <w:jc w:val="center"/>
        <w:rPr>
          <w:lang w:val="hr-HR"/>
        </w:rPr>
      </w:pPr>
    </w:p>
    <w:p w:rsidRDefault="00B96089" w:rsidP="00F56C65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1E3A18" w:rsidRPr="001E3A18">
        <w:rPr>
          <w:rFonts w:cs="Times New Roman" w:hAnsi="Times New Roman" w:ascii="Times New Roman"/>
          <w:b/>
          <w:sz w:val="24"/>
          <w:szCs w:val="24"/>
        </w:rPr>
        <w:t>Ivica Šoštarić, OIB: 89722959569, Brodski Stupnik, Budin Dol 2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  <w:r w:rsidR="00632C3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101E61">
        <w:rPr>
          <w:b/>
          <w:lang w:val="hr-HR"/>
        </w:rPr>
        <w:t>1580</w:t>
      </w:r>
      <w:r w:rsidR="0052659F" w:rsidRPr="0052659F">
        <w:rPr>
          <w:b/>
          <w:lang w:val="hr-HR"/>
        </w:rPr>
        <w:t>/</w:t>
      </w:r>
      <w:r w:rsidR="00101E61">
        <w:rPr>
          <w:b/>
          <w:lang w:val="hr-HR"/>
        </w:rPr>
        <w:t>2017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101E61">
        <w:rPr>
          <w:b/>
          <w:lang w:val="hr-HR"/>
        </w:rPr>
        <w:t>1580</w:t>
      </w:r>
      <w:r w:rsidR="0052659F">
        <w:rPr>
          <w:b/>
          <w:lang w:val="hr-HR"/>
        </w:rPr>
        <w:t>-</w:t>
      </w:r>
      <w:r w:rsidR="00101E61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1E3A18" w:rsidRPr="001E3A18">
        <w:rPr>
          <w:b/>
        </w:rPr>
        <w:t>Ivica Šoštarić, OIB: 89722959569, Brodski Stupnik, Budin Dol 2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1E3A18" w:rsidRPr="001E3A18">
        <w:rPr>
          <w:b/>
        </w:rPr>
        <w:t>Ivica Šoštarić, OIB: 89722959569, Brodski Stupnik, Budin Dol 2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B05D31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101E61">
        <w:rPr>
          <w:b/>
          <w:lang w:val="hr-HR"/>
        </w:rPr>
        <w:t>1580</w:t>
      </w:r>
      <w:r w:rsidR="006E2E70">
        <w:rPr>
          <w:b/>
          <w:lang w:val="hr-HR"/>
        </w:rPr>
        <w:t>-</w:t>
      </w:r>
      <w:r w:rsidR="00101E61">
        <w:rPr>
          <w:b/>
          <w:lang w:val="hr-HR"/>
        </w:rPr>
        <w:t>2017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101E61">
        <w:rPr>
          <w:b/>
          <w:lang w:val="hr-HR"/>
        </w:rPr>
        <w:t>1580</w:t>
      </w:r>
      <w:r w:rsidR="006E2E70">
        <w:rPr>
          <w:b/>
          <w:lang w:val="hr-HR"/>
        </w:rPr>
        <w:t>-</w:t>
      </w:r>
      <w:r w:rsidR="00101E61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1E3A18" w:rsidRPr="001E3A18">
        <w:rPr>
          <w:b/>
        </w:rPr>
        <w:t>Ivica Šoštarić, OIB: 89722959569, Brodski Stupnik, Budin Dol 2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6B3175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302D13">
        <w:rPr>
          <w:lang w:val="hr-HR"/>
        </w:rPr>
        <w:t xml:space="preserve"> </w:t>
      </w:r>
      <w:r w:rsidR="00562F4D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  <w:r w:rsidR="00833AC0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814642">
        <w:rPr>
          <w:lang w:val="hr-HR"/>
        </w:rPr>
        <w:t>110</w:t>
      </w:r>
      <w:r>
        <w:rPr>
          <w:lang w:val="hr-HR"/>
        </w:rPr>
        <w:t xml:space="preserve">. st. </w:t>
      </w:r>
      <w:r w:rsidR="00814642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814642">
        <w:rPr>
          <w:lang w:val="hr-HR"/>
        </w:rPr>
        <w:t>8</w:t>
      </w:r>
      <w:r w:rsidR="0017370D">
        <w:rPr>
          <w:lang w:val="hr-HR"/>
        </w:rPr>
        <w:t xml:space="preserve">. </w:t>
      </w:r>
      <w:r w:rsidR="00814642">
        <w:rPr>
          <w:lang w:val="hr-HR"/>
        </w:rPr>
        <w:t>studenog 2017</w:t>
      </w:r>
      <w:r w:rsidR="0017370D">
        <w:rPr>
          <w:lang w:val="hr-HR"/>
        </w:rPr>
        <w:t>.</w:t>
      </w:r>
      <w:r>
        <w:rPr>
          <w:lang w:val="hr-HR"/>
        </w:rPr>
        <w:t xml:space="preserve"> godine dužnik u očevidniku redoslijeda osnova za plaćanje ima evidentirane neizvršene osnove za plaćanje u neprekinutom razdoblju od </w:t>
      </w:r>
      <w:r w:rsidR="00814642">
        <w:rPr>
          <w:lang w:val="hr-HR"/>
        </w:rPr>
        <w:t>120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814642">
        <w:rPr>
          <w:lang w:val="hr-HR"/>
        </w:rPr>
        <w:t>43</w:t>
      </w:r>
      <w:r w:rsidR="0017370D" w:rsidRPr="0017370D">
        <w:rPr>
          <w:lang w:val="hr-HR"/>
        </w:rPr>
        <w:t>.</w:t>
      </w:r>
      <w:r w:rsidR="00814642">
        <w:rPr>
          <w:lang w:val="hr-HR"/>
        </w:rPr>
        <w:t>596,10</w:t>
      </w:r>
      <w:r w:rsidR="0017370D" w:rsidRPr="0017370D">
        <w:rPr>
          <w:lang w:val="hr-HR"/>
        </w:rPr>
        <w:t xml:space="preserve"> kn</w:t>
      </w:r>
      <w:r>
        <w:rPr>
          <w:lang w:val="hr-HR"/>
        </w:rPr>
        <w:t>, te da ima</w:t>
      </w:r>
      <w:r w:rsidR="00DB1022">
        <w:rPr>
          <w:lang w:val="hr-HR"/>
        </w:rPr>
        <w:t xml:space="preserve"> </w:t>
      </w:r>
      <w:r w:rsidR="007D5C81">
        <w:rPr>
          <w:lang w:val="hr-HR"/>
        </w:rPr>
        <w:t>dvije zaposlene osobe.</w:t>
      </w:r>
      <w:r w:rsidR="00C8005F">
        <w:rPr>
          <w:lang w:val="hr-HR"/>
        </w:rPr>
        <w:t xml:space="preserve"> 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814642">
        <w:rPr>
          <w:lang w:val="hr-HR"/>
        </w:rPr>
        <w:t xml:space="preserve"> 9</w:t>
      </w:r>
      <w:r w:rsidR="00B96089">
        <w:rPr>
          <w:lang w:val="hr-HR"/>
        </w:rPr>
        <w:t xml:space="preserve">. </w:t>
      </w:r>
      <w:r w:rsidR="00961A29">
        <w:rPr>
          <w:lang w:val="hr-HR"/>
        </w:rPr>
        <w:t>studenog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C46F12" w:rsidRPr="00C46F12">
        <w:rPr>
          <w:b/>
        </w:rPr>
        <w:t>Ivica Šoštarić, Brodski Stupnik, Budin Dol 2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2A0" w:rsidP="00AF1998" w:rsidR="004C22A0">
      <w:r>
        <w:separator/>
      </w:r>
    </w:p>
  </w:endnote>
  <w:endnote w:id="0" w:type="continuationSeparator">
    <w:p w:rsidRDefault="004C22A0" w:rsidP="00AF1998" w:rsidR="004C22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737D" w:rsidRPr="0025737D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2A0" w:rsidP="00AF1998" w:rsidR="004C22A0">
      <w:r>
        <w:separator/>
      </w:r>
    </w:p>
  </w:footnote>
  <w:footnote w:id="0" w:type="continuationSeparator">
    <w:p w:rsidRDefault="004C22A0" w:rsidP="00AF1998" w:rsidR="004C22A0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7031A"/>
    <w:rsid w:val="0007122D"/>
    <w:rsid w:val="00085CB7"/>
    <w:rsid w:val="00091FC7"/>
    <w:rsid w:val="000929AD"/>
    <w:rsid w:val="000A5D8F"/>
    <w:rsid w:val="000C65D8"/>
    <w:rsid w:val="000D6116"/>
    <w:rsid w:val="00101E61"/>
    <w:rsid w:val="00122D8E"/>
    <w:rsid w:val="00127A4C"/>
    <w:rsid w:val="00135F71"/>
    <w:rsid w:val="001447C4"/>
    <w:rsid w:val="00151F65"/>
    <w:rsid w:val="00156D7A"/>
    <w:rsid w:val="0017370D"/>
    <w:rsid w:val="001744AC"/>
    <w:rsid w:val="00175626"/>
    <w:rsid w:val="00175ED2"/>
    <w:rsid w:val="00192661"/>
    <w:rsid w:val="001A4E4C"/>
    <w:rsid w:val="001B3E71"/>
    <w:rsid w:val="001D41DF"/>
    <w:rsid w:val="001E3A18"/>
    <w:rsid w:val="001E7AE1"/>
    <w:rsid w:val="001F3536"/>
    <w:rsid w:val="001F3D3E"/>
    <w:rsid w:val="001F7AF7"/>
    <w:rsid w:val="00216126"/>
    <w:rsid w:val="0021648F"/>
    <w:rsid w:val="00253EDC"/>
    <w:rsid w:val="0025737D"/>
    <w:rsid w:val="00261896"/>
    <w:rsid w:val="0026390D"/>
    <w:rsid w:val="00266321"/>
    <w:rsid w:val="00276D71"/>
    <w:rsid w:val="002A0BF3"/>
    <w:rsid w:val="002B32E9"/>
    <w:rsid w:val="002B7584"/>
    <w:rsid w:val="002F402E"/>
    <w:rsid w:val="00302D13"/>
    <w:rsid w:val="00314DAC"/>
    <w:rsid w:val="003314E7"/>
    <w:rsid w:val="00340D67"/>
    <w:rsid w:val="00350EB0"/>
    <w:rsid w:val="00354697"/>
    <w:rsid w:val="00387103"/>
    <w:rsid w:val="003E0BD3"/>
    <w:rsid w:val="003E3AC1"/>
    <w:rsid w:val="003F7CFB"/>
    <w:rsid w:val="00406771"/>
    <w:rsid w:val="0041119F"/>
    <w:rsid w:val="00411760"/>
    <w:rsid w:val="004119D4"/>
    <w:rsid w:val="0041399F"/>
    <w:rsid w:val="0042057A"/>
    <w:rsid w:val="00426888"/>
    <w:rsid w:val="00440AD8"/>
    <w:rsid w:val="00443B1F"/>
    <w:rsid w:val="00447C4A"/>
    <w:rsid w:val="004545A1"/>
    <w:rsid w:val="00486B82"/>
    <w:rsid w:val="00497192"/>
    <w:rsid w:val="004A3BCA"/>
    <w:rsid w:val="004B2BC9"/>
    <w:rsid w:val="004B3E5B"/>
    <w:rsid w:val="004C04DB"/>
    <w:rsid w:val="004C21B9"/>
    <w:rsid w:val="004C22A0"/>
    <w:rsid w:val="004C50E1"/>
    <w:rsid w:val="004F399A"/>
    <w:rsid w:val="004F4ECA"/>
    <w:rsid w:val="0050531A"/>
    <w:rsid w:val="0052076E"/>
    <w:rsid w:val="005230D1"/>
    <w:rsid w:val="00525DBB"/>
    <w:rsid w:val="0052659F"/>
    <w:rsid w:val="00544D94"/>
    <w:rsid w:val="00555B64"/>
    <w:rsid w:val="005574CD"/>
    <w:rsid w:val="00562F4D"/>
    <w:rsid w:val="005678E0"/>
    <w:rsid w:val="00585D58"/>
    <w:rsid w:val="00592701"/>
    <w:rsid w:val="005A1915"/>
    <w:rsid w:val="005A5F74"/>
    <w:rsid w:val="005C5B73"/>
    <w:rsid w:val="005E581D"/>
    <w:rsid w:val="005F4EED"/>
    <w:rsid w:val="005F7B14"/>
    <w:rsid w:val="00625645"/>
    <w:rsid w:val="00632C3A"/>
    <w:rsid w:val="00655255"/>
    <w:rsid w:val="00661E3A"/>
    <w:rsid w:val="00681ABC"/>
    <w:rsid w:val="00694762"/>
    <w:rsid w:val="006A240E"/>
    <w:rsid w:val="006B3175"/>
    <w:rsid w:val="006C224E"/>
    <w:rsid w:val="006D49AA"/>
    <w:rsid w:val="006E2E70"/>
    <w:rsid w:val="0071404E"/>
    <w:rsid w:val="00714052"/>
    <w:rsid w:val="007174D5"/>
    <w:rsid w:val="00731D31"/>
    <w:rsid w:val="007346B8"/>
    <w:rsid w:val="00741961"/>
    <w:rsid w:val="0075051D"/>
    <w:rsid w:val="00757935"/>
    <w:rsid w:val="007623DB"/>
    <w:rsid w:val="00775A1C"/>
    <w:rsid w:val="007905B2"/>
    <w:rsid w:val="007A1BDC"/>
    <w:rsid w:val="007B690C"/>
    <w:rsid w:val="007C27BD"/>
    <w:rsid w:val="007C7A8B"/>
    <w:rsid w:val="007D41A4"/>
    <w:rsid w:val="007D5C81"/>
    <w:rsid w:val="007F2018"/>
    <w:rsid w:val="007F4D34"/>
    <w:rsid w:val="007F6C7C"/>
    <w:rsid w:val="00801E3C"/>
    <w:rsid w:val="00806877"/>
    <w:rsid w:val="00814642"/>
    <w:rsid w:val="00827FC6"/>
    <w:rsid w:val="00833AC0"/>
    <w:rsid w:val="00835EE4"/>
    <w:rsid w:val="00847C26"/>
    <w:rsid w:val="0086679B"/>
    <w:rsid w:val="00867F9F"/>
    <w:rsid w:val="00874CBA"/>
    <w:rsid w:val="00892988"/>
    <w:rsid w:val="008B3A9E"/>
    <w:rsid w:val="008C1870"/>
    <w:rsid w:val="008D0AF9"/>
    <w:rsid w:val="008D31C8"/>
    <w:rsid w:val="008E3EB8"/>
    <w:rsid w:val="008F5FB0"/>
    <w:rsid w:val="00911DBE"/>
    <w:rsid w:val="00917018"/>
    <w:rsid w:val="0092120A"/>
    <w:rsid w:val="00925FF8"/>
    <w:rsid w:val="00927C30"/>
    <w:rsid w:val="00935A66"/>
    <w:rsid w:val="00942714"/>
    <w:rsid w:val="0094367F"/>
    <w:rsid w:val="00944466"/>
    <w:rsid w:val="009566C8"/>
    <w:rsid w:val="009576B3"/>
    <w:rsid w:val="0096032C"/>
    <w:rsid w:val="00961A29"/>
    <w:rsid w:val="00963F6A"/>
    <w:rsid w:val="009670DF"/>
    <w:rsid w:val="009717C1"/>
    <w:rsid w:val="00972427"/>
    <w:rsid w:val="00974E84"/>
    <w:rsid w:val="009A7DE4"/>
    <w:rsid w:val="009B2490"/>
    <w:rsid w:val="009C16BD"/>
    <w:rsid w:val="009C1F6A"/>
    <w:rsid w:val="00A12DBF"/>
    <w:rsid w:val="00A2143C"/>
    <w:rsid w:val="00A21FBE"/>
    <w:rsid w:val="00A40F64"/>
    <w:rsid w:val="00A46790"/>
    <w:rsid w:val="00A46F81"/>
    <w:rsid w:val="00A55071"/>
    <w:rsid w:val="00A57BAF"/>
    <w:rsid w:val="00A7390A"/>
    <w:rsid w:val="00A86B72"/>
    <w:rsid w:val="00AC54F1"/>
    <w:rsid w:val="00AE1804"/>
    <w:rsid w:val="00AF1998"/>
    <w:rsid w:val="00AF6155"/>
    <w:rsid w:val="00B05D31"/>
    <w:rsid w:val="00B120D5"/>
    <w:rsid w:val="00B15C4F"/>
    <w:rsid w:val="00B24916"/>
    <w:rsid w:val="00B3045D"/>
    <w:rsid w:val="00B32651"/>
    <w:rsid w:val="00B37289"/>
    <w:rsid w:val="00B43830"/>
    <w:rsid w:val="00B57BEE"/>
    <w:rsid w:val="00B73A5A"/>
    <w:rsid w:val="00B76446"/>
    <w:rsid w:val="00B8268F"/>
    <w:rsid w:val="00B931A5"/>
    <w:rsid w:val="00B96089"/>
    <w:rsid w:val="00BB03DB"/>
    <w:rsid w:val="00BB5955"/>
    <w:rsid w:val="00BE786A"/>
    <w:rsid w:val="00C15AD9"/>
    <w:rsid w:val="00C21100"/>
    <w:rsid w:val="00C24C5C"/>
    <w:rsid w:val="00C34B57"/>
    <w:rsid w:val="00C46F12"/>
    <w:rsid w:val="00C52370"/>
    <w:rsid w:val="00C57AC2"/>
    <w:rsid w:val="00C60DEC"/>
    <w:rsid w:val="00C72F78"/>
    <w:rsid w:val="00C776EE"/>
    <w:rsid w:val="00C8005F"/>
    <w:rsid w:val="00C82A6D"/>
    <w:rsid w:val="00C82F16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710DE"/>
    <w:rsid w:val="00D82D1A"/>
    <w:rsid w:val="00D9134E"/>
    <w:rsid w:val="00D9216D"/>
    <w:rsid w:val="00D9437A"/>
    <w:rsid w:val="00DA1AAB"/>
    <w:rsid w:val="00DB1022"/>
    <w:rsid w:val="00DB7AD2"/>
    <w:rsid w:val="00DC37FD"/>
    <w:rsid w:val="00DC7E7D"/>
    <w:rsid w:val="00DD669A"/>
    <w:rsid w:val="00DE476A"/>
    <w:rsid w:val="00E14EEB"/>
    <w:rsid w:val="00E2453C"/>
    <w:rsid w:val="00E3635B"/>
    <w:rsid w:val="00E42AFC"/>
    <w:rsid w:val="00E439BD"/>
    <w:rsid w:val="00E4703B"/>
    <w:rsid w:val="00E55ACF"/>
    <w:rsid w:val="00E73616"/>
    <w:rsid w:val="00E76030"/>
    <w:rsid w:val="00E8418D"/>
    <w:rsid w:val="00E870D4"/>
    <w:rsid w:val="00E92454"/>
    <w:rsid w:val="00EA4455"/>
    <w:rsid w:val="00EB7E87"/>
    <w:rsid w:val="00ED59A3"/>
    <w:rsid w:val="00EE3E21"/>
    <w:rsid w:val="00EE4153"/>
    <w:rsid w:val="00EF2901"/>
    <w:rsid w:val="00EF42AC"/>
    <w:rsid w:val="00F0307F"/>
    <w:rsid w:val="00F044B7"/>
    <w:rsid w:val="00F0528F"/>
    <w:rsid w:val="00F564CF"/>
    <w:rsid w:val="00F56C65"/>
    <w:rsid w:val="00F63F43"/>
    <w:rsid w:val="00F71662"/>
    <w:rsid w:val="00F970E3"/>
    <w:rsid w:val="00FB2E38"/>
    <w:rsid w:val="00FC0576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573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3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3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3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3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573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3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3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3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3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1580</izvorni_sadrzaj>
    <derivirana_varijabla naziv="DomainObject.Predmet.Broj_1">1580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2017.</izvorni_sadrzaj>
    <derivirana_varijabla naziv="DomainObject.Predmet.DatumOsnivanja_1">16.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2018.</izvorni_sadrzaj>
    <derivirana_varijabla naziv="DomainObject.Predmet.DatumRjesavanja_1">9.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43596.10</izvorni_sadrzaj>
    <derivirana_varijabla naziv="DomainObject.Predmet.InicijalnaVrijednost_1">43596.10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St-1580/2017</izvorni_sadrzaj>
    <derivirana_varijabla naziv="DomainObject.Predmet.OznakaBroj_1">St-1580/2017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PROJEKT BIRO SHOLLE j.d.o.o.za projektiranje, trgovinu i usluge</izvorni_sadrzaj>
    <derivirana_varijabla naziv="DomainObject.Predmet.ProtustrankaFormated_1">  PROJEKT BIRO SHOLLE j.d.o.o.za projektiranje, trgovinu i usluge</derivirana_varijabla>
  </DomainObject.Predmet.ProtustrankaFormated>
  <DomainObject.Predmet.ProtustrankaFormatedOIB>
    <izvorni_sadrzaj>  PROJEKT BIRO SHOLLE j.d.o.o.za projektiranje, trgovinu i usluge, OIB 04945493385</izvorni_sadrzaj>
    <derivirana_varijabla naziv="DomainObject.Predmet.ProtustrankaFormatedOIB_1">  PROJEKT BIRO SHOLLE j.d.o.o.za projektiranje, trgovinu i usluge, OIB 04945493385</derivirana_varijabla>
  </DomainObject.Predmet.ProtustrankaFormatedOIB>
  <DomainObject.Predmet.ProtustrankaFormatedWithAdress>
    <izvorni_sadrzaj> PROJEKT BIRO SHOLLE j.d.o.o.za projektiranje, trgovinu i usluge, Budin Dol 2, 35252 Brodski Stupnik</izvorni_sadrzaj>
    <derivirana_varijabla naziv="DomainObject.Predmet.ProtustrankaFormatedWithAdress_1"> PROJEKT BIRO SHOLLE j.d.o.o.za projektiranje, trgovinu i usluge, Budin Dol 2, 35252 Brodski Stupnik</derivirana_varijabla>
  </DomainObject.Predmet.ProtustrankaFormatedWithAdress>
  <DomainObject.Predmet.ProtustrankaFormatedWithAdressOIB>
    <izvorni_sadrzaj> PROJEKT BIRO SHOLLE j.d.o.o.za projektiranje, trgovinu i usluge, OIB 04945493385, Budin Dol 2, 35252 Brodski Stupnik</izvorni_sadrzaj>
    <derivirana_varijabla naziv="DomainObject.Predmet.ProtustrankaFormatedWithAdressOIB_1"> PROJEKT BIRO SHOLLE j.d.o.o.za projektiranje, trgovinu i usluge, OIB 04945493385, Budin Dol 2, 35252 Brodski Stupnik</derivirana_varijabla>
  </DomainObject.Predmet.ProtustrankaFormatedWithAdressOIB>
  <DomainObject.Predmet.ProtustrankaWithAdress>
    <izvorni_sadrzaj>PROJEKT BIRO SHOLLE j.d.o.o.za projektiranje, trgovinu i usluge Budin Dol 2, 35252 Brodski Stupnik</izvorni_sadrzaj>
    <derivirana_varijabla naziv="DomainObject.Predmet.ProtustrankaWithAdress_1">PROJEKT BIRO SHOLLE j.d.o.o.za projektiranje, trgovinu i usluge Budin Dol 2, 35252 Brodski Stupnik</derivirana_varijabla>
  </DomainObject.Predmet.ProtustrankaWithAdress>
  <DomainObject.Predmet.ProtustrankaWithAdressOIB>
    <izvorni_sadrzaj>PROJEKT BIRO SHOLLE j.d.o.o.za projektiranje, trgovinu i usluge, OIB 04945493385, Budin Dol 2, 35252 Brodski Stupnik</izvorni_sadrzaj>
    <derivirana_varijabla naziv="DomainObject.Predmet.ProtustrankaWithAdressOIB_1">PROJEKT BIRO SHOLLE j.d.o.o.za projektiranje, trgovinu i usluge, OIB 04945493385, Budin Dol 2, 35252 Brodski Stupnik</derivirana_varijabla>
  </DomainObject.Predmet.ProtustrankaWithAdressOIB>
  <DomainObject.Predmet.ProtustrankaNazivFormated>
    <izvorni_sadrzaj>PROJEKT BIRO SHOLLE j.d.o.o.za projektiranje, trgovinu i usluge</izvorni_sadrzaj>
    <derivirana_varijabla naziv="DomainObject.Predmet.ProtustrankaNazivFormated_1">PROJEKT BIRO SHOLLE j.d.o.o.za projektiranje, trgovinu i usluge</derivirana_varijabla>
  </DomainObject.Predmet.ProtustrankaNazivFormated>
  <DomainObject.Predmet.ProtustrankaNazivFormatedOIB>
    <izvorni_sadrzaj>PROJEKT BIRO SHOLLE j.d.o.o.za projektiranje, trgovinu i usluge, OIB 04945493385</izvorni_sadrzaj>
    <derivirana_varijabla naziv="DomainObject.Predmet.ProtustrankaNazivFormatedOIB_1">PROJEKT BIRO SHOLLE j.d.o.o.za projektiranje, trgovinu i usluge, OIB 04945493385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PROJEKT BIRO SHOLLE j.d.o.o.za projektiranje, trgovinu i usluge</item>
    </izvorni_sadrzaj>
    <derivirana_varijabla naziv="DomainObject.Predmet.ProtuStrankaListFormated_1">
      <item>PROJEKT BIRO SHOLLE j.d.o.o.za projektiranje, trgovinu i usluge</item>
    </derivirana_varijabla>
  </DomainObject.Predmet.ProtuStrankaListFormated>
  <DomainObject.Predmet.ProtuStrankaListFormatedOIB>
    <izvorni_sadrzaj>
      <item>PROJEKT BIRO SHOLLE j.d.o.o.za projektiranje, trgovinu i usluge, OIB 04945493385</item>
    </izvorni_sadrzaj>
    <derivirana_varijabla naziv="DomainObject.Predmet.ProtuStrankaListFormatedOIB_1">
      <item>PROJEKT BIRO SHOLLE j.d.o.o.za projektiranje, trgovinu i usluge, OIB 04945493385</item>
    </derivirana_varijabla>
  </DomainObject.Predmet.ProtuStrankaListFormatedOIB>
  <DomainObject.Predmet.ProtuStrankaListFormatedWithAdress>
    <izvorni_sadrzaj>
      <item>PROJEKT BIRO SHOLLE j.d.o.o.za projektiranje, trgovinu i usluge, Budin Dol 2, 35252 Brodski Stupnik</item>
    </izvorni_sadrzaj>
    <derivirana_varijabla naziv="DomainObject.Predmet.ProtuStrankaListFormatedWithAdress_1">
      <item>PROJEKT BIRO SHOLLE j.d.o.o.za projektiranje, trgovinu i usluge, Budin Dol 2, 35252 Brodski Stupnik</item>
    </derivirana_varijabla>
  </DomainObject.Predmet.ProtuStrankaListFormatedWithAdress>
  <DomainObject.Predmet.ProtuStrankaListFormatedWithAdressOIB>
    <izvorni_sadrzaj>
      <item>PROJEKT BIRO SHOLLE j.d.o.o.za projektiranje, trgovinu i usluge, OIB 04945493385, Budin Dol 2, 35252 Brodski Stupnik</item>
    </izvorni_sadrzaj>
    <derivirana_varijabla naziv="DomainObject.Predmet.ProtuStrankaListFormatedWithAdressOIB_1">
      <item>PROJEKT BIRO SHOLLE j.d.o.o.za projektiranje, trgovinu i usluge, OIB 04945493385, Budin Dol 2, 35252 Brodski Stupnik</item>
    </derivirana_varijabla>
  </DomainObject.Predmet.ProtuStrankaListFormatedWithAdressOIB>
  <DomainObject.Predmet.ProtuStrankaListNazivFormated>
    <izvorni_sadrzaj>
      <item>PROJEKT BIRO SHOLLE j.d.o.o.za projektiranje, trgovinu i usluge</item>
    </izvorni_sadrzaj>
    <derivirana_varijabla naziv="DomainObject.Predmet.ProtuStrankaListNazivFormated_1">
      <item>PROJEKT BIRO SHOLLE j.d.o.o.za projektiranje, trgovinu i usluge</item>
    </derivirana_varijabla>
  </DomainObject.Predmet.ProtuStrankaListNazivFormated>
  <DomainObject.Predmet.ProtuStrankaListNazivFormatedOIB>
    <izvorni_sadrzaj>
      <item>PROJEKT BIRO SHOLLE j.d.o.o.za projektiranje, trgovinu i usluge, OIB 04945493385</item>
    </izvorni_sadrzaj>
    <derivirana_varijabla naziv="DomainObject.Predmet.ProtuStrankaListNazivFormatedOIB_1">
      <item>PROJEKT BIRO SHOLLE j.d.o.o.za projektiranje, trgovinu i usluge, OIB 04945493385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PROJEKT BIRO SHOLLE j.d.o.o.za projektiranje, trgovinu i usluge</izvorni_sadrzaj>
    <derivirana_varijabla naziv="DomainObject.Predmet.ProtustrankaIDrugi_1">PROJEKT BIRO SHOLLE j.d.o.o.za projektiranje,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PROJEKT BIRO SHOLLE j.d.o.o.za projektiranje, trgovinu i usluge, OIB 04945493385, Budin Dol 2, 35252 Brodski Stupnik</izvorni_sadrzaj>
    <derivirana_varijabla naziv="DomainObject.Predmet.ProtustrankaIDrugiAdressOIB_1">PROJEKT BIRO SHOLLE j.d.o.o.za projektiranje, trgovinu i usluge, OIB 04945493385, Budin Dol 2, 35252 Brodski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2018.</izvorni_sadrzaj>
    <derivirana_varijabla naziv="DomainObject.Predmet.OdlukaRjesenje.DatumDonosenjaOdluke_1">8.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St-1580/2017-12</izvorni_sadrzaj>
    <derivirana_varijabla naziv="DomainObject.Predmet.OdlukaRjesenje.Oznaka_1">St-1580/2017-12</derivirana_varijabla>
  </DomainObject.Predmet.OdlukaRjesenje.Oznaka>
  <DomainObject.Predmet.SudioniciListNaziv>
    <izvorni_sadrzaj>
      <item>Financijska agencija</item>
      <item>PROJEKT BIRO SHOLLE j.d.o.o.za projektiranje, trgovinu i usluge</item>
    </izvorni_sadrzaj>
    <derivirana_varijabla naziv="DomainObject.Predmet.SudioniciListNaziv_1">
      <item>Financijska agencija</item>
      <item>PROJEKT BIRO SHOLLE j.d.o.o.za projektiranje, trgovinu i usluge</item>
    </derivirana_varijabla>
  </DomainObject.Predmet.SudioniciListNaziv>
  <DomainObject.Predmet.SudioniciListAdressOIB>
    <izvorni_sadrzaj>
      <item>Financijska agencija, OIB 85821130368, Ulica grada Vukovara 70,10000 Zagreb</item>
      <item>PROJEKT BIRO SHOLLE j.d.o.o.za projektiranje, trgovinu i usluge, OIB 04945493385, Budin Dol 2,35252 Brodski Stupnik</item>
    </izvorni_sadrzaj>
    <derivirana_varijabla naziv="DomainObject.Predmet.SudioniciListAdressOIB_1">
      <item>Financijska agencija, OIB 85821130368, Ulica grada Vukovara 70,10000 Zagreb</item>
      <item>PROJEKT BIRO SHOLLE j.d.o.o.za projektiranje, trgovinu i usluge, OIB 04945493385, Budin Dol 2,35252 Brodski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04945493385</item>
    </izvorni_sadrzaj>
    <derivirana_varijabla naziv="DomainObject.Predmet.SudioniciListNazivOIB_1">
      <item>, OIB 85821130368</item>
      <item>, OIB 04945493385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4. listopada 2018.</izvorni_sadrzaj>
    <derivirana_varijabla naziv="DomainObject.PredzadnjaOdlukaIzPredmeta.DatumDonosenjaOdluke_1">4. listopada 2018.</derivirana_varijabla>
  </DomainObject.PredzadnjaOdlukaIzPredmeta.DatumDonosenjaOdluke>
  <DomainObject.PredzadnjaOdlukaIzPredmeta.Oznaka>
    <izvorni_sadrzaj>St-1580/2017-11</izvorni_sadrzaj>
    <derivirana_varijabla naziv="DomainObject.PredzadnjaOdlukaIzPredmeta.Oznaka_1">St-1580/2017-11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946</properties:Words>
  <properties:Characters>5092</properties:Characters>
  <properties:Lines>152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2018-11-09T11:57:00Z</dcterms:created>
  <dc:creator>wsadmin</dc:creator>
  <cp:lastModifiedBy>wsadmin</cp:lastModifiedBy>
  <cp:lastPrinted>2018-11-08T12:55:00Z</cp:lastPrinted>
  <dcterms:modified xmlns:xsi="http://www.w3.org/2001/XMLSchema-instance" xsi:type="dcterms:W3CDTF">2018-11-09T13:29:00Z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