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B7CB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116</w:t>
                  </w:r>
                  <w:r w:rsidR="00B7461B">
                    <w:rPr>
                      <w:sz w:val="22"/>
                      <w:szCs w:val="22"/>
                    </w:rPr>
                    <w:t>9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B7CBB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d9deeb" w14:paraId="dd9dee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7461B">
        <w:t>CANIS MAJOR j.d.o.o. OIB: 55017918796, MBS: 080846993, Zagreb, Vrisnička 6</w:t>
      </w:r>
      <w:r w:rsidR="00164B2A">
        <w:t>,</w:t>
      </w:r>
      <w:r w:rsidR="00361EDF">
        <w:t xml:space="preserve"> </w:t>
      </w:r>
      <w:r w:rsidR="00EC5114">
        <w:t>2</w:t>
      </w:r>
      <w:r w:rsidR="00377B61">
        <w:t>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40A88">
        <w:t>CANIS MAJOR j.d.o.o. OIB: 55017918796, MBS: 080846993, Zagreb, Vrisnička 6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377B61" w:rsidP="00377B61" w:rsidR="00361EDF" w:rsidRPr="00377B61">
      <w:pPr>
        <w:pStyle w:val="Tijeloteksta"/>
        <w:numPr>
          <w:ilvl w:val="0"/>
          <w:numId w:val="6"/>
        </w:numPr>
        <w:jc w:val="center"/>
      </w:pPr>
      <w:r w:rsidRPr="00377B61">
        <w:t>srpnja</w:t>
      </w:r>
      <w:r w:rsidR="00361EDF" w:rsidRPr="00377B61">
        <w:t xml:space="preserve"> 2018. u </w:t>
      </w:r>
      <w:r w:rsidRPr="00377B61">
        <w:t>11,15</w:t>
      </w:r>
      <w:r w:rsidR="00361EDF" w:rsidRPr="00377B61"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77B61" w:rsidR="00361EDF">
      <w:pPr>
        <w:pStyle w:val="Tijeloteksta"/>
        <w:numPr>
          <w:ilvl w:val="0"/>
          <w:numId w:val="8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377B61">
        <w:t>Sanela Kučar</w:t>
      </w:r>
      <w:r>
        <w:t>, OIB:</w:t>
      </w:r>
      <w:r w:rsidR="00377B61">
        <w:t xml:space="preserve"> 97473612486</w:t>
      </w:r>
      <w:r>
        <w:t xml:space="preserve">, Osijek, </w:t>
      </w:r>
      <w:r w:rsidR="00377B61">
        <w:t>Strossmayerova 37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77B61" w:rsidR="00361EDF">
      <w:pPr>
        <w:pStyle w:val="Tijeloteksta"/>
        <w:numPr>
          <w:ilvl w:val="0"/>
          <w:numId w:val="8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377B61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0490A">
        <w:t>2</w:t>
      </w:r>
      <w:r w:rsidR="00740A88">
        <w:t>9</w:t>
      </w:r>
      <w:r>
        <w:t xml:space="preserve">. rujna 2016. na propisanom obrascu prijedlog za otvaranje stečajnog postupka nad dužnikom </w:t>
      </w:r>
      <w:r w:rsidR="00740A88">
        <w:t>CANIS MAJOR j.d.o.o. OIB: 55017918796, MBS: 080846993, Zagreb, Vrisnička 6.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740A88">
        <w:t>27</w:t>
      </w:r>
      <w:r w:rsidR="00970B5E">
        <w:t>. rujna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740A88">
        <w:t>26.115,50</w:t>
      </w:r>
      <w:r>
        <w:t xml:space="preserve"> kn u koji iznos je uračunata kamata i naknada FINE za provedbu ovrhe na novčanim sredstvima te da dužnik ima </w:t>
      </w:r>
      <w:r w:rsidR="00377B61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377B61">
        <w:t>m</w:t>
      </w:r>
      <w:r>
        <w:t xml:space="preserve"> odabir</w:t>
      </w:r>
      <w:r w:rsidR="00377B61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377B61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77B6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377B61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79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E5772">
      <w:t>6</w:t>
    </w:r>
    <w:r w:rsidR="00740A88">
      <w:t>9</w:t>
    </w:r>
    <w:r>
      <w:t>/2017-</w:t>
    </w:r>
    <w:r w:rsidR="005B7CB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C080CF0"/>
    <w:multiLevelType w:val="hybridMultilevel"/>
    <w:tmpl w:val="DB665E7A"/>
    <w:lvl w:tplc="2B327514" w:ilvl="0">
      <w:start w:val="3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C4822FBE"/>
    <w:lvl w:tplc="1668159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0798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77B61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218D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St-1169/2017</izvorni_sadrzaj>
    <derivirana_varijabla naziv="DomainObject.Predmet.OznakaBroj_1">St-1169/2017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CANIS MAJOR jednostavno društvo s ograničenom odgovornošću za usluge</izvorni_sadrzaj>
    <derivirana_varijabla naziv="DomainObject.Predmet.ProtustrankaFormated_1">  CANIS MAJOR jednostavno društvo s ograničenom odgovornošću za usluge</derivirana_varijabla>
  </DomainObject.Predmet.ProtustrankaFormated>
  <DomainObject.Predmet.ProtustrankaFormatedOIB>
    <izvorni_sadrzaj>  CANIS MAJOR jednostavno društvo s ograničenom odgovornošću za usluge, OIB 55017918796</izvorni_sadrzaj>
    <derivirana_varijabla naziv="DomainObject.Predmet.ProtustrankaFormatedOIB_1">  CANIS MAJOR jednostavno društvo s ograničenom odgovornošću za usluge, OIB 55017918796</derivirana_varijabla>
  </DomainObject.Predmet.ProtustrankaFormatedOIB>
  <DomainObject.Predmet.ProtustrankaFormatedWithAdress>
    <izvorni_sadrzaj> CANIS MAJOR jednostavno društvo s ograničenom odgovornošću za usluge, Vrisnička 6, 10000 Zagreb</izvorni_sadrzaj>
    <derivirana_varijabla naziv="DomainObject.Predmet.ProtustrankaFormatedWithAdress_1"> CANIS MAJOR jednostavno društvo s ograničenom odgovornošću za usluge, Vrisnička 6, 10000 Zagreb</derivirana_varijabla>
  </DomainObject.Predmet.ProtustrankaFormatedWithAdress>
  <DomainObject.Predmet.ProtustrankaFormatedWithAdressOIB>
    <izvorni_sadrzaj> CANIS MAJOR jednostavno društvo s ograničenom odgovornošću za usluge, OIB 55017918796, Vrisnička 6, 10000 Zagreb</izvorni_sadrzaj>
    <derivirana_varijabla naziv="DomainObject.Predmet.ProtustrankaFormatedWithAdressOIB_1"> CANIS MAJOR jednostavno društvo s ograničenom odgovornošću za usluge, OIB 55017918796, Vrisnička 6, 10000 Zagreb</derivirana_varijabla>
  </DomainObject.Predmet.ProtustrankaFormatedWithAdressOIB>
  <DomainObject.Predmet.ProtustrankaWithAdress>
    <izvorni_sadrzaj>CANIS MAJOR jednostavno društvo s ograničenom odgovornošću za usluge Vrisnička 6, 10000 Zagreb</izvorni_sadrzaj>
    <derivirana_varijabla naziv="DomainObject.Predmet.ProtustrankaWithAdress_1">CANIS MAJOR jednostavno društvo s ograničenom odgovornošću za usluge Vrisnička 6, 10000 Zagreb</derivirana_varijabla>
  </DomainObject.Predmet.ProtustrankaWithAdress>
  <DomainObject.Predmet.ProtustrankaWithAdressOIB>
    <izvorni_sadrzaj>CANIS MAJOR jednostavno društvo s ograničenom odgovornošću za usluge, OIB 55017918796, Vrisnička 6, 10000 Zagreb</izvorni_sadrzaj>
    <derivirana_varijabla naziv="DomainObject.Predmet.ProtustrankaWithAdressOIB_1">CANIS MAJOR jednostavno društvo s ograničenom odgovornošću za usluge, OIB 55017918796, Vrisnička 6, 10000 Zagreb</derivirana_varijabla>
  </DomainObject.Predmet.ProtustrankaWithAdressOIB>
  <DomainObject.Predmet.ProtustrankaNazivFormated>
    <izvorni_sadrzaj>CANIS MAJOR jednostavno društvo s ograničenom odgovornošću za usluge</izvorni_sadrzaj>
    <derivirana_varijabla naziv="DomainObject.Predmet.ProtustrankaNazivFormated_1">CANIS MAJOR jednostavno društvo s ograničenom odgovornošću za usluge</derivirana_varijabla>
  </DomainObject.Predmet.ProtustrankaNazivFormated>
  <DomainObject.Predmet.ProtustrankaNazivFormatedOIB>
    <izvorni_sadrzaj>CANIS MAJOR jednostavno društvo s ograničenom odgovornošću za usluge, OIB 55017918796</izvorni_sadrzaj>
    <derivirana_varijabla naziv="DomainObject.Predmet.ProtustrankaNazivFormatedOIB_1">CANIS MAJOR jednostavno društvo s ograničenom odgovornošću za usluge, OIB 55017918796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CANIS MAJOR jednostavno društvo s ograničenom odgovornošću za usluge</item>
    </izvorni_sadrzaj>
    <derivirana_varijabla naziv="DomainObject.Predmet.ProtuStrankaListFormated_1">
      <item>CANIS MAJOR jednostavno društvo s ograničenom odgovornošću za usluge</item>
    </derivirana_varijabla>
  </DomainObject.Predmet.ProtuStrankaListFormated>
  <DomainObject.Predmet.ProtuStrankaListFormatedOIB>
    <izvorni_sadrzaj>
      <item>CANIS MAJOR jednostavno društvo s ograničenom odgovornošću za usluge, OIB 55017918796</item>
    </izvorni_sadrzaj>
    <derivirana_varijabla naziv="DomainObject.Predmet.ProtuStrankaListFormatedOIB_1">
      <item>CANIS MAJOR jednostavno društvo s ograničenom odgovornošću za usluge, OIB 55017918796</item>
    </derivirana_varijabla>
  </DomainObject.Predmet.ProtuStrankaListFormatedOIB>
  <DomainObject.Predmet.ProtuStrankaListFormatedWithAdress>
    <izvorni_sadrzaj>
      <item>CANIS MAJOR jednostavno društvo s ograničenom odgovornošću za usluge, Vrisnička 6, 10000 Zagreb</item>
    </izvorni_sadrzaj>
    <derivirana_varijabla naziv="DomainObject.Predmet.ProtuStrankaListFormatedWithAdress_1">
      <item>CANIS MAJOR jednostavno društvo s ograničenom odgovornošću za usluge, Vrisnička 6, 10000 Zagreb</item>
    </derivirana_varijabla>
  </DomainObject.Predmet.ProtuStrankaListFormatedWithAdress>
  <DomainObject.Predmet.ProtuStrankaListFormatedWithAdressOIB>
    <izvorni_sadrzaj>
      <item>CANIS MAJOR jednostavno društvo s ograničenom odgovornošću za usluge, OIB 55017918796, Vrisnička 6, 10000 Zagreb</item>
    </izvorni_sadrzaj>
    <derivirana_varijabla naziv="DomainObject.Predmet.ProtuStrankaListFormatedWithAdressOIB_1">
      <item>CANIS MAJOR jednostavno društvo s ograničenom odgovornošću za usluge, OIB 55017918796, Vrisnička 6, 10000 Zagreb</item>
    </derivirana_varijabla>
  </DomainObject.Predmet.ProtuStrankaListFormatedWithAdressOIB>
  <DomainObject.Predmet.ProtuStrankaListNazivFormated>
    <izvorni_sadrzaj>
      <item>CANIS MAJOR jednostavno društvo s ograničenom odgovornošću za usluge</item>
    </izvorni_sadrzaj>
    <derivirana_varijabla naziv="DomainObject.Predmet.ProtuStrankaListNazivFormated_1">
      <item>CANIS MAJOR jednostavno društvo s ograničenom odgovornošću za usluge</item>
    </derivirana_varijabla>
  </DomainObject.Predmet.ProtuStrankaListNazivFormated>
  <DomainObject.Predmet.ProtuStrankaListNazivFormatedOIB>
    <izvorni_sadrzaj>
      <item>CANIS MAJOR jednostavno društvo s ograničenom odgovornošću za usluge, OIB 55017918796</item>
    </izvorni_sadrzaj>
    <derivirana_varijabla naziv="DomainObject.Predmet.ProtuStrankaListNazivFormatedOIB_1">
      <item>CANIS MAJOR jednostavno društvo s ograničenom odgovornošću za usluge, OIB 55017918796</item>
    </derivirana_varijabla>
  </DomainObject.Predmet.ProtuStrankaListNazivFormatedOIB>
  <DomainObject.Predmet.OstaliListFormated>
    <izvorni_sadrzaj>
      <item>Vladimir Kordić</item>
    </izvorni_sadrzaj>
    <derivirana_varijabla naziv="DomainObject.Predmet.OstaliListFormated_1">
      <item>Vladimir Kordić</item>
    </derivirana_varijabla>
  </DomainObject.Predmet.OstaliListFormated>
  <DomainObject.Predmet.OstaliListFormatedOIB>
    <izvorni_sadrzaj>
      <item>Vladimir Kordić, OIB 75209528862</item>
    </izvorni_sadrzaj>
    <derivirana_varijabla naziv="DomainObject.Predmet.OstaliListFormatedOIB_1">
      <item>Vladimir Kordić, OIB 75209528862</item>
    </derivirana_varijabla>
  </DomainObject.Predmet.OstaliListFormatedOIB>
  <DomainObject.Predmet.OstaliListFormatedWithAdress>
    <izvorni_sadrzaj>
      <item>Vladimir Kordić, Vrisnička 6, 10000 Zagreb</item>
    </izvorni_sadrzaj>
    <derivirana_varijabla naziv="DomainObject.Predmet.OstaliListFormatedWithAdress_1">
      <item>Vladimir Kordić, Vrisnička 6, 10000 Zagreb</item>
    </derivirana_varijabla>
  </DomainObject.Predmet.OstaliListFormatedWithAdress>
  <DomainObject.Predmet.OstaliListFormatedWithAdressOIB>
    <izvorni_sadrzaj>
      <item>Vladimir Kordić, OIB 75209528862, Vrisnička 6, 10000 Zagreb</item>
    </izvorni_sadrzaj>
    <derivirana_varijabla naziv="DomainObject.Predmet.OstaliListFormatedWithAdressOIB_1">
      <item>Vladimir Kordić, OIB 75209528862, Vrisnička 6, 10000 Zagreb</item>
    </derivirana_varijabla>
  </DomainObject.Predmet.OstaliListFormatedWithAdressOIB>
  <DomainObject.Predmet.OstaliListNazivFormated>
    <izvorni_sadrzaj>
      <item>Vladimir Kordić</item>
    </izvorni_sadrzaj>
    <derivirana_varijabla naziv="DomainObject.Predmet.OstaliListNazivFormated_1">
      <item>Vladimir Kordić</item>
    </derivirana_varijabla>
  </DomainObject.Predmet.OstaliListNazivFormated>
  <DomainObject.Predmet.OstaliListNazivFormatedOIB>
    <izvorni_sadrzaj>
      <item>Vladimir Kordić, OIB 75209528862</item>
    </izvorni_sadrzaj>
    <derivirana_varijabla naziv="DomainObject.Predmet.OstaliListNazivFormatedOIB_1">
      <item>Vladimir Kordić, OIB 75209528862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CANIS MAJOR jednostavno društvo s ograničenom odgovornošću za usluge</izvorni_sadrzaj>
    <derivirana_varijabla naziv="DomainObject.Predmet.ProtustrankaIDrugi_1">CANIS MAJOR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CANIS MAJOR jednostavno društvo s ograničenom odgovornošću za usluge, OIB 55017918796, Vrisnička 6, 10000 Zagreb</izvorni_sadrzaj>
    <derivirana_varijabla naziv="DomainObject.Predmet.ProtustrankaIDrugiAdressOIB_1">CANIS MAJOR jednostavno društvo s ograničenom odgovornošću za usluge, OIB 55017918796, Vrisnička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CANIS MAJOR jednostavno društvo s ograničenom odgovornošću za usluge</item>
      <item>FINA Regionalni centar Zagreb</item>
      <item>Vladimir Kordić</item>
    </izvorni_sadrzaj>
    <derivirana_varijabla naziv="DomainObject.Predmet.SudioniciListNaziv_1">
      <item>CANIS MAJOR jednostavno društvo s ograničenom odgovornošću za usluge</item>
      <item>FINA Regionalni centar Zagreb</item>
      <item>Vladimir Kordić</item>
    </derivirana_varijabla>
  </DomainObject.Predmet.SudioniciListNaziv>
  <DomainObject.Predmet.SudioniciListAdressOIB>
    <izvorni_sadrzaj>
      <item>CANIS MAJOR jednostavno društvo s ograničenom odgovornošću za usluge, OIB 55017918796, Vrisnička 6,10000 Zagreb</item>
      <item>FINA Regionalni centar Zagreb, OIB 85821130368, Trg svibanjskih žrtava 1995. br. 1,10000 Zagreb</item>
      <item>Vladimir Kordić, OIB 75209528862, Vrisnička 6,10000 Zagreb</item>
    </izvorni_sadrzaj>
    <derivirana_varijabla naziv="DomainObject.Predmet.SudioniciListAdressOIB_1">
      <item>CANIS MAJOR jednostavno društvo s ograničenom odgovornošću za usluge, OIB 55017918796, Vrisnička 6,10000 Zagreb</item>
      <item>FINA Regionalni centar Zagreb, OIB 85821130368, Trg svibanjskih žrtava 1995. br. 1,10000 Zagreb</item>
      <item>Vladimir Kordić, OIB 75209528862, Vrisnička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55017918796</item>
      <item>, OIB 85821130368</item>
      <item>, OIB 75209528862</item>
    </izvorni_sadrzaj>
    <derivirana_varijabla naziv="DomainObject.Predmet.SudioniciListNazivOIB_1">
      <item>, OIB 55017918796</item>
      <item>, OIB 85821130368</item>
      <item>, OIB 75209528862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2697</properties:Characters>
  <properties:Lines>97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2018-05-25T11:07:00Z</dcterms:created>
  <dc:creator>Snježana Andrijanić</dc:creator>
  <cp:lastModifiedBy>Snježana Andrijanić</cp:lastModifiedBy>
  <cp:lastPrinted>2018-05-28T08:33:00Z</cp:lastPrinted>
  <dcterms:modified xmlns:xsi="http://www.w3.org/2001/XMLSchema-instance" xsi:type="dcterms:W3CDTF">2018-05-28T11:13:00Z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St-1169-17.docx)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