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3561" w14:paraId="5473561" w:rsidRDefault="00015E49" w:rsidP="00015E49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>
        <w:rPr>
          <w:sz w:val="24"/>
          <w:szCs w:val="24"/>
        </w:rPr>
        <w:t>22</w:t>
      </w:r>
      <w:r w:rsidRPr="00F96540">
        <w:rPr>
          <w:sz w:val="24"/>
          <w:szCs w:val="24"/>
        </w:rPr>
        <w:t>.</w:t>
      </w:r>
      <w:r w:rsidR="003F59E3">
        <w:rPr>
          <w:sz w:val="24"/>
          <w:szCs w:val="24"/>
        </w:rPr>
        <w:t xml:space="preserve"> </w:t>
      </w:r>
      <w:r w:rsidRPr="00F96540">
        <w:rPr>
          <w:sz w:val="24"/>
          <w:szCs w:val="24"/>
        </w:rPr>
        <w:t>veljače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r i j e š i o     j e</w:t>
      </w:r>
    </w:p>
    <w:p w:rsidRDefault="00B06791" w:rsidP="00FC5F35" w:rsidR="00B06791" w:rsidRPr="00C72788">
      <w:pPr>
        <w:jc w:val="center"/>
        <w:rPr>
          <w:sz w:val="24"/>
          <w:szCs w:val="24"/>
        </w:rPr>
      </w:pPr>
    </w:p>
    <w:p w:rsidRDefault="008606C6" w:rsidR="008606C6" w:rsidRPr="003F59E3">
      <w:pPr>
        <w:rPr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sz w:val="24"/>
          <w:szCs w:val="24"/>
        </w:rPr>
      </w:pPr>
      <w:r w:rsidRPr="003F59E3">
        <w:rPr>
          <w:sz w:val="24"/>
          <w:szCs w:val="24"/>
        </w:rPr>
        <w:t xml:space="preserve">Odbacuje se </w:t>
      </w:r>
      <w:r w:rsidR="006B7970">
        <w:rPr>
          <w:sz w:val="24"/>
          <w:szCs w:val="24"/>
        </w:rPr>
        <w:t xml:space="preserve">dopuna </w:t>
      </w:r>
      <w:r w:rsidRPr="003F59E3">
        <w:rPr>
          <w:sz w:val="24"/>
          <w:szCs w:val="24"/>
        </w:rPr>
        <w:t>prijav</w:t>
      </w:r>
      <w:r w:rsidR="006B7970">
        <w:rPr>
          <w:sz w:val="24"/>
          <w:szCs w:val="24"/>
        </w:rPr>
        <w:t>e</w:t>
      </w:r>
      <w:r w:rsidRPr="003F59E3">
        <w:rPr>
          <w:sz w:val="24"/>
          <w:szCs w:val="24"/>
        </w:rPr>
        <w:t xml:space="preserve"> tražbine vjerovnika </w:t>
      </w:r>
      <w:r w:rsidR="00F53D6F" w:rsidRPr="003F59E3">
        <w:rPr>
          <w:sz w:val="24"/>
          <w:szCs w:val="24"/>
        </w:rPr>
        <w:t>MIRO RAVLIĆ</w:t>
      </w:r>
      <w:r w:rsidR="00F45B75" w:rsidRPr="003F59E3">
        <w:rPr>
          <w:sz w:val="24"/>
          <w:szCs w:val="24"/>
        </w:rPr>
        <w:t>,</w:t>
      </w:r>
      <w:r w:rsidR="003F59E3">
        <w:rPr>
          <w:sz w:val="24"/>
          <w:szCs w:val="24"/>
        </w:rPr>
        <w:t xml:space="preserve"> </w:t>
      </w:r>
      <w:r w:rsidR="00F53D6F" w:rsidRPr="003F59E3">
        <w:rPr>
          <w:sz w:val="24"/>
          <w:szCs w:val="24"/>
        </w:rPr>
        <w:t>Viganj (Orebić)</w:t>
      </w:r>
      <w:r w:rsidR="00F45B75" w:rsidRPr="003F59E3">
        <w:rPr>
          <w:sz w:val="24"/>
          <w:szCs w:val="24"/>
        </w:rPr>
        <w:t xml:space="preserve">, </w:t>
      </w:r>
      <w:r w:rsidR="00F53D6F" w:rsidRPr="003F59E3">
        <w:rPr>
          <w:sz w:val="24"/>
          <w:szCs w:val="24"/>
        </w:rPr>
        <w:t>Viganj 116</w:t>
      </w:r>
      <w:r w:rsidR="00F45B75" w:rsidRPr="003F59E3">
        <w:rPr>
          <w:sz w:val="24"/>
          <w:szCs w:val="24"/>
        </w:rPr>
        <w:t xml:space="preserve">, OIB </w:t>
      </w:r>
      <w:r w:rsidR="00F53D6F" w:rsidRPr="003F59E3">
        <w:rPr>
          <w:sz w:val="24"/>
          <w:szCs w:val="24"/>
        </w:rPr>
        <w:t>73367558289</w:t>
      </w:r>
      <w:r w:rsidR="00B71610" w:rsidRPr="003F59E3">
        <w:rPr>
          <w:sz w:val="24"/>
          <w:szCs w:val="24"/>
        </w:rPr>
        <w:t xml:space="preserve"> </w:t>
      </w:r>
      <w:r w:rsidR="00C7073A" w:rsidRPr="003F59E3">
        <w:rPr>
          <w:sz w:val="24"/>
          <w:szCs w:val="24"/>
        </w:rPr>
        <w:t xml:space="preserve">u iznosu </w:t>
      </w:r>
      <w:r w:rsidR="00F53D6F" w:rsidRPr="003F59E3">
        <w:rPr>
          <w:sz w:val="24"/>
          <w:szCs w:val="24"/>
        </w:rPr>
        <w:t>296</w:t>
      </w:r>
      <w:r w:rsidR="00431131" w:rsidRPr="003F59E3">
        <w:rPr>
          <w:sz w:val="24"/>
          <w:szCs w:val="24"/>
        </w:rPr>
        <w:t>.</w:t>
      </w:r>
      <w:r w:rsidR="00F53D6F" w:rsidRPr="003F59E3">
        <w:rPr>
          <w:sz w:val="24"/>
          <w:szCs w:val="24"/>
        </w:rPr>
        <w:t>285</w:t>
      </w:r>
      <w:r w:rsidR="00431131" w:rsidRPr="003F59E3">
        <w:rPr>
          <w:sz w:val="24"/>
          <w:szCs w:val="24"/>
        </w:rPr>
        <w:t>,</w:t>
      </w:r>
      <w:r w:rsidR="00F53D6F" w:rsidRPr="003F59E3">
        <w:rPr>
          <w:sz w:val="24"/>
          <w:szCs w:val="24"/>
        </w:rPr>
        <w:t>14</w:t>
      </w:r>
      <w:r w:rsidR="00821D09" w:rsidRPr="003F59E3">
        <w:rPr>
          <w:sz w:val="24"/>
          <w:szCs w:val="24"/>
        </w:rPr>
        <w:t xml:space="preserve"> </w:t>
      </w:r>
      <w:r w:rsidR="0074238A" w:rsidRPr="003F59E3">
        <w:rPr>
          <w:sz w:val="24"/>
          <w:szCs w:val="24"/>
        </w:rPr>
        <w:t xml:space="preserve"> kn </w:t>
      </w:r>
      <w:r w:rsidR="00FC5F35" w:rsidRPr="003F59E3">
        <w:rPr>
          <w:sz w:val="24"/>
          <w:szCs w:val="24"/>
        </w:rPr>
        <w:t xml:space="preserve">podnesena stečajnom upravitelju dana </w:t>
      </w:r>
      <w:r w:rsidR="00821D09" w:rsidRPr="003F59E3">
        <w:rPr>
          <w:sz w:val="24"/>
          <w:szCs w:val="24"/>
        </w:rPr>
        <w:t>20</w:t>
      </w:r>
      <w:r w:rsidR="00431131" w:rsidRPr="003F59E3">
        <w:rPr>
          <w:sz w:val="24"/>
          <w:szCs w:val="24"/>
        </w:rPr>
        <w:t>.</w:t>
      </w:r>
      <w:r w:rsidR="00F4774F" w:rsidRPr="003F59E3">
        <w:rPr>
          <w:sz w:val="24"/>
          <w:szCs w:val="24"/>
        </w:rPr>
        <w:t xml:space="preserve"> </w:t>
      </w:r>
      <w:r w:rsidR="00431131" w:rsidRPr="003F59E3">
        <w:rPr>
          <w:sz w:val="24"/>
          <w:szCs w:val="24"/>
        </w:rPr>
        <w:t>prosinca</w:t>
      </w:r>
      <w:r w:rsidR="0074238A" w:rsidRPr="003F59E3">
        <w:rPr>
          <w:sz w:val="24"/>
          <w:szCs w:val="24"/>
        </w:rPr>
        <w:t xml:space="preserve"> </w:t>
      </w:r>
      <w:r w:rsidR="0014199A" w:rsidRPr="003F59E3">
        <w:rPr>
          <w:sz w:val="24"/>
          <w:szCs w:val="24"/>
        </w:rPr>
        <w:t xml:space="preserve"> </w:t>
      </w:r>
      <w:r w:rsidR="00FC5F35" w:rsidRPr="003F59E3">
        <w:rPr>
          <w:sz w:val="24"/>
          <w:szCs w:val="24"/>
        </w:rPr>
        <w:t>201</w:t>
      </w:r>
      <w:r w:rsidR="00287016" w:rsidRPr="003F59E3">
        <w:rPr>
          <w:sz w:val="24"/>
          <w:szCs w:val="24"/>
        </w:rPr>
        <w:t>7</w:t>
      </w:r>
      <w:r w:rsidR="00FC5F35" w:rsidRPr="003F59E3">
        <w:rPr>
          <w:sz w:val="24"/>
          <w:szCs w:val="24"/>
        </w:rPr>
        <w:t>.</w:t>
      </w:r>
      <w:r w:rsidR="00D8226F" w:rsidRPr="003F59E3">
        <w:rPr>
          <w:sz w:val="24"/>
          <w:szCs w:val="24"/>
        </w:rPr>
        <w:t>,</w:t>
      </w:r>
      <w:r w:rsidRPr="003F59E3">
        <w:rPr>
          <w:sz w:val="24"/>
          <w:szCs w:val="24"/>
        </w:rPr>
        <w:t xml:space="preserve"> </w:t>
      </w:r>
      <w:r w:rsidR="00271527" w:rsidRPr="003F59E3">
        <w:rPr>
          <w:sz w:val="24"/>
          <w:szCs w:val="24"/>
        </w:rPr>
        <w:t>kao nepravovremen</w:t>
      </w:r>
      <w:r w:rsidR="000E14E3" w:rsidRPr="003F59E3">
        <w:rPr>
          <w:sz w:val="24"/>
          <w:szCs w:val="24"/>
        </w:rPr>
        <w:t>a</w:t>
      </w:r>
      <w:r w:rsidR="00CB5AD8">
        <w:rPr>
          <w:sz w:val="24"/>
          <w:szCs w:val="24"/>
        </w:rPr>
        <w:t>.</w:t>
      </w:r>
    </w:p>
    <w:p w:rsidRDefault="00B06791" w:rsidP="002F1C8B" w:rsidR="00B06791" w:rsidRPr="003F59E3">
      <w:pPr>
        <w:ind w:firstLine="720"/>
        <w:jc w:val="both"/>
        <w:rPr>
          <w:sz w:val="24"/>
          <w:szCs w:val="24"/>
        </w:rPr>
      </w:pPr>
    </w:p>
    <w:p w:rsidRDefault="008606C6" w:rsidR="008606C6" w:rsidRPr="003F59E3">
      <w:pPr>
        <w:ind w:left="720"/>
        <w:jc w:val="both"/>
        <w:rPr>
          <w:sz w:val="24"/>
          <w:szCs w:val="24"/>
        </w:rPr>
      </w:pPr>
      <w:r w:rsidRPr="003F59E3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3F59E3">
        <w:rPr>
          <w:sz w:val="24"/>
          <w:szCs w:val="24"/>
        </w:rPr>
        <w:t>Obrazloženje</w:t>
      </w:r>
    </w:p>
    <w:p w:rsidRDefault="00B06791" w:rsidR="00B06791" w:rsidRPr="003F59E3">
      <w:pPr>
        <w:jc w:val="center"/>
        <w:rPr>
          <w:sz w:val="24"/>
          <w:szCs w:val="24"/>
        </w:rPr>
      </w:pPr>
    </w:p>
    <w:p w:rsidRDefault="008606C6" w:rsidR="008606C6" w:rsidRPr="003F59E3">
      <w:pPr>
        <w:jc w:val="right"/>
        <w:rPr>
          <w:sz w:val="24"/>
          <w:szCs w:val="24"/>
        </w:rPr>
      </w:pPr>
    </w:p>
    <w:p w:rsidRDefault="0014199A" w:rsidP="00416B7A" w:rsidR="00D56E37" w:rsidRPr="003F59E3">
      <w:pPr>
        <w:ind w:firstLine="720"/>
        <w:jc w:val="both"/>
        <w:rPr>
          <w:sz w:val="24"/>
          <w:szCs w:val="24"/>
        </w:rPr>
      </w:pPr>
      <w:r w:rsidRPr="003F59E3">
        <w:rPr>
          <w:sz w:val="24"/>
          <w:szCs w:val="24"/>
        </w:rPr>
        <w:t xml:space="preserve">Rješenjem o otvaranju stečajnog postupka nad dužnikom </w:t>
      </w:r>
      <w:r w:rsidR="00431131" w:rsidRPr="003F59E3">
        <w:rPr>
          <w:sz w:val="24"/>
          <w:szCs w:val="24"/>
        </w:rPr>
        <w:t>VIADUKT d.d. u stečaju, Zagreb, Kranjčevićeva 2, OIB 74794390096.</w:t>
      </w:r>
      <w:r w:rsidR="00C053E0" w:rsidRPr="003F59E3">
        <w:rPr>
          <w:sz w:val="24"/>
          <w:szCs w:val="24"/>
        </w:rPr>
        <w:t xml:space="preserve">, </w:t>
      </w:r>
      <w:r w:rsidR="00D56E37" w:rsidRPr="003F59E3">
        <w:rPr>
          <w:sz w:val="24"/>
          <w:szCs w:val="24"/>
        </w:rPr>
        <w:t xml:space="preserve">od </w:t>
      </w:r>
      <w:r w:rsidR="00BF5F8E" w:rsidRPr="003F59E3">
        <w:rPr>
          <w:sz w:val="24"/>
          <w:szCs w:val="24"/>
        </w:rPr>
        <w:t>2</w:t>
      </w:r>
      <w:r w:rsidR="00DF5D0D" w:rsidRPr="003F59E3">
        <w:rPr>
          <w:sz w:val="24"/>
          <w:szCs w:val="24"/>
        </w:rPr>
        <w:t xml:space="preserve">.listopada </w:t>
      </w:r>
      <w:r w:rsidR="00C053E0" w:rsidRPr="003F59E3">
        <w:rPr>
          <w:sz w:val="24"/>
          <w:szCs w:val="24"/>
        </w:rPr>
        <w:t xml:space="preserve"> 2017.</w:t>
      </w:r>
      <w:r w:rsidR="00D56E37" w:rsidRPr="003F59E3">
        <w:rPr>
          <w:sz w:val="24"/>
          <w:szCs w:val="24"/>
        </w:rPr>
        <w:t xml:space="preserve"> </w:t>
      </w:r>
      <w:r w:rsidRPr="003F59E3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3F59E3">
        <w:rPr>
          <w:sz w:val="24"/>
          <w:szCs w:val="24"/>
        </w:rPr>
        <w:t>prijaviti svoje tražbine.</w:t>
      </w:r>
      <w:r w:rsidR="00C053E0" w:rsidRPr="003F59E3">
        <w:rPr>
          <w:sz w:val="24"/>
          <w:szCs w:val="24"/>
        </w:rPr>
        <w:t xml:space="preserve"> </w:t>
      </w:r>
      <w:r w:rsidR="00D56E37" w:rsidRPr="003F59E3">
        <w:rPr>
          <w:sz w:val="24"/>
          <w:szCs w:val="24"/>
        </w:rPr>
        <w:t xml:space="preserve">Rješenje o otvaranju stečajnog postupka objavljeno je na e-oglasna ploča suda dana </w:t>
      </w:r>
      <w:r w:rsidR="00BF5F8E" w:rsidRPr="003F59E3">
        <w:rPr>
          <w:sz w:val="24"/>
          <w:szCs w:val="24"/>
        </w:rPr>
        <w:t>2</w:t>
      </w:r>
      <w:r w:rsidR="00BE210E" w:rsidRPr="003F59E3">
        <w:rPr>
          <w:sz w:val="24"/>
          <w:szCs w:val="24"/>
        </w:rPr>
        <w:t>.listopada</w:t>
      </w:r>
      <w:r w:rsidR="00D56E37" w:rsidRPr="003F59E3">
        <w:rPr>
          <w:sz w:val="24"/>
          <w:szCs w:val="24"/>
        </w:rPr>
        <w:t xml:space="preserve"> 201</w:t>
      </w:r>
      <w:r w:rsidR="00C053E0" w:rsidRPr="003F59E3">
        <w:rPr>
          <w:sz w:val="24"/>
          <w:szCs w:val="24"/>
        </w:rPr>
        <w:t>7</w:t>
      </w:r>
      <w:r w:rsidR="00D56E37" w:rsidRPr="003F59E3">
        <w:rPr>
          <w:sz w:val="24"/>
          <w:szCs w:val="24"/>
        </w:rPr>
        <w:t>.</w:t>
      </w:r>
    </w:p>
    <w:p w:rsidRDefault="00D56E37" w:rsidP="00416B7A" w:rsidR="00D56E37" w:rsidRPr="003F59E3">
      <w:pPr>
        <w:ind w:firstLine="720"/>
        <w:jc w:val="both"/>
        <w:rPr>
          <w:sz w:val="24"/>
          <w:szCs w:val="24"/>
        </w:rPr>
      </w:pPr>
      <w:r w:rsidRPr="003F59E3">
        <w:rPr>
          <w:sz w:val="24"/>
          <w:szCs w:val="24"/>
        </w:rPr>
        <w:t xml:space="preserve"> </w:t>
      </w:r>
    </w:p>
    <w:p w:rsidRDefault="000A4EAC" w:rsidP="00416B7A" w:rsidR="00C273F5" w:rsidRPr="003F59E3">
      <w:pPr>
        <w:ind w:firstLine="720"/>
        <w:jc w:val="both"/>
        <w:rPr>
          <w:sz w:val="24"/>
          <w:szCs w:val="24"/>
        </w:rPr>
      </w:pPr>
      <w:r w:rsidRPr="003F59E3">
        <w:rPr>
          <w:sz w:val="24"/>
          <w:szCs w:val="24"/>
        </w:rPr>
        <w:t>Vjerovnik</w:t>
      </w:r>
      <w:r w:rsidR="00F53D6F" w:rsidRPr="003F59E3">
        <w:rPr>
          <w:sz w:val="24"/>
          <w:szCs w:val="24"/>
        </w:rPr>
        <w:t xml:space="preserve"> MIRO RAVLIĆ,</w:t>
      </w:r>
      <w:r w:rsidR="003F59E3">
        <w:rPr>
          <w:sz w:val="24"/>
          <w:szCs w:val="24"/>
        </w:rPr>
        <w:t xml:space="preserve"> </w:t>
      </w:r>
      <w:r w:rsidR="00F53D6F" w:rsidRPr="003F59E3">
        <w:rPr>
          <w:sz w:val="24"/>
          <w:szCs w:val="24"/>
        </w:rPr>
        <w:t>Viganj (Orebić), Viganj 116, OIB 73367558289</w:t>
      </w:r>
      <w:r w:rsidR="00BF507B" w:rsidRPr="003F59E3">
        <w:rPr>
          <w:sz w:val="24"/>
          <w:szCs w:val="24"/>
        </w:rPr>
        <w:t>,</w:t>
      </w:r>
      <w:r w:rsidRPr="003F59E3">
        <w:rPr>
          <w:sz w:val="24"/>
          <w:szCs w:val="24"/>
        </w:rPr>
        <w:t xml:space="preserve"> podnio je </w:t>
      </w:r>
      <w:r w:rsidR="00C72788" w:rsidRPr="003F59E3">
        <w:rPr>
          <w:sz w:val="24"/>
          <w:szCs w:val="24"/>
        </w:rPr>
        <w:t xml:space="preserve">stečajnom upravitelju </w:t>
      </w:r>
      <w:r w:rsidR="00D41665" w:rsidRPr="003F59E3">
        <w:rPr>
          <w:sz w:val="24"/>
          <w:szCs w:val="24"/>
        </w:rPr>
        <w:t xml:space="preserve">preporučenom pošiljkom </w:t>
      </w:r>
      <w:r w:rsidRPr="003F59E3">
        <w:rPr>
          <w:sz w:val="24"/>
          <w:szCs w:val="24"/>
        </w:rPr>
        <w:t xml:space="preserve">prijavu tražbine u iznosu </w:t>
      </w:r>
      <w:r w:rsidR="00F53D6F" w:rsidRPr="003F59E3">
        <w:rPr>
          <w:sz w:val="24"/>
          <w:szCs w:val="24"/>
        </w:rPr>
        <w:t>296</w:t>
      </w:r>
      <w:r w:rsidR="00C053E0" w:rsidRPr="003F59E3">
        <w:rPr>
          <w:sz w:val="24"/>
          <w:szCs w:val="24"/>
        </w:rPr>
        <w:t>.</w:t>
      </w:r>
      <w:r w:rsidR="00F53D6F" w:rsidRPr="003F59E3">
        <w:rPr>
          <w:sz w:val="24"/>
          <w:szCs w:val="24"/>
        </w:rPr>
        <w:t>285</w:t>
      </w:r>
      <w:r w:rsidR="00C053E0" w:rsidRPr="003F59E3">
        <w:rPr>
          <w:sz w:val="24"/>
          <w:szCs w:val="24"/>
        </w:rPr>
        <w:t>,</w:t>
      </w:r>
      <w:r w:rsidR="00F53D6F" w:rsidRPr="003F59E3">
        <w:rPr>
          <w:sz w:val="24"/>
          <w:szCs w:val="24"/>
        </w:rPr>
        <w:t>14</w:t>
      </w:r>
      <w:r w:rsidR="00C053E0" w:rsidRPr="003F59E3">
        <w:rPr>
          <w:sz w:val="24"/>
          <w:szCs w:val="24"/>
        </w:rPr>
        <w:t xml:space="preserve"> </w:t>
      </w:r>
      <w:r w:rsidR="00BF507B" w:rsidRPr="003F59E3">
        <w:rPr>
          <w:sz w:val="24"/>
          <w:szCs w:val="24"/>
        </w:rPr>
        <w:t xml:space="preserve">kn </w:t>
      </w:r>
      <w:r w:rsidRPr="003F59E3">
        <w:rPr>
          <w:sz w:val="24"/>
          <w:szCs w:val="24"/>
        </w:rPr>
        <w:t xml:space="preserve">dana </w:t>
      </w:r>
      <w:r w:rsidR="00821D09" w:rsidRPr="003F59E3">
        <w:rPr>
          <w:sz w:val="24"/>
          <w:szCs w:val="24"/>
        </w:rPr>
        <w:t>20</w:t>
      </w:r>
      <w:r w:rsidR="00C053E0" w:rsidRPr="003F59E3">
        <w:rPr>
          <w:sz w:val="24"/>
          <w:szCs w:val="24"/>
        </w:rPr>
        <w:t>.</w:t>
      </w:r>
      <w:r w:rsidR="00BF5F8E" w:rsidRPr="003F59E3">
        <w:rPr>
          <w:sz w:val="24"/>
          <w:szCs w:val="24"/>
        </w:rPr>
        <w:t xml:space="preserve"> </w:t>
      </w:r>
      <w:r w:rsidR="00F4774F" w:rsidRPr="003F59E3">
        <w:rPr>
          <w:sz w:val="24"/>
          <w:szCs w:val="24"/>
        </w:rPr>
        <w:t>prosinca</w:t>
      </w:r>
      <w:r w:rsidRPr="003F59E3">
        <w:rPr>
          <w:sz w:val="24"/>
          <w:szCs w:val="24"/>
        </w:rPr>
        <w:t xml:space="preserve"> 201</w:t>
      </w:r>
      <w:r w:rsidR="00C053E0" w:rsidRPr="003F59E3">
        <w:rPr>
          <w:sz w:val="24"/>
          <w:szCs w:val="24"/>
        </w:rPr>
        <w:t>7</w:t>
      </w:r>
      <w:r w:rsidRPr="003F59E3">
        <w:rPr>
          <w:sz w:val="24"/>
          <w:szCs w:val="24"/>
        </w:rPr>
        <w:t xml:space="preserve">., a što je vidljivo iz otiska prijemnog </w:t>
      </w:r>
      <w:r w:rsidR="00C273F5" w:rsidRPr="003F59E3">
        <w:rPr>
          <w:sz w:val="24"/>
          <w:szCs w:val="24"/>
        </w:rPr>
        <w:t xml:space="preserve">žiga pošte </w:t>
      </w:r>
      <w:r w:rsidR="00AD35AC" w:rsidRPr="003F59E3">
        <w:rPr>
          <w:sz w:val="24"/>
          <w:szCs w:val="24"/>
        </w:rPr>
        <w:t>10</w:t>
      </w:r>
      <w:r w:rsidR="00821D09" w:rsidRPr="003F59E3">
        <w:rPr>
          <w:sz w:val="24"/>
          <w:szCs w:val="24"/>
        </w:rPr>
        <w:t>129</w:t>
      </w:r>
      <w:r w:rsidR="00D41665" w:rsidRPr="003F59E3">
        <w:rPr>
          <w:sz w:val="24"/>
          <w:szCs w:val="24"/>
        </w:rPr>
        <w:t xml:space="preserve"> Zagreb</w:t>
      </w:r>
      <w:r w:rsidR="00F4774F" w:rsidRPr="003F59E3">
        <w:rPr>
          <w:sz w:val="24"/>
          <w:szCs w:val="24"/>
        </w:rPr>
        <w:t>.</w:t>
      </w:r>
    </w:p>
    <w:p w:rsidRDefault="000A4EAC" w:rsidP="00416B7A" w:rsidR="000A4EAC" w:rsidRPr="003F59E3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C72788">
        <w:rPr>
          <w:sz w:val="24"/>
          <w:szCs w:val="24"/>
        </w:rPr>
        <w:t xml:space="preserve">Prema odredbi članka 129. stavak 1. podstavak 4. </w:t>
      </w:r>
      <w:r w:rsidR="00A90D02" w:rsidRPr="00C72788">
        <w:rPr>
          <w:sz w:val="24"/>
        </w:rPr>
        <w:t>Stečajnog zakona (N.N. br.71/15</w:t>
      </w:r>
      <w:r w:rsidR="0037066F">
        <w:rPr>
          <w:sz w:val="24"/>
        </w:rPr>
        <w:t xml:space="preserve"> 104/17</w:t>
      </w:r>
      <w:r w:rsidR="00A90D02" w:rsidRPr="00C72788">
        <w:rPr>
          <w:sz w:val="24"/>
        </w:rPr>
        <w:t xml:space="preserve">, dalje: SZ) </w:t>
      </w:r>
      <w:r w:rsidRPr="00C72788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015E49" w:rsidP="00416B7A" w:rsidR="00015E49">
      <w:pPr>
        <w:ind w:firstLine="720"/>
        <w:jc w:val="both"/>
        <w:rPr>
          <w:sz w:val="24"/>
          <w:szCs w:val="24"/>
        </w:rPr>
      </w:pPr>
    </w:p>
    <w:p w:rsidRDefault="00015E49" w:rsidP="00416B7A" w:rsidR="00015E49">
      <w:pPr>
        <w:ind w:firstLine="720"/>
        <w:jc w:val="both"/>
        <w:rPr>
          <w:sz w:val="24"/>
          <w:szCs w:val="24"/>
        </w:rPr>
      </w:pPr>
    </w:p>
    <w:p w:rsidRDefault="00015E49" w:rsidP="00416B7A" w:rsidR="00015E49">
      <w:pPr>
        <w:ind w:firstLine="720"/>
        <w:jc w:val="both"/>
        <w:rPr>
          <w:sz w:val="24"/>
          <w:szCs w:val="24"/>
        </w:rPr>
      </w:pPr>
    </w:p>
    <w:p w:rsidRDefault="00015E49" w:rsidP="00416B7A" w:rsidR="00015E49">
      <w:pPr>
        <w:ind w:firstLine="720"/>
        <w:jc w:val="both"/>
        <w:rPr>
          <w:sz w:val="24"/>
          <w:szCs w:val="24"/>
        </w:rPr>
      </w:pPr>
    </w:p>
    <w:p w:rsidRDefault="00015E49" w:rsidP="00416B7A" w:rsidR="00015E49">
      <w:pPr>
        <w:ind w:firstLine="720"/>
        <w:jc w:val="both"/>
        <w:rPr>
          <w:sz w:val="24"/>
          <w:szCs w:val="24"/>
        </w:rPr>
      </w:pPr>
    </w:p>
    <w:p w:rsidRDefault="00015E49" w:rsidP="00416B7A" w:rsidR="00015E49">
      <w:pPr>
        <w:ind w:firstLine="720"/>
        <w:jc w:val="both"/>
        <w:rPr>
          <w:sz w:val="24"/>
          <w:szCs w:val="24"/>
        </w:rPr>
      </w:pPr>
    </w:p>
    <w:p w:rsidRDefault="00015E49" w:rsidP="00416B7A" w:rsidR="00015E49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5F0255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015E49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B06791">
        <w:rPr>
          <w:sz w:val="24"/>
          <w:szCs w:val="24"/>
        </w:rPr>
        <w:t xml:space="preserve"> 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B06791" w:rsidP="00B06791" w:rsidR="00B06791">
      <w:pPr>
        <w:ind w:firstLine="720" w:left="2880"/>
        <w:jc w:val="both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otpravka, ovlašteni službenik:</w:t>
      </w:r>
    </w:p>
    <w:p w:rsidRDefault="00B06791" w:rsidP="00B06791" w:rsidR="00B0679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06791" w:rsidP="00B06791" w:rsidR="00B06791">
      <w:pPr>
        <w:ind w:left="360"/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224A" w:rsidR="008C224A">
      <w:r>
        <w:separator/>
      </w:r>
    </w:p>
  </w:endnote>
  <w:endnote w:id="0" w:type="continuationSeparator">
    <w:p w:rsidRDefault="008C224A" w:rsidR="008C2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224A" w:rsidR="008C224A">
      <w:r>
        <w:separator/>
      </w:r>
    </w:p>
  </w:footnote>
  <w:footnote w:id="0" w:type="continuationSeparator">
    <w:p w:rsidRDefault="008C224A" w:rsidR="008C22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67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6B7970">
      <w:rPr>
        <w:sz w:val="24"/>
        <w:szCs w:val="24"/>
      </w:rPr>
      <w:t>1181</w:t>
    </w:r>
    <w:r>
      <w:rPr>
        <w:sz w:val="24"/>
        <w:szCs w:val="24"/>
      </w:rPr>
      <w:t>/1</w:t>
    </w:r>
    <w:r w:rsidR="006B7970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15E49"/>
    <w:rsid w:val="00042D6B"/>
    <w:rsid w:val="000619B4"/>
    <w:rsid w:val="00082888"/>
    <w:rsid w:val="000A4EAC"/>
    <w:rsid w:val="000E14E3"/>
    <w:rsid w:val="000E6CF1"/>
    <w:rsid w:val="00100BB7"/>
    <w:rsid w:val="0010754C"/>
    <w:rsid w:val="0014199A"/>
    <w:rsid w:val="00196D99"/>
    <w:rsid w:val="001C525A"/>
    <w:rsid w:val="001D135B"/>
    <w:rsid w:val="001E0E90"/>
    <w:rsid w:val="00233CBC"/>
    <w:rsid w:val="00271527"/>
    <w:rsid w:val="0027724A"/>
    <w:rsid w:val="00286272"/>
    <w:rsid w:val="00287016"/>
    <w:rsid w:val="002F1C8B"/>
    <w:rsid w:val="002F3DB7"/>
    <w:rsid w:val="00300F6C"/>
    <w:rsid w:val="003039C3"/>
    <w:rsid w:val="00344AC6"/>
    <w:rsid w:val="0037066F"/>
    <w:rsid w:val="003A42D6"/>
    <w:rsid w:val="003F59E3"/>
    <w:rsid w:val="00416B7A"/>
    <w:rsid w:val="00431131"/>
    <w:rsid w:val="0045647A"/>
    <w:rsid w:val="0047559F"/>
    <w:rsid w:val="00475E08"/>
    <w:rsid w:val="004B535F"/>
    <w:rsid w:val="004E300B"/>
    <w:rsid w:val="005139DF"/>
    <w:rsid w:val="005576F8"/>
    <w:rsid w:val="005A7DA8"/>
    <w:rsid w:val="005B5323"/>
    <w:rsid w:val="005B65EB"/>
    <w:rsid w:val="005C216D"/>
    <w:rsid w:val="005F0255"/>
    <w:rsid w:val="006B7970"/>
    <w:rsid w:val="006D4DBD"/>
    <w:rsid w:val="007110AC"/>
    <w:rsid w:val="0073650D"/>
    <w:rsid w:val="0074238A"/>
    <w:rsid w:val="007704AF"/>
    <w:rsid w:val="00775063"/>
    <w:rsid w:val="007D7ACF"/>
    <w:rsid w:val="0081363C"/>
    <w:rsid w:val="00821D09"/>
    <w:rsid w:val="00833A3A"/>
    <w:rsid w:val="00833D81"/>
    <w:rsid w:val="0085079A"/>
    <w:rsid w:val="008606C6"/>
    <w:rsid w:val="008745B2"/>
    <w:rsid w:val="0089285D"/>
    <w:rsid w:val="008B6492"/>
    <w:rsid w:val="008C1CA2"/>
    <w:rsid w:val="008C224A"/>
    <w:rsid w:val="008F3E08"/>
    <w:rsid w:val="00906B1F"/>
    <w:rsid w:val="0092683C"/>
    <w:rsid w:val="00940CDA"/>
    <w:rsid w:val="00995F7F"/>
    <w:rsid w:val="009B2838"/>
    <w:rsid w:val="009D6EEE"/>
    <w:rsid w:val="009F659F"/>
    <w:rsid w:val="00A20599"/>
    <w:rsid w:val="00A21809"/>
    <w:rsid w:val="00A250E1"/>
    <w:rsid w:val="00A4712D"/>
    <w:rsid w:val="00A62D17"/>
    <w:rsid w:val="00A772F0"/>
    <w:rsid w:val="00A90D02"/>
    <w:rsid w:val="00AD35AC"/>
    <w:rsid w:val="00B06765"/>
    <w:rsid w:val="00B06791"/>
    <w:rsid w:val="00B52617"/>
    <w:rsid w:val="00B63BDF"/>
    <w:rsid w:val="00B71610"/>
    <w:rsid w:val="00B75093"/>
    <w:rsid w:val="00B91B95"/>
    <w:rsid w:val="00BC6403"/>
    <w:rsid w:val="00BD104E"/>
    <w:rsid w:val="00BE210E"/>
    <w:rsid w:val="00BE76DF"/>
    <w:rsid w:val="00BF507B"/>
    <w:rsid w:val="00BF5F8E"/>
    <w:rsid w:val="00C053E0"/>
    <w:rsid w:val="00C273F5"/>
    <w:rsid w:val="00C7073A"/>
    <w:rsid w:val="00C72788"/>
    <w:rsid w:val="00CA236A"/>
    <w:rsid w:val="00CB5AD8"/>
    <w:rsid w:val="00CD2B2A"/>
    <w:rsid w:val="00CF4A45"/>
    <w:rsid w:val="00D116CE"/>
    <w:rsid w:val="00D11DB4"/>
    <w:rsid w:val="00D309B5"/>
    <w:rsid w:val="00D41665"/>
    <w:rsid w:val="00D56E37"/>
    <w:rsid w:val="00D8226F"/>
    <w:rsid w:val="00D862C8"/>
    <w:rsid w:val="00D92338"/>
    <w:rsid w:val="00D96513"/>
    <w:rsid w:val="00DA1AB5"/>
    <w:rsid w:val="00DA5A60"/>
    <w:rsid w:val="00DB4943"/>
    <w:rsid w:val="00DD0E1A"/>
    <w:rsid w:val="00DF5D0D"/>
    <w:rsid w:val="00E72151"/>
    <w:rsid w:val="00EA6497"/>
    <w:rsid w:val="00EC0719"/>
    <w:rsid w:val="00F1433D"/>
    <w:rsid w:val="00F334AC"/>
    <w:rsid w:val="00F45B75"/>
    <w:rsid w:val="00F4774F"/>
    <w:rsid w:val="00F53D6F"/>
    <w:rsid w:val="00F5424A"/>
    <w:rsid w:val="00F97BFF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B06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7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7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7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7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B06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7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79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7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7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99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359</properties:Words>
  <properties:Characters>1911</properties:Characters>
  <properties:Lines>68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2018-02-21T13:33:00Z</dcterms:created>
  <dc:creator>Ante</dc:creator>
  <cp:lastModifiedBy>Valentina Delač</cp:lastModifiedBy>
  <cp:lastPrinted>2018-02-22T09:23:00Z</cp:lastPrinted>
  <dcterms:modified xmlns:xsi="http://www.w3.org/2001/XMLSchema-instance" xsi:type="dcterms:W3CDTF">2018-02-22T09:23:00Z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Miro Ravlić prijava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