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866be" w14:paraId="b0866be" w:rsidRDefault="00F54A6B" w:rsidP="00F54A6B" w:rsidR="00F54A6B">
      <w:pPr>
        <w:jc w:val="both"/>
        <w:outlineLvl w:val="0"/>
        <w15:collapsed w:val="false"/>
        <w:rPr>
          <w:rFonts w:cs="Times New Roman" w:hAnsi="Times New Roman" w:ascii="Times New Roman"/>
        </w:rPr>
      </w:pPr>
      <w:bookmarkStart w:name="_GoBack" w:id="0"/>
      <w:bookmarkEnd w:id="0"/>
      <w:r>
        <w:rPr>
          <w:rFonts w:cs="Times New Roman" w:hAnsi="Times New Roman" w:ascii="Times New Roman"/>
        </w:rPr>
        <w:tab/>
      </w:r>
    </w:p>
    <w:p w:rsidRDefault="00F54A6B" w:rsidP="00F54A6B" w:rsidR="00F54A6B">
      <w:pPr>
        <w:jc w:val="center"/>
        <w:rPr>
          <w:rFonts w:cs="Times New Roman" w:hAnsi="Times New Roman" w:ascii="Times New Roman"/>
        </w:rPr>
      </w:pPr>
      <w:r>
        <w:rPr>
          <w:rFonts w:cs="Times New Roman" w:hAnsi="Times New Roman" w:ascii="Times New Roman"/>
        </w:rPr>
        <w:t>R E P U B L I K A  H R V A T S K A</w:t>
      </w:r>
    </w:p>
    <w:p w:rsidRDefault="00F54A6B" w:rsidP="00F54A6B" w:rsidR="00F54A6B">
      <w:pPr>
        <w:jc w:val="center"/>
        <w:rPr>
          <w:rFonts w:cs="Times New Roman" w:hAnsi="Times New Roman" w:ascii="Times New Roman"/>
        </w:rPr>
      </w:pPr>
    </w:p>
    <w:p w:rsidRDefault="00F54A6B" w:rsidP="00F54A6B" w:rsidR="00F54A6B">
      <w:pPr>
        <w:jc w:val="center"/>
        <w:outlineLvl w:val="0"/>
        <w:rPr>
          <w:rFonts w:cs="Times New Roman" w:hAnsi="Times New Roman" w:ascii="Times New Roman"/>
        </w:rPr>
      </w:pPr>
      <w:r>
        <w:rPr>
          <w:rFonts w:cs="Times New Roman" w:hAnsi="Times New Roman" w:ascii="Times New Roman"/>
        </w:rPr>
        <w:t>R J E Š E N J E</w:t>
      </w:r>
    </w:p>
    <w:p w:rsidRDefault="00F54A6B" w:rsidP="00F54A6B" w:rsidR="00F54A6B">
      <w:pPr>
        <w:jc w:val="both"/>
        <w:rPr>
          <w:rFonts w:cs="Times New Roman"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Trgovački sud u Zagrebu po sucu pojedincu</w:t>
      </w:r>
      <w:r>
        <w:rPr>
          <w:rFonts w:hAnsi="Times New Roman" w:ascii="Times New Roman"/>
          <w:b/>
        </w:rPr>
        <w:t xml:space="preserve"> </w:t>
      </w:r>
      <w:r>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OIB:05937759187 i njegovim ovisnim i povezanim društvima, dana 8. ožujka  2018. godine</w:t>
      </w:r>
    </w:p>
    <w:p w:rsidRDefault="00F54A6B" w:rsidP="00F54A6B" w:rsidR="00F54A6B">
      <w:pPr>
        <w:jc w:val="center"/>
        <w:rPr>
          <w:rFonts w:cs="Times New Roman" w:hAnsi="Times New Roman" w:ascii="Times New Roman"/>
        </w:rPr>
      </w:pPr>
      <w:r>
        <w:rPr>
          <w:rFonts w:cs="Times New Roman" w:hAnsi="Times New Roman" w:ascii="Times New Roman"/>
        </w:rPr>
        <w:t>r i j e š i o   j e</w:t>
      </w:r>
    </w:p>
    <w:p w:rsidRDefault="00F54A6B" w:rsidP="00F54A6B" w:rsidR="00F54A6B">
      <w:pPr>
        <w:jc w:val="center"/>
        <w:rPr>
          <w:rFonts w:cs="Times New Roman" w:hAnsi="Times New Roman" w:ascii="Times New Roman"/>
        </w:rPr>
      </w:pPr>
    </w:p>
    <w:p w:rsidRDefault="00F54A6B" w:rsidP="00F54A6B" w:rsidR="00F54A6B">
      <w:pPr>
        <w:jc w:val="center"/>
        <w:rPr>
          <w:rFonts w:cs="Times New Roman" w:hAnsi="Times New Roman" w:ascii="Times New Roman"/>
        </w:rPr>
      </w:pPr>
    </w:p>
    <w:p w:rsidRDefault="00F54A6B" w:rsidP="00F54A6B" w:rsidR="00F54A6B">
      <w:pPr>
        <w:rPr>
          <w:rFonts w:cs="Times New Roman" w:hAnsi="Times New Roman" w:ascii="Times New Roman"/>
        </w:rPr>
      </w:pPr>
      <w:r>
        <w:rPr>
          <w:rFonts w:cs="Times New Roman" w:hAnsi="Times New Roman" w:ascii="Times New Roman"/>
        </w:rPr>
        <w:tab/>
      </w:r>
      <w:r>
        <w:rPr>
          <w:rFonts w:cs="Times New Roman" w:hAnsi="Times New Roman" w:ascii="Times New Roman"/>
          <w:b/>
        </w:rPr>
        <w:t>I</w:t>
      </w:r>
      <w:r>
        <w:rPr>
          <w:rFonts w:cs="Times New Roman" w:hAnsi="Times New Roman" w:ascii="Times New Roman"/>
        </w:rPr>
        <w:tab/>
        <w:t>Ispravljaju se izreke rješenja poslovni broj St-1138/17-2162 od 1. ožujka 2018. godine, te rješenje poslovni broj 1138/17-2167 od 2. ožujka 2018. godine u svim točkama u pogledu tablice rednog broja suda (za vjerovnike u postupku izvanredne uprave) tako da umjesto 1.072 treba pisati 10.072, umjesto 1.073 treba pisati 10.073, umjesto 1.074 treba pisati 10.074, umjesto 1.075 treba pisati 10.075, umjesto 1.076 treba pisati 10.076, umjesto 1.077 treba pisati 10.077, umjesto 1.078 treba pisati 10.078, umjesto 1.079 treba pisati 10.079, umjesto 1.080 treba pisati 10.080, umjesto 1.081 treba pisati 10.081, umjesto 1.082 treba pisati 10.082, umjesto 1.083 treba pisati 10.083, umjesto 1.084 treba pisati 10.084, umjesto 1.085 treba pisati 10.085, umjesto 1.086 treba pisati 10.086, umjesto 1.087 treba pisati 10.087, umjesto 1.088 treba pisati 10.088, umjesto 1.089 treba pisati 10.089.</w:t>
      </w:r>
    </w:p>
    <w:p w:rsidRDefault="00F54A6B" w:rsidP="00F54A6B" w:rsidR="00F54A6B">
      <w:pPr>
        <w:rPr>
          <w:rFonts w:cs="Times New Roman" w:hAnsi="Times New Roman" w:ascii="Times New Roman"/>
        </w:rPr>
      </w:pPr>
      <w:r>
        <w:rPr>
          <w:rFonts w:cs="Times New Roman" w:hAnsi="Times New Roman" w:ascii="Times New Roman"/>
        </w:rPr>
        <w:t xml:space="preserve">                      </w:t>
      </w:r>
    </w:p>
    <w:p w:rsidRDefault="00F54A6B" w:rsidP="00F54A6B" w:rsidR="00F54A6B">
      <w:pPr>
        <w:ind w:firstLine="720"/>
        <w:jc w:val="both"/>
        <w:rPr>
          <w:rFonts w:cs="Times New Roman" w:hAnsi="Times New Roman" w:ascii="Times New Roman"/>
        </w:rPr>
      </w:pPr>
      <w:r>
        <w:rPr>
          <w:rFonts w:cs="Times New Roman" w:hAnsi="Times New Roman" w:ascii="Times New Roman"/>
          <w:b/>
        </w:rPr>
        <w:t>II</w:t>
      </w:r>
      <w:r>
        <w:rPr>
          <w:rFonts w:cs="Times New Roman" w:hAnsi="Times New Roman" w:ascii="Times New Roman"/>
        </w:rPr>
        <w:tab/>
        <w:t>Ispravlja se nadalje izreka rješenja poslovni broj St-1138/17-2162 od 1. ožujka 2018. godine u točkama  I, IV, V, XIII u pogledu navođenja jamaca/sudužnika/regresnih dužnika i iznosa za koji se jamči na slijedeći način:</w:t>
      </w:r>
    </w:p>
    <w:p w:rsidRDefault="00F54A6B" w:rsidP="00F54A6B" w:rsidR="00F54A6B">
      <w:pPr>
        <w:jc w:val="both"/>
        <w:rPr>
          <w:rFonts w:cs="Times New Roman" w:hAnsi="Times New Roman" w:ascii="Times New Roman"/>
        </w:rPr>
      </w:pPr>
    </w:p>
    <w:p w:rsidRDefault="00F54A6B" w:rsidP="00F54A6B" w:rsidR="00F54A6B">
      <w:pPr>
        <w:ind w:firstLine="720"/>
        <w:jc w:val="both"/>
        <w:rPr>
          <w:rFonts w:hAnsi="Times New Roman" w:ascii="Times New Roman"/>
          <w:sz w:val="16"/>
          <w:szCs w:val="16"/>
        </w:rPr>
      </w:pPr>
      <w:r>
        <w:rPr>
          <w:rFonts w:hAnsi="Times New Roman" w:ascii="Times New Roman"/>
        </w:rPr>
        <w:t>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4.994.472,72 kune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AGROKOR TRGOVINA d.o.o. u iznosu od 4.994.472,72 kune te se stoga taj vjerovnik umjesto u točci IV izreke rješenja pod Rb. suda 6, Rb. tablica 716, uvrštava pod točku  I izreke rješenja kako slijedi:</w:t>
      </w:r>
      <w:r>
        <w:rPr>
          <w:rFonts w:hAnsi="Times New Roman" w:ascii="Times New Roman"/>
          <w:sz w:val="16"/>
          <w:szCs w:val="16"/>
        </w:rPr>
        <w:t xml:space="preserve"> </w:t>
      </w:r>
    </w:p>
    <w:p w:rsidRDefault="00F54A6B" w:rsidP="00F54A6B" w:rsidR="00F54A6B">
      <w:pPr>
        <w:ind w:firstLine="720"/>
        <w:jc w:val="both"/>
        <w:rPr>
          <w:rFonts w:hAnsi="Times New Roman" w:ascii="Times New Roman"/>
          <w:sz w:val="16"/>
          <w:szCs w:val="16"/>
        </w:rPr>
      </w:pPr>
    </w:p>
    <w:p w:rsidRDefault="00F54A6B" w:rsidP="00F54A6B" w:rsidR="00F54A6B">
      <w:pPr>
        <w:ind w:firstLine="720"/>
        <w:jc w:val="both"/>
        <w:rPr>
          <w:rFonts w:hAnsi="Times New Roman" w:ascii="Times New Roman"/>
          <w:sz w:val="16"/>
          <w:szCs w:val="16"/>
        </w:rPr>
      </w:pPr>
    </w:p>
    <w:tbl>
      <w:tblPr>
        <w:tblW w:type="auto" w:w="0"/>
        <w:tblInd w:type="dxa" w:w="-792"/>
        <w:tblLook w:val="04A0" w:noVBand="1" w:noHBand="0" w:lastColumn="0" w:firstColumn="1" w:lastRow="0" w:firstRow="1"/>
      </w:tblPr>
      <w:tblGrid>
        <w:gridCol w:w="585"/>
        <w:gridCol w:w="783"/>
        <w:gridCol w:w="1015"/>
        <w:gridCol w:w="1420"/>
        <w:gridCol w:w="1106"/>
        <w:gridCol w:w="1255"/>
        <w:gridCol w:w="1147"/>
        <w:gridCol w:w="1702"/>
        <w:gridCol w:w="1066"/>
      </w:tblGrid>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67"/>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10.072</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716</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 TRGOVINA D.O.O.</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4.994.472,72</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AGROLAGUNA D. 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BELJE D.D. DARDA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JAMNICA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LEDO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L.G. MOSLAVINA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MSTART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PIK-VINKOVCI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PIK VRBOVEC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POLIKLINIKA AVIVA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PROJEKTGRADNJA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SOJARA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SOLANA PAG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ROTO DINAMIC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TISAK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VELPRO CENTAR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690"/>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VUKOVARSKI POLJOPRIVREDNO INDUSTRIJSKI KOMBINAT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ZVIJEZDA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ŽITNJAK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bl>
    <w:p w:rsidRDefault="00F54A6B" w:rsidP="00F54A6B" w:rsidR="00F54A6B">
      <w:pPr>
        <w:jc w:val="both"/>
        <w:rPr>
          <w:rFonts w:hAnsi="Times New Roman" w:ascii="Times New Roman"/>
        </w:rPr>
      </w:pPr>
    </w:p>
    <w:p w:rsidRDefault="00F54A6B" w:rsidP="00F54A6B" w:rsidR="00F54A6B">
      <w:pPr>
        <w:jc w:val="both"/>
        <w:rPr>
          <w:rFonts w:hAnsi="Times New Roman" w:ascii="Times New Roman"/>
        </w:rPr>
      </w:pPr>
      <w:r>
        <w:rPr>
          <w:rFonts w:hAnsi="Times New Roman" w:ascii="Times New Roman"/>
        </w:rPr>
        <w:tab/>
      </w:r>
    </w:p>
    <w:p w:rsidRDefault="00F54A6B" w:rsidP="00F54A6B" w:rsidR="00F54A6B">
      <w:pPr>
        <w:ind w:firstLine="720"/>
        <w:jc w:val="both"/>
        <w:rPr>
          <w:rFonts w:hAnsi="Times New Roman" w:ascii="Times New Roman"/>
        </w:rPr>
      </w:pPr>
      <w:r>
        <w:rPr>
          <w:rFonts w:hAnsi="Times New Roman" w:ascii="Times New Roman"/>
        </w:rPr>
        <w:t>IV</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152.438.158,51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HOTELI ŽIVOGOŠĆE d.d.  u iznosu od 152.438.158,51 kuna te se stoga taj vjerovnik umjesto u točci IV izreke rješenja pod Rb. suda 12 Rb. tablica 2296, uvrštava pod točku  I izreke rješenja kako slijedi:</w:t>
      </w: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50"/>
        <w:gridCol w:w="729"/>
        <w:gridCol w:w="1110"/>
        <w:gridCol w:w="1294"/>
        <w:gridCol w:w="1083"/>
        <w:gridCol w:w="1034"/>
        <w:gridCol w:w="1202"/>
        <w:gridCol w:w="983"/>
        <w:gridCol w:w="1202"/>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10.075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2296</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HOTELI ŽIVOGOŠĆE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152.438.158,51</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KARISMA HOTELS ADRIATIC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152.438.158,51</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V</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6.360.291,57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LEDO d.d.  u iznosu od 6.360.291,57 kuna te se stoga taj vjerovnik umjesto u točci IV izreke rješenja pod Rb. suda 23 Rb. tablica 6026, uvrštava pod točku  I izreke rješenja kako slijedi:</w:t>
      </w:r>
    </w:p>
    <w:p w:rsidRDefault="00F54A6B" w:rsidP="00F54A6B" w:rsidR="00F54A6B">
      <w:pPr>
        <w:ind w:firstLine="720"/>
        <w:jc w:val="both"/>
        <w:rPr>
          <w:rFonts w:hAnsi="Times New Roman" w:ascii="Times New Roman"/>
        </w:rPr>
      </w:pPr>
    </w:p>
    <w:tbl>
      <w:tblPr>
        <w:tblW w:type="auto" w:w="0"/>
        <w:tblInd w:type="dxa" w:w="-792"/>
        <w:tblLook w:val="04A0" w:noVBand="1" w:noHBand="0" w:lastColumn="0" w:firstColumn="1" w:lastRow="0" w:firstRow="1"/>
      </w:tblPr>
      <w:tblGrid>
        <w:gridCol w:w="663"/>
        <w:gridCol w:w="752"/>
        <w:gridCol w:w="869"/>
        <w:gridCol w:w="1422"/>
        <w:gridCol w:w="1114"/>
        <w:gridCol w:w="1176"/>
        <w:gridCol w:w="1130"/>
        <w:gridCol w:w="1834"/>
        <w:gridCol w:w="1119"/>
      </w:tblGrid>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Iznos za koji se jamči (kn)</w:t>
            </w:r>
          </w:p>
        </w:tc>
      </w:tr>
      <w:tr w:rsidTr="00F54A6B" w:rsidR="00F54A6B">
        <w:trPr>
          <w:trHeight w:val="267"/>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10.076</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6026</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LEDO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TRG BANA JOSIPA JELAČIĆA 10,ZAGREB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6.360.291,57</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AGROKOR - TRGOVINA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AGROLAGUNA D. 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BELJE D.D. DARDA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JAMNICA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L.G. MOSLAVINA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MSTART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PIK-VINKOVCI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PIK VRBOVEC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POLIKLINIKA AVIVA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PROJEKTGRADNJA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SOJARA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SOLANA PAG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ROTO DINAMIC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TISAK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VELPRO CENTAR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690"/>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VUKOVARSKI POLJOPRIVREDNO INDUSTRIJSKI KOMBINAT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ZVIJEZDA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ŽITNJAK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bl>
    <w:p w:rsidRDefault="00F54A6B" w:rsidP="00F54A6B" w:rsidR="00F54A6B">
      <w:pPr>
        <w:jc w:val="both"/>
        <w:rPr>
          <w:rFonts w:hAnsi="Times New Roman" w:ascii="Times New Roman"/>
        </w:rPr>
      </w:pPr>
    </w:p>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XIII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11.829.679,62 kune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PET-PROM ULAGANJA d.o.o.   u iznosu od 11.829.679,62 kune te se stoga taj vjerovnik umjesto u točci IV izreke rješenja pod Rb. suda 27 Rb. tablica 6292, uvrštava pod točku  I izreke rješenja kako slijedi:</w:t>
      </w:r>
    </w:p>
    <w:p w:rsidRDefault="00F54A6B" w:rsidP="00F54A6B" w:rsidR="00F54A6B">
      <w:pPr>
        <w:jc w:val="both"/>
        <w:rPr>
          <w:rFonts w:hAnsi="Times New Roman" w:ascii="Times New Roman"/>
        </w:rPr>
      </w:pPr>
    </w:p>
    <w:p w:rsidRDefault="00F54A6B" w:rsidP="00F54A6B" w:rsidR="00F54A6B">
      <w:pPr>
        <w:ind w:firstLine="720"/>
        <w:jc w:val="both"/>
        <w:rPr>
          <w:rFonts w:hAnsi="Times New Roman" w:ascii="Times New Roman"/>
        </w:rPr>
      </w:pPr>
    </w:p>
    <w:tbl>
      <w:tblPr>
        <w:tblW w:type="auto" w:w="0"/>
        <w:tblInd w:type="dxa" w:w="-792"/>
        <w:tblLook w:val="04A0" w:noVBand="1" w:noHBand="0" w:lastColumn="0" w:firstColumn="1" w:lastRow="0" w:firstRow="1"/>
      </w:tblPr>
      <w:tblGrid>
        <w:gridCol w:w="667"/>
        <w:gridCol w:w="762"/>
        <w:gridCol w:w="1188"/>
        <w:gridCol w:w="1492"/>
        <w:gridCol w:w="1125"/>
        <w:gridCol w:w="1196"/>
        <w:gridCol w:w="1248"/>
        <w:gridCol w:w="1169"/>
        <w:gridCol w:w="1232"/>
      </w:tblGrid>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Iznos za koji se jamči (kn)</w:t>
            </w:r>
          </w:p>
        </w:tc>
      </w:tr>
      <w:tr w:rsidTr="00F54A6B" w:rsidR="00F54A6B">
        <w:trPr>
          <w:trHeight w:val="267"/>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10.084</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6292</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PET-PROM ULAGANJA D.O.O.</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TRG BANA JELAČIĆA 10, 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11.829.679,62</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11.829.679,62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11.829.679,62</w:t>
            </w:r>
          </w:p>
        </w:tc>
      </w:tr>
    </w:tbl>
    <w:p w:rsidRDefault="00F54A6B" w:rsidP="00F54A6B" w:rsidR="00F54A6B">
      <w:pPr>
        <w:jc w:val="both"/>
        <w:rPr>
          <w:rFonts w:hAnsi="Times New Roman" w:ascii="Times New Roman"/>
        </w:rPr>
      </w:pPr>
    </w:p>
    <w:p w:rsidRDefault="00F54A6B" w:rsidP="00F54A6B" w:rsidR="00F54A6B">
      <w:pPr>
        <w:jc w:val="both"/>
        <w:rPr>
          <w:rFonts w:hAnsi="Times New Roman" w:ascii="Times New Roman"/>
        </w:rPr>
      </w:pPr>
    </w:p>
    <w:p w:rsidRDefault="00F54A6B" w:rsidP="00F54A6B" w:rsidR="00F54A6B">
      <w:pPr>
        <w:jc w:val="both"/>
        <w:rPr>
          <w:rFonts w:hAnsi="Times New Roman" w:ascii="Times New Roman"/>
        </w:rPr>
      </w:pPr>
    </w:p>
    <w:p w:rsidRDefault="00F54A6B" w:rsidP="00F54A6B" w:rsidR="00F54A6B">
      <w:pPr>
        <w:jc w:val="both"/>
        <w:rPr>
          <w:rFonts w:hAnsi="Times New Roman" w:ascii="Times New Roman"/>
        </w:rPr>
      </w:pPr>
    </w:p>
    <w:p w:rsidRDefault="00F54A6B" w:rsidP="00F54A6B" w:rsidR="00F54A6B">
      <w:pPr>
        <w:ind w:firstLine="720"/>
        <w:outlineLvl w:val="0"/>
        <w:rPr>
          <w:rFonts w:cs="Times New Roman" w:hAnsi="Times New Roman" w:ascii="Times New Roman"/>
          <w:b/>
        </w:rPr>
      </w:pPr>
      <w:r>
        <w:rPr>
          <w:rFonts w:cs="Times New Roman" w:hAnsi="Times New Roman" w:ascii="Times New Roman"/>
          <w:b/>
        </w:rPr>
        <w:t xml:space="preserve">III </w:t>
      </w:r>
      <w:r>
        <w:rPr>
          <w:rFonts w:cs="Times New Roman" w:hAnsi="Times New Roman" w:ascii="Times New Roman"/>
          <w:b/>
        </w:rPr>
        <w:tab/>
        <w:t xml:space="preserve">Ispravljena rješenja poslovni broj St-1138/17-2162 od 1. ožujka 2018. godine i poslovni broj St-1138/17-2167 od 2. ožujka 2018. godine, objedinjena sada glase: </w:t>
      </w:r>
    </w:p>
    <w:p w:rsidRDefault="00F54A6B" w:rsidP="00F54A6B" w:rsidR="00F54A6B">
      <w:pPr>
        <w:outlineLvl w:val="0"/>
        <w:rPr>
          <w:rFonts w:cs="Times New Roman" w:hAnsi="Times New Roman" w:ascii="Times New Roman"/>
        </w:rPr>
      </w:pPr>
    </w:p>
    <w:p w:rsidRDefault="00F54A6B" w:rsidP="00F54A6B" w:rsidR="00F54A6B">
      <w:pPr>
        <w:ind w:firstLine="720"/>
        <w:jc w:val="both"/>
        <w:rPr>
          <w:rFonts w:hAnsi="Times New Roman" w:ascii="Times New Roman"/>
          <w:sz w:val="16"/>
          <w:szCs w:val="16"/>
        </w:rPr>
      </w:pPr>
      <w:r>
        <w:rPr>
          <w:rFonts w:hAnsi="Times New Roman" w:ascii="Times New Roman"/>
        </w:rPr>
        <w:t>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4.994.472,72 kune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AGROKOR TRGOVINA d.o.o. u iznosu od 4.994.472,72 kune te se stoga taj vjerovnik umjesto u točci IV izreke rješenja pod Rb. suda 6, Rb. tablica 716, uvrštava pod točku  I izreke rješenja kako slijedi:</w:t>
      </w:r>
      <w:r>
        <w:rPr>
          <w:rFonts w:hAnsi="Times New Roman" w:ascii="Times New Roman"/>
          <w:sz w:val="16"/>
          <w:szCs w:val="16"/>
        </w:rPr>
        <w:t xml:space="preserve"> </w:t>
      </w:r>
    </w:p>
    <w:p w:rsidRDefault="00F54A6B" w:rsidP="00F54A6B" w:rsidR="00F54A6B">
      <w:pPr>
        <w:ind w:firstLine="720"/>
        <w:jc w:val="both"/>
        <w:rPr>
          <w:rFonts w:hAnsi="Times New Roman" w:ascii="Times New Roman"/>
          <w:sz w:val="16"/>
          <w:szCs w:val="16"/>
        </w:rPr>
      </w:pPr>
    </w:p>
    <w:p w:rsidRDefault="00F54A6B" w:rsidP="00F54A6B" w:rsidR="00F54A6B">
      <w:pPr>
        <w:ind w:firstLine="720"/>
        <w:jc w:val="both"/>
        <w:rPr>
          <w:rFonts w:hAnsi="Times New Roman" w:ascii="Times New Roman"/>
          <w:sz w:val="16"/>
          <w:szCs w:val="16"/>
        </w:rPr>
      </w:pPr>
    </w:p>
    <w:tbl>
      <w:tblPr>
        <w:tblW w:type="auto" w:w="0"/>
        <w:tblInd w:type="dxa" w:w="-792"/>
        <w:tblLook w:val="04A0" w:noVBand="1" w:noHBand="0" w:lastColumn="0" w:firstColumn="1" w:lastRow="0" w:firstRow="1"/>
      </w:tblPr>
      <w:tblGrid>
        <w:gridCol w:w="585"/>
        <w:gridCol w:w="783"/>
        <w:gridCol w:w="1015"/>
        <w:gridCol w:w="1420"/>
        <w:gridCol w:w="1106"/>
        <w:gridCol w:w="1255"/>
        <w:gridCol w:w="1147"/>
        <w:gridCol w:w="1702"/>
        <w:gridCol w:w="1066"/>
      </w:tblGrid>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67"/>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10.072</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716</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 TRGOVINA D.O.O.</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4.994.472,72</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AGROLAGUNA D. 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BELJE D.D. DARDA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JAMNICA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LEDO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L.G. MOSLAVINA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MSTART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PIK-VINKOVCI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PIK VRBOVEC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POLIKLINIKA AVIVA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PROJEKTGRADNJA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SOJARA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SOLANA PAG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ROTO DINAMIC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TISAK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VELPRO CENTAR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690"/>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VUKOVARSKI POLJOPRIVREDNO INDUSTRIJSKI KOMBINAT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ZVIJEZDA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ŽITNJAK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4.971.972,72</w:t>
            </w:r>
          </w:p>
        </w:tc>
      </w:tr>
    </w:tbl>
    <w:p w:rsidRDefault="00F54A6B" w:rsidP="00F54A6B" w:rsidR="00F54A6B">
      <w:pPr>
        <w:jc w:val="both"/>
        <w:outlineLvl w:val="0"/>
        <w:rPr>
          <w:rFonts w:cs="Times New Roman"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II</w:t>
      </w:r>
      <w:r>
        <w:rPr>
          <w:rFonts w:hAnsi="Times New Roman" w:ascii="Times New Roman"/>
        </w:rPr>
        <w:tab/>
        <w:t>Utvrđuje se da je otklonjeno (povučeno) osporavanje tražbine vjerovnika</w:t>
      </w:r>
    </w:p>
    <w:p w:rsidRDefault="00F54A6B" w:rsidP="00F54A6B" w:rsidR="00F54A6B">
      <w:pPr>
        <w:jc w:val="both"/>
        <w:rPr>
          <w:rFonts w:hAnsi="Times New Roman" w:ascii="Times New Roman"/>
        </w:rPr>
      </w:pPr>
      <w:r>
        <w:rPr>
          <w:rFonts w:hAnsi="Times New Roman" w:ascii="Times New Roman"/>
        </w:rPr>
        <w:t xml:space="preserve">ZAGREBAČKA BANKA d.d. Zagreb, Trg bana Jelačića 10, OIB: </w:t>
      </w:r>
      <w:r>
        <w:rPr>
          <w:rFonts w:hAnsi="Times New Roman" w:ascii="Times New Roman"/>
          <w:color w:val="000000"/>
        </w:rPr>
        <w:t>92963223473</w:t>
      </w:r>
      <w:r>
        <w:rPr>
          <w:rFonts w:hAnsi="Times New Roman" w:ascii="Times New Roman"/>
        </w:rPr>
        <w:t xml:space="preserve"> u iznosu od 8,64 kune od strane osporavatelja ADRIS GRUPA d.d. Rovinj, Vladimira Nazora 1, OIB: 02023167977 te se stoga ispravlja  rješenje ovog suda poslovni broj St-1138/17-1855 od 15. siječnja 2018. g., tako da se navodi da je utvrđena novčana tražbina vjerovnika </w:t>
      </w:r>
      <w:r>
        <w:rPr>
          <w:rFonts w:hAnsi="Times New Roman" w:ascii="Times New Roman"/>
        </w:rPr>
        <w:lastRenderedPageBreak/>
        <w:t>ZAGREBAČKA BANKA d.d. Zagreb prema društvu ATLAS d.d. u iznosu od 8,64 kune te se stoga taj vjerovnik umjesto u točci IV izreke rješenja pod Rb. suda 7, Rb. tablica 1482, uvrštava pod točku  I izreke rješenja kako slijedi:</w:t>
      </w:r>
    </w:p>
    <w:tbl>
      <w:tblPr>
        <w:tblW w:type="auto" w:w="0"/>
        <w:jc w:val="center"/>
        <w:tblLook w:val="04A0" w:noVBand="1" w:noHBand="0" w:lastColumn="0" w:firstColumn="1" w:lastRow="0" w:firstRow="1"/>
      </w:tblPr>
      <w:tblGrid>
        <w:gridCol w:w="671"/>
        <w:gridCol w:w="770"/>
        <w:gridCol w:w="904"/>
        <w:gridCol w:w="1547"/>
        <w:gridCol w:w="1133"/>
        <w:gridCol w:w="1195"/>
        <w:gridCol w:w="1078"/>
        <w:gridCol w:w="1163"/>
        <w:gridCol w:w="826"/>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1482</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ATLAS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 xml:space="preserve">8,64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III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189.230.683,56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ENERGIJA GRADEC d.o.o.  u iznosu od 189.230.683,56 kuna te se stoga taj vjerovnik umjesto u točci IV izreke rješenja pod Rb. suda 10 Rb. tablica 2197, uvrštava pod točku  I izreke rješenja kako slijedi:</w:t>
      </w:r>
    </w:p>
    <w:tbl>
      <w:tblPr>
        <w:tblW w:type="auto" w:w="0"/>
        <w:jc w:val="center"/>
        <w:tblLook w:val="04A0" w:noVBand="1" w:noHBand="0" w:lastColumn="0" w:firstColumn="1" w:lastRow="0" w:firstRow="1"/>
      </w:tblPr>
      <w:tblGrid>
        <w:gridCol w:w="663"/>
        <w:gridCol w:w="756"/>
        <w:gridCol w:w="1054"/>
        <w:gridCol w:w="1447"/>
        <w:gridCol w:w="1118"/>
        <w:gridCol w:w="1132"/>
        <w:gridCol w:w="1295"/>
        <w:gridCol w:w="1072"/>
        <w:gridCol w:w="750"/>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10.074</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2197</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ENERGIJA GRADEC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189.230.683,56</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jc w:val="both"/>
        <w:outlineLvl w:val="0"/>
        <w:rPr>
          <w:rFonts w:cs="Times New Roman" w:hAnsi="Times New Roman" w:ascii="Times New Roman"/>
        </w:rPr>
      </w:pPr>
    </w:p>
    <w:p w:rsidRDefault="00F54A6B" w:rsidP="00F54A6B" w:rsidR="00F54A6B">
      <w:pPr>
        <w:jc w:val="both"/>
        <w:rPr>
          <w:rFonts w:hAnsi="Times New Roman" w:ascii="Times New Roman"/>
        </w:rPr>
      </w:pPr>
      <w:r>
        <w:rPr>
          <w:rFonts w:hAnsi="Times New Roman" w:ascii="Times New Roman"/>
        </w:rPr>
        <w:tab/>
      </w:r>
    </w:p>
    <w:p w:rsidRDefault="00F54A6B" w:rsidP="00F54A6B" w:rsidR="00F54A6B">
      <w:pPr>
        <w:ind w:firstLine="720"/>
        <w:jc w:val="both"/>
        <w:rPr>
          <w:rFonts w:hAnsi="Times New Roman" w:ascii="Times New Roman"/>
        </w:rPr>
      </w:pPr>
      <w:r>
        <w:rPr>
          <w:rFonts w:hAnsi="Times New Roman" w:ascii="Times New Roman"/>
        </w:rPr>
        <w:t>IV</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152.438.158,51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HOTELI ŽIVOGOŠĆE d.d.  u iznosu od 152.438.158,51 kuna te se stoga taj vjerovnik umjesto u točci IV izreke rješenja pod Rb. suda 12 Rb. tablica 2296, uvrštava pod točku  I izreke rješenja kako slijedi:</w:t>
      </w: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50"/>
        <w:gridCol w:w="729"/>
        <w:gridCol w:w="1110"/>
        <w:gridCol w:w="1294"/>
        <w:gridCol w:w="1083"/>
        <w:gridCol w:w="1034"/>
        <w:gridCol w:w="1202"/>
        <w:gridCol w:w="983"/>
        <w:gridCol w:w="1202"/>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10.075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2296</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HOTELI ŽIVOGOŠĆE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152.438.158,51</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KARISMA HOTELS ADRIATIC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152.438.158,51</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V</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6.360.291,57 kuna od strane osporavatelja ADRIS GRUPA d.d. Rovinj, Vladimira Nazora 1, OIB: 02023167977 te se stoga ispravlja  rješenje ovog suda poslovni broj St-1138/17-1855 od 15. siječnja 2018. g., tako da se navodi da je utvrđena novčana tražbina vjerovnika </w:t>
      </w:r>
      <w:r>
        <w:rPr>
          <w:rFonts w:hAnsi="Times New Roman" w:ascii="Times New Roman"/>
        </w:rPr>
        <w:lastRenderedPageBreak/>
        <w:t>ZAGREBAČKA BANKA d.d. Zagreb prema društvu LEDO d.d.  u iznosu od 6.360.291,57 kuna te se stoga taj vjerovnik umjesto u točci IV izreke rješenja pod Rb. suda 23 Rb. tablica 6026, uvrštava pod točku  I izreke rješenja kako slijedi:</w:t>
      </w:r>
    </w:p>
    <w:p w:rsidRDefault="00F54A6B" w:rsidP="00F54A6B" w:rsidR="00F54A6B">
      <w:pPr>
        <w:ind w:firstLine="720"/>
        <w:jc w:val="both"/>
        <w:rPr>
          <w:rFonts w:hAnsi="Times New Roman" w:ascii="Times New Roman"/>
        </w:rPr>
      </w:pPr>
    </w:p>
    <w:tbl>
      <w:tblPr>
        <w:tblW w:type="auto" w:w="0"/>
        <w:tblInd w:type="dxa" w:w="-792"/>
        <w:tblLook w:val="04A0" w:noVBand="1" w:noHBand="0" w:lastColumn="0" w:firstColumn="1" w:lastRow="0" w:firstRow="1"/>
      </w:tblPr>
      <w:tblGrid>
        <w:gridCol w:w="663"/>
        <w:gridCol w:w="752"/>
        <w:gridCol w:w="869"/>
        <w:gridCol w:w="1422"/>
        <w:gridCol w:w="1114"/>
        <w:gridCol w:w="1176"/>
        <w:gridCol w:w="1130"/>
        <w:gridCol w:w="1834"/>
        <w:gridCol w:w="1119"/>
      </w:tblGrid>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Iznos za koji se jamči (kn)</w:t>
            </w:r>
          </w:p>
        </w:tc>
      </w:tr>
      <w:tr w:rsidTr="00F54A6B" w:rsidR="00F54A6B">
        <w:trPr>
          <w:trHeight w:val="267"/>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10.076</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cs="Times New Roman" w:hAnsi="Times New Roman" w:ascii="Times New Roman"/>
                <w:color w:val="000000"/>
                <w:sz w:val="16"/>
                <w:szCs w:val="16"/>
              </w:rPr>
            </w:pPr>
            <w:r>
              <w:rPr>
                <w:rFonts w:cs="Times New Roman" w:hAnsi="Times New Roman" w:ascii="Times New Roman"/>
                <w:color w:val="000000"/>
                <w:sz w:val="16"/>
                <w:szCs w:val="16"/>
              </w:rPr>
              <w:t>6026</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LEDO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TRG BANA JOSIPA JELAČIĆA 10,ZAGREB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6.360.291,57</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AGROKOR - TRGOVINA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AGROLAGUNA D. 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BELJE D.D. DARDA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JAMNICA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L.G. MOSLAVINA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MSTART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PIK-VINKOVCI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PIK VRBOVEC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POLIKLINIKA AVIVA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PROJEKTGRADNJA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SOJARA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SOLANA PAG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ROTO DINAMIC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TISAK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VELPRO CENTAR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690"/>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VUKOVARSKI POLJOPRIVREDNO INDUSTRIJSKI KOMBINAT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ZVIJEZDA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cs="Times New Roman"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cs="Times New Roman" w:hAnsi="Times New Roman" w:ascii="Times New Roman"/>
                <w:color w:val="000000"/>
                <w:sz w:val="16"/>
                <w:szCs w:val="16"/>
              </w:rPr>
            </w:pPr>
            <w:r>
              <w:rPr>
                <w:rFonts w:cs="Times New Roman" w:hAnsi="Times New Roman" w:ascii="Times New Roman"/>
                <w:color w:val="000000"/>
                <w:sz w:val="16"/>
                <w:szCs w:val="16"/>
              </w:rPr>
              <w:t>ŽITNJAK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cs="Times New Roman" w:hAnsi="Times New Roman" w:ascii="Times New Roman"/>
                <w:color w:val="000000"/>
                <w:sz w:val="16"/>
                <w:szCs w:val="16"/>
              </w:rPr>
            </w:pPr>
            <w:r>
              <w:rPr>
                <w:rFonts w:cs="Times New Roman" w:hAnsi="Times New Roman" w:ascii="Times New Roman"/>
                <w:color w:val="000000"/>
                <w:sz w:val="16"/>
                <w:szCs w:val="16"/>
              </w:rPr>
              <w:t>6.355.001,45</w:t>
            </w:r>
          </w:p>
        </w:tc>
      </w:tr>
    </w:tbl>
    <w:p w:rsidRDefault="00F54A6B" w:rsidP="00F54A6B" w:rsidR="00F54A6B">
      <w:pPr>
        <w:jc w:val="both"/>
        <w:outlineLvl w:val="0"/>
        <w:rPr>
          <w:rFonts w:cs="Times New Roman" w:hAnsi="Times New Roman" w:ascii="Times New Roman"/>
        </w:rPr>
      </w:pPr>
    </w:p>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VI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5.591,41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ROTO DINAMIC d.o.o.  u iznosu od 5.591,41 kuna te se stoga taj vjerovnik umjesto u točci IV izreke rješenja pod Rb. suda 31 Rb. tablica 7763, uvrštava pod točku  I izreke rješenja kako slijedi:</w:t>
      </w:r>
    </w:p>
    <w:tbl>
      <w:tblPr>
        <w:tblW w:type="auto" w:w="0"/>
        <w:jc w:val="center"/>
        <w:tblLook w:val="04A0" w:noVBand="1" w:noHBand="0" w:lastColumn="0" w:firstColumn="1" w:lastRow="0" w:firstRow="1"/>
      </w:tblPr>
      <w:tblGrid>
        <w:gridCol w:w="669"/>
        <w:gridCol w:w="766"/>
        <w:gridCol w:w="1009"/>
        <w:gridCol w:w="1523"/>
        <w:gridCol w:w="1130"/>
        <w:gridCol w:w="1180"/>
        <w:gridCol w:w="1061"/>
        <w:gridCol w:w="1141"/>
        <w:gridCol w:w="808"/>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10.077</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7763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ROTO DINAMIC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5.591,41</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VII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2.040,48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VELPRO-CENTAR d.o.o.  u iznosu od 2.040,48 kuna te se stoga taj vjerovnik umjesto u točci IV izreke rješenja pod Rb. suda 33 Rb. tablica 9506, uvrštava pod točku  I izreke rješenja kako slijedi:</w:t>
      </w:r>
    </w:p>
    <w:tbl>
      <w:tblPr>
        <w:tblW w:type="auto" w:w="0"/>
        <w:jc w:val="center"/>
        <w:tblLook w:val="04A0" w:noVBand="1" w:noHBand="0" w:lastColumn="0" w:firstColumn="1" w:lastRow="0" w:firstRow="1"/>
      </w:tblPr>
      <w:tblGrid>
        <w:gridCol w:w="668"/>
        <w:gridCol w:w="767"/>
        <w:gridCol w:w="1000"/>
        <w:gridCol w:w="1525"/>
        <w:gridCol w:w="1130"/>
        <w:gridCol w:w="1182"/>
        <w:gridCol w:w="1062"/>
        <w:gridCol w:w="1143"/>
        <w:gridCol w:w="810"/>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10.078</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9506</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VELPRO-CENTAR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2.040,48</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VIII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12.650,00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VUKOVARSKO POLJOPRIVREDNO INDUSTRIJSKI KOMBINAT d.d.  u iznosu od 12.650,00 kuna te se stoga taj vjerovnik umjesto u točci IV izreke rješenja pod Rb. suda 34 Rb. tablica 9963, uvrštava pod točku  I izreke rješenja kako slijedi:</w:t>
      </w:r>
    </w:p>
    <w:tbl>
      <w:tblPr>
        <w:tblW w:type="auto" w:w="0"/>
        <w:jc w:val="center"/>
        <w:tblLook w:val="04A0" w:noVBand="1" w:noHBand="0" w:lastColumn="0" w:firstColumn="1" w:lastRow="0" w:firstRow="1"/>
      </w:tblPr>
      <w:tblGrid>
        <w:gridCol w:w="671"/>
        <w:gridCol w:w="770"/>
        <w:gridCol w:w="904"/>
        <w:gridCol w:w="1547"/>
        <w:gridCol w:w="1133"/>
        <w:gridCol w:w="1195"/>
        <w:gridCol w:w="1078"/>
        <w:gridCol w:w="1163"/>
        <w:gridCol w:w="826"/>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10.079</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9963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VUPIK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12.650,00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IX</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500.500,00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ZVIJEZDA d.d.  u iznosu od 500.500,00 kuna te se stoga taj vjerovnik umjesto u točci IV izreke rješenja pod Rb. suda 35 Rb. tablica 10460, uvrštava pod točku  I izreke rješenja kako slijedi:</w:t>
      </w: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69"/>
        <w:gridCol w:w="765"/>
        <w:gridCol w:w="1017"/>
        <w:gridCol w:w="1515"/>
        <w:gridCol w:w="1128"/>
        <w:gridCol w:w="1175"/>
        <w:gridCol w:w="1082"/>
        <w:gridCol w:w="1134"/>
        <w:gridCol w:w="802"/>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10460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ZVIJEZDA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500.500,00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lastRenderedPageBreak/>
        <w:t>X</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1.283.910,55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MLIJEČNO GOVEDARSTVO KLISA d.o.o.  u iznosu od 1.283.910,55 kuna te se stoga taj vjerovnik umjesto u točci IV izreke rješenja pod Rb. suda 24 Rb. tablica 6090, uvrštava pod točku  I izreke rješenja kako slijedi:</w:t>
      </w: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60"/>
        <w:gridCol w:w="746"/>
        <w:gridCol w:w="1478"/>
        <w:gridCol w:w="1383"/>
        <w:gridCol w:w="1108"/>
        <w:gridCol w:w="1092"/>
        <w:gridCol w:w="1104"/>
        <w:gridCol w:w="1014"/>
        <w:gridCol w:w="702"/>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10.081</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6090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MLIJEČNO GOVEDARSTVO KLISA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1.283.910,55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XI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500,00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MStart d.o.o.  u iznosu od 500,00 kuna te se stoga taj vjerovnik umjesto u točci IV izreke rješenja pod Rb. suda 25 Rb. tablica 6245, uvrštava pod točku  I izreke rješenja kako slijedi:</w:t>
      </w: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71"/>
        <w:gridCol w:w="770"/>
        <w:gridCol w:w="904"/>
        <w:gridCol w:w="1547"/>
        <w:gridCol w:w="1133"/>
        <w:gridCol w:w="1195"/>
        <w:gridCol w:w="1078"/>
        <w:gridCol w:w="1163"/>
        <w:gridCol w:w="826"/>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10.082</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6245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MStart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500,00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XII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8.758.161,43 kune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MULTIPLUS CARD d.o.o.  u iznosu od 8.758.161,43 kune te se stoga taj vjerovnik umjesto u točci IV izreke rješenja pod Rb. suda 26 Rb. tablica 6284, uvrštava pod točku  I izreke rješenja kako slijedi:</w:t>
      </w:r>
    </w:p>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65"/>
        <w:gridCol w:w="756"/>
        <w:gridCol w:w="1175"/>
        <w:gridCol w:w="1453"/>
        <w:gridCol w:w="1119"/>
        <w:gridCol w:w="1136"/>
        <w:gridCol w:w="1150"/>
        <w:gridCol w:w="1078"/>
        <w:gridCol w:w="755"/>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6284</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MULTIPLUS CARD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 xml:space="preserve">Zagreb, Trg bana Jelačića </w:t>
            </w:r>
            <w:r>
              <w:rPr>
                <w:rFonts w:hAnsi="Times New Roman" w:ascii="Times New Roman"/>
                <w:sz w:val="16"/>
                <w:szCs w:val="16"/>
              </w:rPr>
              <w:lastRenderedPageBreak/>
              <w:t>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lastRenderedPageBreak/>
              <w:t>8.758.161,43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jc w:val="both"/>
        <w:outlineLvl w:val="0"/>
        <w:rPr>
          <w:rFonts w:cs="Times New Roman" w:hAnsi="Times New Roman" w:ascii="Times New Roman"/>
        </w:rPr>
      </w:pPr>
    </w:p>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XIII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11.829.679,62 kune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PET-PROM ULAGANJA d.o.o.   u iznosu od 11.829.679,62 kune te se stoga taj vjerovnik umjesto u točci IV izreke rješenja pod Rb. suda 27 Rb. tablica 6292, uvrštava pod točku  I izreke rješenja kako slijedi:</w:t>
      </w:r>
    </w:p>
    <w:p w:rsidRDefault="00F54A6B" w:rsidP="00F54A6B" w:rsidR="00F54A6B">
      <w:pPr>
        <w:jc w:val="both"/>
        <w:rPr>
          <w:rFonts w:hAnsi="Times New Roman" w:ascii="Times New Roman"/>
        </w:rPr>
      </w:pPr>
    </w:p>
    <w:p w:rsidRDefault="00F54A6B" w:rsidP="00F54A6B" w:rsidR="00F54A6B">
      <w:pPr>
        <w:ind w:firstLine="720"/>
        <w:jc w:val="both"/>
        <w:rPr>
          <w:rFonts w:hAnsi="Times New Roman" w:ascii="Times New Roman"/>
        </w:rPr>
      </w:pPr>
    </w:p>
    <w:tbl>
      <w:tblPr>
        <w:tblW w:type="auto" w:w="0"/>
        <w:tblInd w:type="dxa" w:w="-792"/>
        <w:tblLook w:val="04A0" w:noVBand="1" w:noHBand="0" w:lastColumn="0" w:firstColumn="1" w:lastRow="0" w:firstRow="1"/>
      </w:tblPr>
      <w:tblGrid>
        <w:gridCol w:w="667"/>
        <w:gridCol w:w="762"/>
        <w:gridCol w:w="1188"/>
        <w:gridCol w:w="1492"/>
        <w:gridCol w:w="1125"/>
        <w:gridCol w:w="1196"/>
        <w:gridCol w:w="1248"/>
        <w:gridCol w:w="1169"/>
        <w:gridCol w:w="1232"/>
      </w:tblGrid>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cs="Times New Roman" w:hAnsi="Times New Roman" w:ascii="Times New Roman"/>
                <w:b/>
                <w:bCs/>
                <w:color w:val="000000"/>
                <w:sz w:val="18"/>
                <w:szCs w:val="18"/>
              </w:rPr>
            </w:pPr>
            <w:r>
              <w:rPr>
                <w:rFonts w:cs="Times New Roman" w:hAnsi="Times New Roman" w:ascii="Times New Roman"/>
                <w:b/>
                <w:bCs/>
                <w:color w:val="000000"/>
                <w:sz w:val="18"/>
                <w:szCs w:val="18"/>
              </w:rPr>
              <w:t>Iznos za koji se jamči (kn)</w:t>
            </w:r>
          </w:p>
        </w:tc>
      </w:tr>
      <w:tr w:rsidTr="00F54A6B" w:rsidR="00F54A6B">
        <w:trPr>
          <w:trHeight w:val="267"/>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10.084</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6292</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PET-PROM ULAGANJA D.O.O.</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TRG BANA JELAČIĆA 10, 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11.829.679,62</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11.829.679,62</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11.829.679,62</w:t>
            </w:r>
          </w:p>
        </w:tc>
      </w:tr>
    </w:tbl>
    <w:p w:rsidRDefault="00F54A6B" w:rsidP="00F54A6B" w:rsidR="00F54A6B">
      <w:pPr>
        <w:ind w:left="720"/>
        <w:jc w:val="both"/>
        <w:rPr>
          <w:rFonts w:hAnsi="Times New Roman" w:ascii="Times New Roman"/>
        </w:rPr>
      </w:pPr>
    </w:p>
    <w:p w:rsidRDefault="00F54A6B" w:rsidP="00F54A6B" w:rsidR="00F54A6B">
      <w:pPr>
        <w:ind w:left="720"/>
        <w:jc w:val="both"/>
        <w:rPr>
          <w:rFonts w:hAnsi="Times New Roman" w:ascii="Times New Roman"/>
        </w:rPr>
      </w:pPr>
      <w:r>
        <w:rPr>
          <w:rFonts w:hAnsi="Times New Roman" w:ascii="Times New Roman"/>
        </w:rPr>
        <w:t>XIV</w:t>
      </w:r>
      <w:r>
        <w:rPr>
          <w:rFonts w:hAnsi="Times New Roman" w:ascii="Times New Roman"/>
        </w:rPr>
        <w:tab/>
        <w:t xml:space="preserve">Utvrđuje se da je otklonjeno (povučeno) osporavanje tražbine vjerovnika </w:t>
      </w:r>
    </w:p>
    <w:p w:rsidRDefault="00F54A6B" w:rsidP="00F54A6B" w:rsidR="00F54A6B">
      <w:pPr>
        <w:jc w:val="both"/>
        <w:rPr>
          <w:rFonts w:hAnsi="Times New Roman" w:ascii="Times New Roman"/>
        </w:rPr>
      </w:pPr>
      <w:r>
        <w:rPr>
          <w:rFonts w:hAnsi="Times New Roman" w:ascii="Times New Roman"/>
        </w:rPr>
        <w:t xml:space="preserve">ZAGREBAČKA BANKA d.d. Zagreb, Trg bana Jelačića 10, OIB: </w:t>
      </w:r>
      <w:r>
        <w:rPr>
          <w:rFonts w:hAnsi="Times New Roman" w:ascii="Times New Roman"/>
          <w:color w:val="000000"/>
        </w:rPr>
        <w:t>92963223473</w:t>
      </w:r>
      <w:r>
        <w:rPr>
          <w:rFonts w:hAnsi="Times New Roman" w:ascii="Times New Roman"/>
        </w:rPr>
        <w:t xml:space="preserve"> u iznosu od 14.628,15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PIK-VRBOVEC d.d. u iznosu od 14.628,15 kuna te se stoga taj vjerovnik umjesto u točci IV izreke rješenja pod Rb. suda 28 Rb. tablica 6905, uvrštava pod točku  I izreke rješenja kako slijedi:</w:t>
      </w: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68"/>
        <w:gridCol w:w="765"/>
        <w:gridCol w:w="1040"/>
        <w:gridCol w:w="1516"/>
        <w:gridCol w:w="1128"/>
        <w:gridCol w:w="1176"/>
        <w:gridCol w:w="1056"/>
        <w:gridCol w:w="1135"/>
        <w:gridCol w:w="803"/>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6905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PIK-VRBOVEC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14.628,15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ind w:left="720"/>
        <w:jc w:val="both"/>
        <w:rPr>
          <w:rFonts w:hAnsi="Times New Roman" w:ascii="Times New Roman"/>
        </w:rPr>
      </w:pPr>
    </w:p>
    <w:p w:rsidRDefault="00F54A6B" w:rsidP="00F54A6B" w:rsidR="00F54A6B">
      <w:pPr>
        <w:ind w:left="720"/>
        <w:jc w:val="both"/>
        <w:rPr>
          <w:rFonts w:hAnsi="Times New Roman" w:ascii="Times New Roman"/>
        </w:rPr>
      </w:pPr>
      <w:r>
        <w:rPr>
          <w:rFonts w:hAnsi="Times New Roman" w:ascii="Times New Roman"/>
        </w:rPr>
        <w:t>XV</w:t>
      </w:r>
      <w:r>
        <w:rPr>
          <w:rFonts w:hAnsi="Times New Roman" w:ascii="Times New Roman"/>
        </w:rPr>
        <w:tab/>
        <w:t xml:space="preserve">Utvrđuje se da je otklonjeno (povučeno) osporavanje tražbine vjerovnika </w:t>
      </w:r>
    </w:p>
    <w:p w:rsidRDefault="00F54A6B" w:rsidP="00F54A6B" w:rsidR="00F54A6B">
      <w:pPr>
        <w:jc w:val="both"/>
        <w:rPr>
          <w:rFonts w:hAnsi="Times New Roman" w:ascii="Times New Roman"/>
        </w:rPr>
      </w:pPr>
      <w:r>
        <w:rPr>
          <w:rFonts w:hAnsi="Times New Roman" w:ascii="Times New Roman"/>
        </w:rPr>
        <w:t xml:space="preserve">ZAGREBAČKA BANKA d.d. Zagreb, Trg bana Jelačića 10, OIB: </w:t>
      </w:r>
      <w:r>
        <w:rPr>
          <w:rFonts w:hAnsi="Times New Roman" w:ascii="Times New Roman"/>
          <w:color w:val="000000"/>
        </w:rPr>
        <w:t>92963223473</w:t>
      </w:r>
      <w:r>
        <w:rPr>
          <w:rFonts w:hAnsi="Times New Roman" w:ascii="Times New Roman"/>
        </w:rPr>
        <w:t xml:space="preserve"> u iznosu od 1.784.598,71 kunu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PIK-VINKOVCI d.d. u iznosu od 1.784.598,71 kunu te se stoga taj vjerovnik umjesto u točci IV izreke rješenja pod Rb. suda 30 Rb. tablica 7343, uvrštava pod točku  I izreke rješenja kako slijedi:</w:t>
      </w: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66"/>
        <w:gridCol w:w="760"/>
        <w:gridCol w:w="1057"/>
        <w:gridCol w:w="1480"/>
        <w:gridCol w:w="1123"/>
        <w:gridCol w:w="1154"/>
        <w:gridCol w:w="1168"/>
        <w:gridCol w:w="1103"/>
        <w:gridCol w:w="776"/>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lastRenderedPageBreak/>
              <w:t>10.086</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7343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PIK-VINKOVCI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sz w:val="16"/>
                <w:szCs w:val="16"/>
              </w:rPr>
              <w:t>1.784.598,71</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jc w:val="both"/>
        <w:outlineLvl w:val="0"/>
        <w:rPr>
          <w:rFonts w:cs="Times New Roman" w:hAnsi="Times New Roman" w:ascii="Times New Roman"/>
        </w:rPr>
      </w:pPr>
    </w:p>
    <w:p w:rsidRDefault="00F54A6B" w:rsidP="00F54A6B" w:rsidR="00F54A6B">
      <w:pPr>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 xml:space="preserve">XVI Utvrđuje se da je od iznosa 468.897.825,58 kuna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95.968.675,58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AGROKOR d.d. u iznosu od 95.968.675,58 kuna te se stoga taj vjerovnik za navedeni iznos od 95.968.675,58 kuna umjesto u točci IV izreke rješenja pod Rb. suda 2, Rb. tablica 341, uvrštava pod točku  I izreke rješenja kako slijedi: </w:t>
      </w:r>
    </w:p>
    <w:tbl>
      <w:tblPr>
        <w:tblW w:type="auto" w:w="0"/>
        <w:jc w:val="center"/>
        <w:tblLook w:val="04A0" w:noVBand="1" w:noHBand="0" w:lastColumn="0" w:firstColumn="1" w:lastRow="0" w:firstRow="1"/>
      </w:tblPr>
      <w:tblGrid>
        <w:gridCol w:w="665"/>
        <w:gridCol w:w="759"/>
        <w:gridCol w:w="1040"/>
        <w:gridCol w:w="1467"/>
        <w:gridCol w:w="1121"/>
        <w:gridCol w:w="1145"/>
        <w:gridCol w:w="1233"/>
        <w:gridCol w:w="1091"/>
        <w:gridCol w:w="766"/>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10.087</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341</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95.968.675,58</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jc w:val="both"/>
        <w:rPr>
          <w:rFonts w:hAnsi="Times New Roman" w:ascii="Times New Roman"/>
        </w:rPr>
      </w:pPr>
    </w:p>
    <w:p w:rsidRDefault="00F54A6B" w:rsidP="00F54A6B" w:rsidR="00F54A6B">
      <w:pPr>
        <w:jc w:val="both"/>
        <w:rPr>
          <w:rFonts w:hAnsi="Times New Roman" w:ascii="Times New Roman"/>
        </w:rPr>
      </w:pPr>
      <w:r>
        <w:rPr>
          <w:rFonts w:hAnsi="Times New Roman" w:ascii="Times New Roman"/>
        </w:rPr>
        <w:t xml:space="preserve">dok i dalje vjerovniku ZAGREBAČKA BANKA d.d. ostaje osporen iznos novčane tražbine od 372.929.150,00 kuna od strane vjerovnika ADRIS GRUPA d.d., te točka IV izreke rješenja rb. suda 2, rb. tablica 341 sada glasi:  </w:t>
      </w:r>
    </w:p>
    <w:tbl>
      <w:tblPr>
        <w:tblW w:type="auto" w:w="0"/>
        <w:tblInd w:type="dxa" w:w="-792"/>
        <w:tblLook w:val="04A0" w:noVBand="1" w:noHBand="0" w:lastColumn="0" w:firstColumn="1" w:lastRow="0" w:firstRow="1"/>
      </w:tblPr>
      <w:tblGrid>
        <w:gridCol w:w="276"/>
        <w:gridCol w:w="572"/>
        <w:gridCol w:w="822"/>
        <w:gridCol w:w="1069"/>
        <w:gridCol w:w="927"/>
        <w:gridCol w:w="873"/>
        <w:gridCol w:w="900"/>
        <w:gridCol w:w="894"/>
        <w:gridCol w:w="888"/>
        <w:gridCol w:w="974"/>
        <w:gridCol w:w="892"/>
        <w:gridCol w:w="992"/>
      </w:tblGrid>
      <w:tr w:rsidTr="00F54A6B" w:rsidR="00F54A6B">
        <w:trPr>
          <w:trHeight w:val="365"/>
        </w:trPr>
        <w:tc>
          <w:tcPr>
            <w:tcW w:type="auto" w:w="0"/>
            <w:gridSpan w:val="12"/>
            <w:tcBorders>
              <w:top w:space="0" w:sz="4" w:color="auto" w:val="single"/>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b/>
                <w:bCs/>
                <w:color w:val="000000"/>
                <w:sz w:val="16"/>
                <w:szCs w:val="16"/>
              </w:rPr>
            </w:pPr>
            <w:r>
              <w:rPr>
                <w:rFonts w:hAnsi="Times New Roman" w:ascii="Times New Roman"/>
                <w:b/>
                <w:bCs/>
                <w:color w:val="000000"/>
                <w:sz w:val="16"/>
                <w:szCs w:val="16"/>
              </w:rPr>
              <w:t>AGROKOR D.D., ZAGREB (GRAD ZAGREB), MARIJANA ČAVIĆA 1, OIB: 05937759187</w:t>
            </w:r>
          </w:p>
        </w:tc>
      </w:tr>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ind w:left="-250"/>
              <w:jc w:val="center"/>
              <w:rPr>
                <w:rFonts w:hAnsi="Times New Roman" w:ascii="Times New Roman"/>
                <w:b/>
                <w:bCs/>
                <w:color w:val="000000"/>
                <w:sz w:val="12"/>
                <w:szCs w:val="12"/>
              </w:rPr>
            </w:pPr>
            <w:r>
              <w:rPr>
                <w:rFonts w:hAnsi="Times New Roman" w:ascii="Times New Roman"/>
                <w:b/>
                <w:bCs/>
                <w:color w:val="000000"/>
                <w:sz w:val="12"/>
                <w:szCs w:val="12"/>
              </w:rPr>
              <w:t>RB</w:t>
            </w:r>
          </w:p>
          <w:p w:rsidRDefault="00F54A6B" w:rsidR="00F54A6B">
            <w:pPr>
              <w:spacing w:lineRule="auto" w:line="276"/>
              <w:ind w:left="-250"/>
              <w:jc w:val="center"/>
              <w:rPr>
                <w:rFonts w:hAnsi="Times New Roman" w:ascii="Times New Roman"/>
                <w:b/>
                <w:bCs/>
                <w:color w:val="000000"/>
                <w:sz w:val="12"/>
                <w:szCs w:val="12"/>
              </w:rPr>
            </w:pPr>
            <w:r>
              <w:rPr>
                <w:rFonts w:hAnsi="Times New Roman" w:ascii="Times New Roman"/>
                <w:b/>
                <w:bCs/>
                <w:color w:val="000000"/>
                <w:sz w:val="12"/>
                <w:szCs w:val="12"/>
              </w:rPr>
              <w:t>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0"/>
                <w:szCs w:val="10"/>
              </w:rPr>
            </w:pPr>
            <w:r>
              <w:rPr>
                <w:rFonts w:hAnsi="Times New Roman" w:ascii="Times New Roman"/>
                <w:b/>
                <w:bCs/>
                <w:color w:val="000000"/>
                <w:sz w:val="10"/>
                <w:szCs w:val="10"/>
              </w:rPr>
              <w:t>Vjerovnik kojem se osporava - naziv</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Vjerovnik kojem se osporava - OIB</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0"/>
                <w:szCs w:val="10"/>
              </w:rPr>
            </w:pPr>
            <w:r>
              <w:rPr>
                <w:rFonts w:hAnsi="Times New Roman" w:ascii="Times New Roman"/>
                <w:b/>
                <w:bCs/>
                <w:color w:val="000000"/>
                <w:sz w:val="10"/>
                <w:szCs w:val="10"/>
              </w:rPr>
              <w:t>Vjerovnik kojem se osporava - adresa/sjediše</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Osporavatelj naziv</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Osporavatelj OIB</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0"/>
                <w:szCs w:val="10"/>
              </w:rPr>
            </w:pPr>
            <w:r>
              <w:rPr>
                <w:rFonts w:hAnsi="Times New Roman" w:ascii="Times New Roman"/>
                <w:b/>
                <w:bCs/>
                <w:color w:val="000000"/>
                <w:sz w:val="10"/>
                <w:szCs w:val="10"/>
              </w:rPr>
              <w:t>Osporavatelj adresa/sjedišta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Iznos osporavanja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Iznos za koji se jamči (kn)</w:t>
            </w:r>
          </w:p>
        </w:tc>
      </w:tr>
      <w:tr w:rsidTr="00F54A6B" w:rsidR="00F54A6B">
        <w:trPr>
          <w:trHeight w:val="345"/>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2</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341</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ADRIS GRUPA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82023167977</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0"/>
                <w:szCs w:val="10"/>
              </w:rPr>
            </w:pPr>
            <w:r>
              <w:rPr>
                <w:rFonts w:hAnsi="Times New Roman" w:ascii="Times New Roman"/>
                <w:color w:val="000000"/>
                <w:sz w:val="10"/>
                <w:szCs w:val="10"/>
              </w:rPr>
              <w:t xml:space="preserve">VLADIMIRA NAZORA 1, ROVINJ </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 xml:space="preserve">372.929.150,00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 TRGOVINA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468.897.825,58</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JAMNICA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468.897.825,58</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468.897.825,58</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LEDO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90.998.385,73</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PIK-VINKOVCI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468.897.825,58</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ZVIJEZDA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468.897.825,58</w:t>
            </w:r>
          </w:p>
        </w:tc>
      </w:tr>
    </w:tbl>
    <w:p w:rsidRDefault="00F54A6B" w:rsidP="00F54A6B" w:rsidR="00F54A6B">
      <w:pPr>
        <w:jc w:val="both"/>
        <w:rPr>
          <w:rFonts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XVII</w:t>
      </w:r>
      <w:r>
        <w:rPr>
          <w:rFonts w:hAnsi="Times New Roman" w:ascii="Times New Roman"/>
        </w:rPr>
        <w:tab/>
        <w:t xml:space="preserve">Utvrđuje se da je od iznosa 1.545.665.360,91 kuna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1.248.205.360,91 kunu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KONZUM d.d. u iznosu od 1.248.205.360,91 kunu te se stoga taj vjerovnik umjesto u točci IV izreke rješenja pod Rb. suda 22, Rb. tablica 5355, uvrštava pod točku  I izreke rješenja kako slijedi: </w:t>
      </w:r>
    </w:p>
    <w:p w:rsidRDefault="00F54A6B" w:rsidP="00F54A6B" w:rsidR="00F54A6B">
      <w:pPr>
        <w:ind w:firstLine="720"/>
        <w:jc w:val="both"/>
        <w:rPr>
          <w:rFonts w:hAnsi="Times New Roman" w:ascii="Times New Roman"/>
        </w:rPr>
      </w:pPr>
    </w:p>
    <w:p w:rsidRDefault="00F54A6B" w:rsidP="00F54A6B" w:rsidR="00F54A6B">
      <w:pPr>
        <w:ind w:firstLine="720"/>
        <w:jc w:val="both"/>
        <w:rPr>
          <w:rFonts w:hAnsi="Times New Roman" w:ascii="Times New Roman"/>
        </w:rPr>
      </w:pPr>
    </w:p>
    <w:tbl>
      <w:tblPr>
        <w:tblW w:type="auto" w:w="0"/>
        <w:jc w:val="center"/>
        <w:tblLook w:val="04A0" w:noVBand="1" w:noHBand="0" w:lastColumn="0" w:firstColumn="1" w:lastRow="0" w:firstRow="1"/>
      </w:tblPr>
      <w:tblGrid>
        <w:gridCol w:w="665"/>
        <w:gridCol w:w="755"/>
        <w:gridCol w:w="952"/>
        <w:gridCol w:w="1444"/>
        <w:gridCol w:w="1117"/>
        <w:gridCol w:w="1131"/>
        <w:gridCol w:w="1406"/>
        <w:gridCol w:w="1069"/>
        <w:gridCol w:w="748"/>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 xml:space="preserve">Jamci/ sudužnici /regresni </w:t>
            </w:r>
            <w:r>
              <w:rPr>
                <w:rFonts w:hAnsi="Times New Roman" w:ascii="Times New Roman"/>
                <w:b/>
                <w:bCs/>
                <w:color w:val="000000"/>
                <w:sz w:val="18"/>
                <w:szCs w:val="18"/>
              </w:rPr>
              <w:lastRenderedPageBreak/>
              <w:t>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lastRenderedPageBreak/>
              <w:t xml:space="preserve">Iznos za koji se </w:t>
            </w:r>
            <w:r>
              <w:rPr>
                <w:rFonts w:hAnsi="Times New Roman" w:ascii="Times New Roman"/>
                <w:b/>
                <w:bCs/>
                <w:color w:val="000000"/>
                <w:sz w:val="18"/>
                <w:szCs w:val="18"/>
              </w:rPr>
              <w:lastRenderedPageBreak/>
              <w:t>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lastRenderedPageBreak/>
              <w:t>10.088</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5355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KONZUM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1.248.205.360,91</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jc w:val="both"/>
        <w:rPr>
          <w:rFonts w:hAnsi="Times New Roman" w:ascii="Times New Roman"/>
        </w:rPr>
      </w:pPr>
    </w:p>
    <w:p w:rsidRDefault="00F54A6B" w:rsidP="00F54A6B" w:rsidR="00F54A6B">
      <w:pPr>
        <w:jc w:val="both"/>
        <w:rPr>
          <w:rFonts w:hAnsi="Times New Roman" w:ascii="Times New Roman"/>
        </w:rPr>
      </w:pPr>
      <w:r>
        <w:rPr>
          <w:rFonts w:hAnsi="Times New Roman" w:ascii="Times New Roman"/>
        </w:rPr>
        <w:t xml:space="preserve">dok i dalje vjerovniku ZAGREBAČKA BANKA d.d. ostaje osporen iznos novčane tražbine od 297.460.000,00 kuna od strane vjerovnika ADRIS GRUPA d.d., te točka IV izreke rješenja rb. suda 22, rb. tablica 5355 sada glasi:  </w:t>
      </w:r>
    </w:p>
    <w:tbl>
      <w:tblPr>
        <w:tblW w:type="auto" w:w="0"/>
        <w:tblInd w:type="dxa" w:w="-792"/>
        <w:tblLook w:val="04A0" w:noVBand="1" w:noHBand="0" w:lastColumn="0" w:firstColumn="1" w:lastRow="0" w:firstRow="1"/>
      </w:tblPr>
      <w:tblGrid>
        <w:gridCol w:w="436"/>
        <w:gridCol w:w="602"/>
        <w:gridCol w:w="706"/>
        <w:gridCol w:w="870"/>
        <w:gridCol w:w="990"/>
        <w:gridCol w:w="1071"/>
        <w:gridCol w:w="942"/>
        <w:gridCol w:w="932"/>
        <w:gridCol w:w="964"/>
        <w:gridCol w:w="909"/>
        <w:gridCol w:w="949"/>
        <w:gridCol w:w="708"/>
      </w:tblGrid>
      <w:tr w:rsidTr="00F54A6B" w:rsidR="00F54A6B">
        <w:trPr>
          <w:trHeight w:val="365"/>
        </w:trPr>
        <w:tc>
          <w:tcPr>
            <w:tcW w:type="auto" w:w="0"/>
            <w:gridSpan w:val="12"/>
            <w:tcBorders>
              <w:top w:space="0" w:sz="4" w:color="auto" w:val="single"/>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b/>
                <w:bCs/>
                <w:color w:val="000000"/>
                <w:sz w:val="16"/>
                <w:szCs w:val="16"/>
              </w:rPr>
            </w:pPr>
            <w:r>
              <w:rPr>
                <w:rFonts w:hAnsi="Times New Roman" w:ascii="Times New Roman"/>
                <w:b/>
                <w:bCs/>
                <w:color w:val="000000"/>
                <w:sz w:val="16"/>
                <w:szCs w:val="16"/>
              </w:rPr>
              <w:t>KONZUM D.D., ZAGREB (GRAD ZAGREB), MARIJANA ČAVIĆA 1/A, OIB: 29955634590</w:t>
            </w:r>
          </w:p>
        </w:tc>
      </w:tr>
      <w:tr w:rsidTr="00F54A6B" w:rsidR="00F54A6B">
        <w:trPr>
          <w:trHeight w:val="612"/>
        </w:trPr>
        <w:tc>
          <w:tcPr>
            <w:tcW w:type="auto" w:w="0"/>
            <w:tcBorders>
              <w:top w:val="nil"/>
              <w:left w:space="0" w:sz="4" w:color="auto" w:val="single"/>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RB sud</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RB tablica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Tvrtka dužnika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0"/>
                <w:szCs w:val="10"/>
              </w:rPr>
            </w:pPr>
            <w:r>
              <w:rPr>
                <w:rFonts w:hAnsi="Times New Roman" w:ascii="Times New Roman"/>
                <w:b/>
                <w:bCs/>
                <w:color w:val="000000"/>
                <w:sz w:val="10"/>
                <w:szCs w:val="10"/>
              </w:rPr>
              <w:t>Vjerovnik kojem se osporava - naziv</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Vjerovnik kojem se osporava - OIB</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0"/>
                <w:szCs w:val="10"/>
              </w:rPr>
            </w:pPr>
            <w:r>
              <w:rPr>
                <w:rFonts w:hAnsi="Times New Roman" w:ascii="Times New Roman"/>
                <w:b/>
                <w:bCs/>
                <w:color w:val="000000"/>
                <w:sz w:val="10"/>
                <w:szCs w:val="10"/>
              </w:rPr>
              <w:t>Vjerovnik kojem se osporava - adresa/sjediše</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Osporavatelj naziv</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Osporavatelj OIB</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0"/>
                <w:szCs w:val="10"/>
              </w:rPr>
            </w:pPr>
            <w:r>
              <w:rPr>
                <w:rFonts w:hAnsi="Times New Roman" w:ascii="Times New Roman"/>
                <w:b/>
                <w:bCs/>
                <w:color w:val="000000"/>
                <w:sz w:val="10"/>
                <w:szCs w:val="10"/>
              </w:rPr>
              <w:t>Osporavatelj adresa/sjedišta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Iznos osporavanja</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Jamci/ sudužnici /regresni dužnici</w:t>
            </w:r>
          </w:p>
        </w:tc>
        <w:tc>
          <w:tcPr>
            <w:tcW w:type="auto" w:w="0"/>
            <w:tcBorders>
              <w:top w:val="nil"/>
              <w:left w:val="nil"/>
              <w:bottom w:space="0" w:sz="4" w:color="auto" w:val="single"/>
              <w:right w:space="0" w:sz="4" w:color="auto" w:val="single"/>
            </w:tcBorders>
            <w:hideMark/>
          </w:tcPr>
          <w:p w:rsidRDefault="00F54A6B" w:rsidR="00F54A6B">
            <w:pPr>
              <w:spacing w:lineRule="auto" w:line="276"/>
              <w:jc w:val="center"/>
              <w:rPr>
                <w:rFonts w:hAnsi="Times New Roman" w:ascii="Times New Roman"/>
                <w:b/>
                <w:bCs/>
                <w:color w:val="000000"/>
                <w:sz w:val="12"/>
                <w:szCs w:val="12"/>
              </w:rPr>
            </w:pPr>
            <w:r>
              <w:rPr>
                <w:rFonts w:hAnsi="Times New Roman" w:ascii="Times New Roman"/>
                <w:b/>
                <w:bCs/>
                <w:color w:val="000000"/>
                <w:sz w:val="12"/>
                <w:szCs w:val="12"/>
              </w:rPr>
              <w:t>Iznos za koji se jamči (kn)</w:t>
            </w:r>
          </w:p>
        </w:tc>
      </w:tr>
    </w:tbl>
    <w:p w:rsidRDefault="00F54A6B" w:rsidP="00F54A6B" w:rsidR="00F54A6B">
      <w:pPr>
        <w:jc w:val="both"/>
        <w:rPr>
          <w:rFonts w:hAnsi="Times New Roman" w:ascii="Times New Roman"/>
        </w:rPr>
      </w:pPr>
    </w:p>
    <w:tbl>
      <w:tblPr>
        <w:tblW w:type="auto" w:w="0"/>
        <w:tblInd w:type="dxa" w:w="-792"/>
        <w:tblLook w:val="04A0" w:noVBand="1" w:noHBand="0" w:lastColumn="0" w:firstColumn="1" w:lastRow="0" w:firstRow="1"/>
      </w:tblPr>
      <w:tblGrid>
        <w:gridCol w:w="336"/>
        <w:gridCol w:w="456"/>
        <w:gridCol w:w="787"/>
        <w:gridCol w:w="1001"/>
        <w:gridCol w:w="876"/>
        <w:gridCol w:w="1025"/>
        <w:gridCol w:w="733"/>
        <w:gridCol w:w="876"/>
        <w:gridCol w:w="944"/>
        <w:gridCol w:w="966"/>
        <w:gridCol w:w="1023"/>
        <w:gridCol w:w="1056"/>
      </w:tblGrid>
      <w:tr w:rsidTr="00F54A6B" w:rsidR="00F54A6B">
        <w:trPr>
          <w:trHeight w:val="267"/>
        </w:trPr>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22</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2"/>
                <w:szCs w:val="12"/>
              </w:rPr>
            </w:pPr>
            <w:r>
              <w:rPr>
                <w:rFonts w:hAnsi="Times New Roman" w:ascii="Times New Roman"/>
                <w:color w:val="000000"/>
                <w:sz w:val="12"/>
                <w:szCs w:val="12"/>
              </w:rPr>
              <w:t>5355</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KONZUM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0"/>
                <w:szCs w:val="10"/>
              </w:rPr>
            </w:pPr>
            <w:r>
              <w:rPr>
                <w:rFonts w:hAnsi="Times New Roman" w:ascii="Times New Roman"/>
                <w:color w:val="000000"/>
                <w:sz w:val="10"/>
                <w:szCs w:val="10"/>
              </w:rPr>
              <w:t>ZAGREBAČKA BANKA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ADRIS GRUPA D.D.</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82023167977</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0"/>
                <w:szCs w:val="10"/>
              </w:rPr>
            </w:pPr>
            <w:r>
              <w:rPr>
                <w:rFonts w:hAnsi="Times New Roman" w:ascii="Times New Roman"/>
                <w:color w:val="000000"/>
                <w:sz w:val="10"/>
                <w:szCs w:val="10"/>
              </w:rPr>
              <w:t>VLADIMIRA NAZORA 1, ROVINJ</w:t>
            </w:r>
          </w:p>
        </w:tc>
        <w:tc>
          <w:tcPr>
            <w:tcW w:type="auto" w:w="0"/>
            <w:vMerge w:val="restart"/>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297.460.000,00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1.540.653.669,04</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AGROKOR - TRGOVINA D.O.O.</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1.540.653.669,04</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JAMNICA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1.540.653.669,04</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PIK-VINKOVCI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1.540.653.669,04</w:t>
            </w:r>
          </w:p>
        </w:tc>
      </w:tr>
      <w:tr w:rsidTr="00F54A6B" w:rsidR="00F54A6B">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ZVIJEZDA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1.540.653.669,04</w:t>
            </w:r>
          </w:p>
        </w:tc>
      </w:tr>
      <w:tr w:rsidTr="00F54A6B" w:rsidR="00F54A6B">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F54A6B" w:rsidR="00F54A6B">
            <w:pPr>
              <w:autoSpaceDE/>
              <w:autoSpaceDN/>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2"/>
                <w:szCs w:val="12"/>
              </w:rPr>
            </w:pPr>
            <w:r>
              <w:rPr>
                <w:rFonts w:hAnsi="Times New Roman" w:ascii="Times New Roman"/>
                <w:color w:val="000000"/>
                <w:sz w:val="12"/>
                <w:szCs w:val="12"/>
              </w:rPr>
              <w:t>PIK VRBOVEC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2"/>
                <w:szCs w:val="12"/>
              </w:rPr>
            </w:pPr>
            <w:r>
              <w:rPr>
                <w:rFonts w:hAnsi="Times New Roman" w:ascii="Times New Roman"/>
                <w:color w:val="000000"/>
                <w:sz w:val="12"/>
                <w:szCs w:val="12"/>
              </w:rPr>
              <w:t>380.147.056,44</w:t>
            </w:r>
          </w:p>
        </w:tc>
      </w:tr>
    </w:tbl>
    <w:p w:rsidRDefault="00F54A6B" w:rsidP="00F54A6B" w:rsidR="00F54A6B">
      <w:pPr>
        <w:jc w:val="both"/>
        <w:outlineLvl w:val="0"/>
        <w:rPr>
          <w:rFonts w:cs="Times New Roman" w:hAnsi="Times New Roman" w:ascii="Times New Roman"/>
        </w:rPr>
      </w:pPr>
    </w:p>
    <w:p w:rsidRDefault="00F54A6B" w:rsidP="00F54A6B" w:rsidR="00F54A6B">
      <w:pPr>
        <w:ind w:firstLine="720"/>
        <w:jc w:val="both"/>
        <w:rPr>
          <w:rFonts w:hAnsi="Times New Roman" w:ascii="Times New Roman"/>
        </w:rPr>
      </w:pPr>
      <w:r>
        <w:rPr>
          <w:rFonts w:hAnsi="Times New Roman" w:ascii="Times New Roman"/>
        </w:rPr>
        <w:t>XVIII</w:t>
      </w:r>
      <w:r>
        <w:rPr>
          <w:rFonts w:hAnsi="Times New Roman" w:ascii="Times New Roman"/>
        </w:rPr>
        <w:tab/>
        <w:t xml:space="preserve">Utvrđuje se da je otklonjeno (povučeno) osporavanje tražbine vjerovnika ZAGREBAČKA BANKA d.d. Zagreb, Trg bana Jelačića 10, OIB: </w:t>
      </w:r>
      <w:r>
        <w:rPr>
          <w:rFonts w:hAnsi="Times New Roman" w:ascii="Times New Roman"/>
          <w:color w:val="000000"/>
        </w:rPr>
        <w:t>92963223473</w:t>
      </w:r>
      <w:r>
        <w:rPr>
          <w:rFonts w:hAnsi="Times New Roman" w:ascii="Times New Roman"/>
        </w:rPr>
        <w:t xml:space="preserve"> u iznosu od 2.000.000,00 kuna od strane osporavatelja ADRIS GRUPA d.d. Rovinj, Vladimira Nazora 1, OIB: 02023167977 te se stoga ispravlja  rješenje ovog suda poslovni broj St-1138/17-1855 od 15. siječnja 2018. g., tako da se navodi da je utvrđena novčana tražbina vjerovnika ZAGREBAČKA BANKA d.d. Zagreb prema društvu JAMNICA d.d. u iznosu od 2.000.000,00 kuna te se stoga taj vjerovnik umjesto u točci IV izreke rješenja pod Rb. suda 14, Rb. tablica 3035, uvrštava pod točku  I izreke rješenja kako slijedi: </w:t>
      </w:r>
    </w:p>
    <w:tbl>
      <w:tblPr>
        <w:tblW w:type="auto" w:w="0"/>
        <w:jc w:val="center"/>
        <w:tblLook w:val="04A0" w:noVBand="1" w:noHBand="0" w:lastColumn="0" w:firstColumn="1" w:lastRow="0" w:firstRow="1"/>
      </w:tblPr>
      <w:tblGrid>
        <w:gridCol w:w="668"/>
        <w:gridCol w:w="763"/>
        <w:gridCol w:w="973"/>
        <w:gridCol w:w="1500"/>
        <w:gridCol w:w="1126"/>
        <w:gridCol w:w="1166"/>
        <w:gridCol w:w="1180"/>
        <w:gridCol w:w="1120"/>
        <w:gridCol w:w="791"/>
      </w:tblGrid>
      <w:tr w:rsidTr="00F54A6B" w:rsidR="00F54A6B">
        <w:trPr>
          <w:trHeight w:val="68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b/>
                <w:bCs/>
                <w:color w:val="000000"/>
                <w:sz w:val="18"/>
                <w:szCs w:val="18"/>
              </w:rPr>
            </w:pPr>
            <w:r>
              <w:rPr>
                <w:rFonts w:hAnsi="Times New Roman" w:ascii="Times New Roman"/>
                <w:b/>
                <w:bCs/>
                <w:color w:val="000000"/>
                <w:sz w:val="18"/>
                <w:szCs w:val="18"/>
              </w:rPr>
              <w:t>Iznos za koji se jamči (kn)</w:t>
            </w:r>
          </w:p>
        </w:tc>
      </w:tr>
      <w:tr w:rsidTr="00F54A6B" w:rsidR="00F54A6B">
        <w:trPr>
          <w:trHeight w:val="204"/>
          <w:jc w:val="center"/>
        </w:trPr>
        <w:tc>
          <w:tcPr>
            <w:tcW w:type="auto" w:w="0"/>
            <w:tcBorders>
              <w:top w:val="nil"/>
              <w:left w:space="0" w:sz="4" w:color="auto" w:val="single"/>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1</w:t>
            </w:r>
            <w:r>
              <w:rPr>
                <w:rFonts w:hAnsi="Times New Roman" w:ascii="Times New Roman"/>
                <w:color w:val="000000"/>
                <w:sz w:val="16"/>
                <w:szCs w:val="16"/>
              </w:rPr>
              <w:t>0</w:t>
            </w:r>
            <w:r>
              <w:rPr>
                <w:rFonts w:hAnsi="Times New Roman" w:ascii="Times New Roman"/>
                <w:color w:val="000000"/>
                <w:sz w:val="16"/>
                <w:szCs w:val="16"/>
              </w:rPr>
              <w:t>.089</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center"/>
              <w:rPr>
                <w:rFonts w:hAnsi="Times New Roman" w:ascii="Times New Roman"/>
                <w:color w:val="000000"/>
                <w:sz w:val="16"/>
                <w:szCs w:val="16"/>
              </w:rPr>
            </w:pPr>
            <w:r>
              <w:rPr>
                <w:rFonts w:hAnsi="Times New Roman" w:ascii="Times New Roman"/>
                <w:color w:val="000000"/>
                <w:sz w:val="16"/>
                <w:szCs w:val="16"/>
              </w:rPr>
              <w:t>3035</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JAMNICA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ZAGREBAČKA BANKA D.D.</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2.000.000,00</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rPr>
                <w:rFonts w:hAnsi="Times New Roman" w:ascii="Times New Roman"/>
                <w:color w:val="000000"/>
                <w:sz w:val="16"/>
                <w:szCs w:val="16"/>
              </w:rPr>
            </w:pPr>
            <w:r>
              <w:rPr>
                <w:rFonts w:hAnsi="Times New Roman" w:ascii="Times New Roman"/>
                <w:color w:val="000000"/>
                <w:sz w:val="16"/>
                <w:szCs w:val="16"/>
              </w:rPr>
              <w:t> </w:t>
            </w:r>
          </w:p>
        </w:tc>
        <w:tc>
          <w:tcPr>
            <w:tcW w:type="auto" w:w="0"/>
            <w:tcBorders>
              <w:top w:val="nil"/>
              <w:left w:val="nil"/>
              <w:bottom w:space="0" w:sz="4" w:color="auto" w:val="single"/>
              <w:right w:space="0" w:sz="4" w:color="auto" w:val="single"/>
            </w:tcBorders>
            <w:vAlign w:val="center"/>
            <w:hideMark/>
          </w:tcPr>
          <w:p w:rsidRDefault="00F54A6B" w:rsidR="00F54A6B">
            <w:pPr>
              <w:spacing w:lineRule="auto" w:line="276"/>
              <w:jc w:val="right"/>
              <w:rPr>
                <w:rFonts w:hAnsi="Times New Roman" w:ascii="Times New Roman"/>
                <w:color w:val="000000"/>
                <w:sz w:val="16"/>
                <w:szCs w:val="16"/>
              </w:rPr>
            </w:pPr>
            <w:r>
              <w:rPr>
                <w:rFonts w:hAnsi="Times New Roman" w:ascii="Times New Roman"/>
                <w:color w:val="000000"/>
                <w:sz w:val="16"/>
                <w:szCs w:val="16"/>
              </w:rPr>
              <w:t>-</w:t>
            </w:r>
          </w:p>
        </w:tc>
      </w:tr>
    </w:tbl>
    <w:p w:rsidRDefault="00F54A6B" w:rsidP="00F54A6B" w:rsidR="00F54A6B">
      <w:pPr>
        <w:jc w:val="both"/>
        <w:outlineLvl w:val="0"/>
        <w:rPr>
          <w:rFonts w:cs="Times New Roman" w:hAnsi="Times New Roman" w:ascii="Times New Roman"/>
        </w:rPr>
      </w:pPr>
    </w:p>
    <w:p w:rsidRDefault="00F54A6B" w:rsidP="00F54A6B" w:rsidR="00F54A6B">
      <w:pPr>
        <w:jc w:val="center"/>
        <w:outlineLvl w:val="0"/>
        <w:rPr>
          <w:rFonts w:cs="Times New Roman" w:hAnsi="Times New Roman" w:ascii="Times New Roman"/>
        </w:rPr>
      </w:pPr>
      <w:r>
        <w:rPr>
          <w:rFonts w:cs="Times New Roman" w:hAnsi="Times New Roman" w:ascii="Times New Roman"/>
        </w:rPr>
        <w:t>Obrazloženje</w:t>
      </w:r>
    </w:p>
    <w:p w:rsidRDefault="00F54A6B" w:rsidP="00F54A6B" w:rsidR="00F54A6B">
      <w:pPr>
        <w:jc w:val="both"/>
        <w:outlineLvl w:val="0"/>
        <w:rPr>
          <w:rFonts w:cs="Times New Roman" w:hAnsi="Times New Roman" w:ascii="Times New Roman"/>
        </w:rPr>
      </w:pPr>
    </w:p>
    <w:p w:rsidRDefault="00F54A6B" w:rsidP="00F54A6B" w:rsidR="00F54A6B">
      <w:pPr>
        <w:jc w:val="both"/>
        <w:outlineLvl w:val="0"/>
        <w:rPr>
          <w:rFonts w:cs="Times New Roman" w:hAnsi="Times New Roman" w:ascii="Times New Roman"/>
        </w:rPr>
      </w:pPr>
      <w:r>
        <w:rPr>
          <w:rFonts w:cs="Times New Roman" w:hAnsi="Times New Roman" w:ascii="Times New Roman"/>
        </w:rPr>
        <w:tab/>
        <w:t xml:space="preserve">Nakon što je uočena omaška u pisanju rednih brojeva suda ( po kojima su između ostalog razvrstani vjerovnici </w:t>
      </w:r>
      <w:r>
        <w:rPr>
          <w:rFonts w:hAnsi="Times New Roman" w:ascii="Times New Roman"/>
        </w:rPr>
        <w:t xml:space="preserve">u postupku izvanredne uprave nad dužnikom AGROKOR koncern za upravljanje društvima, proizvodnju i trgovinu poljoprivrednim proizvodima, dioničko društvo Zagreb (Grad Zagreb) Marijana Čavića 1, OIB:05937759187 i njegovim ovisnim i povezanim društvima), odlučeno je kao u izreci ovog rješenja temeljem odredbe čl. 10 </w:t>
      </w:r>
      <w:r>
        <w:rPr>
          <w:rFonts w:cs="Times New Roman" w:hAnsi="Times New Roman" w:ascii="Times New Roman"/>
        </w:rPr>
        <w:t xml:space="preserve">Zakona o postupku izvanredne uprave u trgovačkim društvima od sistemskog značaja za Republiku Hrvatsku (NN 32/17, dalje ZPIUTD). </w:t>
      </w:r>
    </w:p>
    <w:p w:rsidRDefault="00F54A6B" w:rsidP="00F54A6B" w:rsidR="00F54A6B">
      <w:pPr>
        <w:jc w:val="both"/>
        <w:outlineLvl w:val="0"/>
        <w:rPr>
          <w:rFonts w:cs="Times New Roman" w:hAnsi="Times New Roman" w:ascii="Times New Roman"/>
        </w:rPr>
      </w:pPr>
      <w:r>
        <w:rPr>
          <w:rFonts w:cs="Times New Roman" w:hAnsi="Times New Roman" w:ascii="Times New Roman"/>
        </w:rPr>
        <w:tab/>
        <w:t xml:space="preserve">Pozivom na istu zakonsku odredbu odlučeno je i u pogledu jamstava koja su omaškom propuštena u rješenju poslovni broj St-1138/17-2162 od 1. ožujka 2018. godine. </w:t>
      </w:r>
    </w:p>
    <w:p w:rsidRDefault="00F54A6B" w:rsidP="00F54A6B" w:rsidR="00F54A6B">
      <w:pPr>
        <w:ind w:firstLine="720"/>
        <w:jc w:val="both"/>
        <w:rPr>
          <w:rFonts w:cs="Times New Roman" w:hAnsi="Times New Roman" w:ascii="Times New Roman"/>
        </w:rPr>
      </w:pPr>
      <w:r>
        <w:rPr>
          <w:rFonts w:cs="Times New Roman" w:hAnsi="Times New Roman" w:ascii="Times New Roman"/>
        </w:rPr>
        <w:lastRenderedPageBreak/>
        <w:t>Zbog ekonomičnosti i svrsishodnosti postupanja sud je objedinio u ovom ispravku oba rješenja navedena u točci I izreke ovog rješenja budući da isto predstavlja međusobni odnos između vjerovnika Zagrebačka banka d.d. i Adris Grupa d.d.</w:t>
      </w:r>
    </w:p>
    <w:p w:rsidRDefault="00F54A6B" w:rsidP="00F54A6B" w:rsidR="00F54A6B">
      <w:pPr>
        <w:ind w:firstLine="720"/>
        <w:jc w:val="both"/>
        <w:rPr>
          <w:rFonts w:cs="Times New Roman" w:hAnsi="Times New Roman" w:ascii="Times New Roman"/>
        </w:rPr>
      </w:pPr>
    </w:p>
    <w:p w:rsidRDefault="00F54A6B" w:rsidP="00F54A6B" w:rsidR="00F54A6B">
      <w:pPr>
        <w:jc w:val="center"/>
        <w:outlineLvl w:val="0"/>
        <w:rPr>
          <w:rFonts w:cs="Times New Roman" w:hAnsi="Times New Roman" w:ascii="Times New Roman"/>
        </w:rPr>
      </w:pPr>
      <w:r>
        <w:rPr>
          <w:rFonts w:cs="Times New Roman" w:hAnsi="Times New Roman" w:ascii="Times New Roman"/>
        </w:rPr>
        <w:t xml:space="preserve">U  Zagrebu, 8. ožujka  2018. </w:t>
      </w:r>
    </w:p>
    <w:p w:rsidRDefault="00F54A6B" w:rsidP="00F54A6B" w:rsidR="00F54A6B">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SUDAC:</w:t>
      </w:r>
    </w:p>
    <w:p w:rsidRDefault="00F54A6B" w:rsidP="00F54A6B" w:rsidR="00F54A6B">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Pr>
          <w:rFonts w:cs="Times New Roman" w:hAnsi="Times New Roman" w:ascii="Times New Roman"/>
        </w:rPr>
        <w:tab/>
        <w:t>Nevenka Siladi Rstić</w:t>
      </w:r>
      <w:r>
        <w:rPr>
          <w:rFonts w:cs="Times New Roman" w:hAnsi="Times New Roman" w:ascii="Times New Roman"/>
        </w:rPr>
        <w:t>,v.r.</w:t>
      </w:r>
    </w:p>
    <w:p w:rsidRDefault="00F54A6B" w:rsidP="00F54A6B" w:rsidR="00F54A6B">
      <w:pPr>
        <w:jc w:val="both"/>
        <w:rPr>
          <w:rFonts w:cs="Times New Roman" w:hAnsi="Times New Roman" w:ascii="Times New Roman"/>
          <w:i/>
        </w:rPr>
      </w:pPr>
      <w:r>
        <w:rPr>
          <w:rFonts w:cs="Times New Roman" w:hAnsi="Times New Roman" w:ascii="Times New Roman"/>
          <w:i/>
        </w:rPr>
        <w:t>Uputa o pravnom lijeku:</w:t>
      </w:r>
    </w:p>
    <w:p w:rsidRDefault="00F54A6B" w:rsidP="00F54A6B" w:rsidR="00F54A6B">
      <w:pPr>
        <w:jc w:val="both"/>
        <w:rPr>
          <w:rFonts w:cs="Times New Roman" w:hAnsi="Times New Roman" w:ascii="Times New Roman"/>
          <w:i/>
        </w:rPr>
      </w:pPr>
      <w:r>
        <w:rPr>
          <w:rFonts w:cs="Times New Roman" w:hAnsi="Times New Roman" w:ascii="Times New Roman"/>
          <w:i/>
        </w:rPr>
        <w:t>Protiv ovog rješenja dopuštena je žalba u roku od 8 dana od dana primitka rješenja, a koja se podnosi ovome sudu u 3 primjerka. O istoj odlučuje Visoki trgovački sud RH</w:t>
      </w:r>
      <w:r>
        <w:rPr>
          <w:rFonts w:cs="Times New Roman" w:hAnsi="Times New Roman" w:ascii="Times New Roman"/>
          <w:i/>
        </w:rPr>
        <w:tab/>
      </w:r>
    </w:p>
    <w:p w:rsidRDefault="00552ACF" w:rsidP="00F54A6B" w:rsidR="00552ACF">
      <w:pPr>
        <w:rPr>
          <w:rFonts w:cs="Times New Roman" w:hAnsi="Times New Roman" w:ascii="Times New Roman"/>
        </w:rPr>
      </w:pPr>
    </w:p>
    <w:p w:rsidRDefault="00F54A6B" w:rsidR="00F54A6B" w:rsidRPr="00F54A6B">
      <w:pPr>
        <w:rPr>
          <w:rFonts w:cs="Times New Roman" w:hAnsi="Times New Roman" w:ascii="Times New Roman"/>
        </w:rPr>
      </w:pPr>
      <w:r w:rsidRPr="00F54A6B">
        <w:rPr>
          <w:rFonts w:cs="Times New Roman" w:hAnsi="Times New Roman" w:ascii="Times New Roman"/>
        </w:rPr>
        <w:tab/>
      </w:r>
      <w:r w:rsidRPr="00F54A6B">
        <w:rPr>
          <w:rFonts w:cs="Times New Roman" w:hAnsi="Times New Roman" w:ascii="Times New Roman"/>
        </w:rPr>
        <w:tab/>
      </w:r>
      <w:r w:rsidRPr="00F54A6B">
        <w:rPr>
          <w:rFonts w:cs="Times New Roman" w:hAnsi="Times New Roman" w:ascii="Times New Roman"/>
        </w:rPr>
        <w:tab/>
      </w:r>
      <w:r w:rsidRPr="00F54A6B">
        <w:rPr>
          <w:rFonts w:cs="Times New Roman" w:hAnsi="Times New Roman" w:ascii="Times New Roman"/>
        </w:rPr>
        <w:tab/>
      </w:r>
      <w:r w:rsidRPr="00F54A6B">
        <w:rPr>
          <w:rFonts w:cs="Times New Roman" w:hAnsi="Times New Roman" w:ascii="Times New Roman"/>
        </w:rPr>
        <w:tab/>
      </w:r>
      <w:r w:rsidRPr="00F54A6B">
        <w:rPr>
          <w:rFonts w:cs="Times New Roman" w:hAnsi="Times New Roman" w:ascii="Times New Roman"/>
        </w:rPr>
        <w:tab/>
      </w:r>
      <w:r w:rsidRPr="00F54A6B">
        <w:rPr>
          <w:rFonts w:cs="Times New Roman" w:hAnsi="Times New Roman" w:ascii="Times New Roman"/>
        </w:rPr>
        <w:tab/>
      </w:r>
      <w:r w:rsidRPr="00F54A6B">
        <w:rPr>
          <w:rFonts w:cs="Times New Roman" w:hAnsi="Times New Roman" w:ascii="Times New Roman"/>
        </w:rPr>
        <w:tab/>
        <w:t>Za točnost otpravka-ovl.službenik</w:t>
      </w:r>
    </w:p>
    <w:p w:rsidRDefault="00F54A6B" w:rsidP="00F54A6B" w:rsidR="00F54A6B" w:rsidRPr="00F54A6B">
      <w:pPr>
        <w:ind w:firstLine="720" w:left="5760"/>
        <w:rPr>
          <w:rFonts w:cs="Times New Roman" w:hAnsi="Times New Roman" w:ascii="Times New Roman"/>
        </w:rPr>
      </w:pPr>
      <w:r w:rsidRPr="00F54A6B">
        <w:rPr>
          <w:rFonts w:cs="Times New Roman" w:hAnsi="Times New Roman" w:ascii="Times New Roman"/>
        </w:rPr>
        <w:t>Vinka Mihalinčić</w:t>
      </w:r>
    </w:p>
    <w:p w:rsidRDefault="00F54A6B" w:rsidP="00F54A6B" w:rsidR="00F54A6B" w:rsidRPr="00F54A6B"/>
    <w:sectPr w:rsidSect="00ED3AAE" w:rsidR="00F54A6B" w:rsidRPr="00F54A6B">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CA9" w:rsidR="00287CA9">
      <w:r>
        <w:separator/>
      </w:r>
    </w:p>
  </w:endnote>
  <w:endnote w:id="0" w:type="continuationSeparator">
    <w:p w:rsidRDefault="00287CA9" w:rsidR="00287C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CA9" w:rsidR="00287CA9">
      <w:r>
        <w:separator/>
      </w:r>
    </w:p>
  </w:footnote>
  <w:footnote w:id="0" w:type="continuationSeparator">
    <w:p w:rsidRDefault="00287CA9" w:rsidR="00287C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57078E" w:rsidR="00287C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7CA9" w:rsidR="00287C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57078E" w:rsidR="00287CA9"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F54A6B">
      <w:rPr>
        <w:rStyle w:val="Brojstranice"/>
        <w:rFonts w:hAnsi="Times New Roman" w:ascii="Times New Roman"/>
        <w:noProof/>
      </w:rPr>
      <w:t>- 11 -</w:t>
    </w:r>
    <w:r w:rsidRPr="005C15D9">
      <w:rPr>
        <w:rStyle w:val="Brojstranice"/>
        <w:rFonts w:hAnsi="Times New Roman" w:ascii="Times New Roman"/>
      </w:rPr>
      <w:fldChar w:fldCharType="end"/>
    </w:r>
  </w:p>
  <w:p w:rsidRDefault="00287CA9" w:rsidP="00431EE3" w:rsidR="00287CA9"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sidR="00D66E41">
      <w:rPr>
        <w:rFonts w:hAnsi="Times New Roman" w:ascii="Times New Roman"/>
      </w:rPr>
      <w:t>1138/17-2191</w:t>
    </w:r>
  </w:p>
  <w:p w:rsidRDefault="00287CA9" w:rsidP="00700B50" w:rsidR="00287CA9"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822E78" w:rsidR="00287CA9"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D66E41">
      <w:rPr>
        <w:rFonts w:hAnsi="Times New Roman" w:ascii="Times New Roman"/>
      </w:rPr>
      <w:t>2191</w:t>
    </w:r>
  </w:p>
  <w:p w:rsidRDefault="00287CA9" w:rsidP="00822E78" w:rsidR="00287CA9">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287CA9" w:rsidP="00822E78" w:rsidR="00287CA9" w:rsidRPr="00953077">
    <w:pPr>
      <w:pStyle w:val="Zaglavlje"/>
      <w:ind w:left="426"/>
      <w:rPr>
        <w:rFonts w:hAnsi="Times New Roman" w:ascii="Times New Roman"/>
      </w:rPr>
    </w:pPr>
    <w:r w:rsidRPr="00953077">
      <w:rPr>
        <w:rFonts w:hAnsi="Times New Roman" w:ascii="Times New Roman"/>
      </w:rPr>
      <w:t>Trgovački sud u Zagrebu</w:t>
    </w:r>
  </w:p>
  <w:p w:rsidRDefault="00287CA9" w:rsidP="00E313D3" w:rsidR="00287CA9"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9">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1">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2">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3">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7">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8">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9">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0">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28"/>
  </w:num>
  <w:num w:numId="5">
    <w:abstractNumId w:val="7"/>
  </w:num>
  <w:num w:numId="6">
    <w:abstractNumId w:val="30"/>
  </w:num>
  <w:num w:numId="7">
    <w:abstractNumId w:val="32"/>
  </w:num>
  <w:num w:numId="8">
    <w:abstractNumId w:val="38"/>
  </w:num>
  <w:num w:numId="9">
    <w:abstractNumId w:val="37"/>
  </w:num>
  <w:num w:numId="10">
    <w:abstractNumId w:val="36"/>
  </w:num>
  <w:num w:numId="11">
    <w:abstractNumId w:val="31"/>
  </w:num>
  <w:num w:numId="12">
    <w:abstractNumId w:val="6"/>
  </w:num>
  <w:num w:numId="13">
    <w:abstractNumId w:val="21"/>
  </w:num>
  <w:num w:numId="14">
    <w:abstractNumId w:val="18"/>
  </w:num>
  <w:num w:numId="15">
    <w:abstractNumId w:val="2"/>
  </w:num>
  <w:num w:numId="16">
    <w:abstractNumId w:val="14"/>
  </w:num>
  <w:num w:numId="17">
    <w:abstractNumId w:val="33"/>
  </w:num>
  <w:num w:numId="18">
    <w:abstractNumId w:val="15"/>
  </w:num>
  <w:num w:numId="19">
    <w:abstractNumId w:val="24"/>
  </w:num>
  <w:num w:numId="20">
    <w:abstractNumId w:val="11"/>
  </w:num>
  <w:num w:numId="21">
    <w:abstractNumId w:val="40"/>
  </w:num>
  <w:num w:numId="22">
    <w:abstractNumId w:val="39"/>
  </w:num>
  <w:num w:numId="23">
    <w:abstractNumId w:val="22"/>
  </w:num>
  <w:num w:numId="24">
    <w:abstractNumId w:val="17"/>
  </w:num>
  <w:num w:numId="25">
    <w:abstractNumId w:val="35"/>
  </w:num>
  <w:num w:numId="26">
    <w:abstractNumId w:val="27"/>
  </w:num>
  <w:num w:numId="27">
    <w:abstractNumId w:val="26"/>
  </w:num>
  <w:num w:numId="28">
    <w:abstractNumId w:val="25"/>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4"/>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22C9F"/>
    <w:rsid w:val="000337D7"/>
    <w:rsid w:val="000402D9"/>
    <w:rsid w:val="000418AB"/>
    <w:rsid w:val="000433BD"/>
    <w:rsid w:val="00043A5D"/>
    <w:rsid w:val="00052906"/>
    <w:rsid w:val="0006144A"/>
    <w:rsid w:val="00062405"/>
    <w:rsid w:val="00064D5F"/>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202B3"/>
    <w:rsid w:val="001230B3"/>
    <w:rsid w:val="00142A8C"/>
    <w:rsid w:val="00146595"/>
    <w:rsid w:val="00150EAE"/>
    <w:rsid w:val="00151BBA"/>
    <w:rsid w:val="001525CA"/>
    <w:rsid w:val="00156C8B"/>
    <w:rsid w:val="001722F1"/>
    <w:rsid w:val="00177A68"/>
    <w:rsid w:val="001A71AE"/>
    <w:rsid w:val="001B2D24"/>
    <w:rsid w:val="001B6257"/>
    <w:rsid w:val="001C1EDF"/>
    <w:rsid w:val="001C7973"/>
    <w:rsid w:val="001D14BC"/>
    <w:rsid w:val="001F0F93"/>
    <w:rsid w:val="001F22B5"/>
    <w:rsid w:val="001F2844"/>
    <w:rsid w:val="001F7951"/>
    <w:rsid w:val="002017E9"/>
    <w:rsid w:val="002106D8"/>
    <w:rsid w:val="002135D3"/>
    <w:rsid w:val="00223259"/>
    <w:rsid w:val="00230165"/>
    <w:rsid w:val="0023455A"/>
    <w:rsid w:val="00234B7D"/>
    <w:rsid w:val="00235B9B"/>
    <w:rsid w:val="00236C3C"/>
    <w:rsid w:val="00237A06"/>
    <w:rsid w:val="002403FF"/>
    <w:rsid w:val="00245F89"/>
    <w:rsid w:val="002473B0"/>
    <w:rsid w:val="002539CC"/>
    <w:rsid w:val="002552C7"/>
    <w:rsid w:val="00256AEA"/>
    <w:rsid w:val="00262270"/>
    <w:rsid w:val="002625B9"/>
    <w:rsid w:val="00263346"/>
    <w:rsid w:val="00267457"/>
    <w:rsid w:val="002703A5"/>
    <w:rsid w:val="00271DDF"/>
    <w:rsid w:val="00273D34"/>
    <w:rsid w:val="002829D1"/>
    <w:rsid w:val="00287CA9"/>
    <w:rsid w:val="0029132A"/>
    <w:rsid w:val="002933F0"/>
    <w:rsid w:val="002B2180"/>
    <w:rsid w:val="002B5115"/>
    <w:rsid w:val="002B5C16"/>
    <w:rsid w:val="002B6AE3"/>
    <w:rsid w:val="002C0629"/>
    <w:rsid w:val="002C43A5"/>
    <w:rsid w:val="002C5765"/>
    <w:rsid w:val="002C5C41"/>
    <w:rsid w:val="002D1AAD"/>
    <w:rsid w:val="002D2086"/>
    <w:rsid w:val="002E14B5"/>
    <w:rsid w:val="002E2BB1"/>
    <w:rsid w:val="002E6372"/>
    <w:rsid w:val="002F6BB3"/>
    <w:rsid w:val="002F76CD"/>
    <w:rsid w:val="00307DF6"/>
    <w:rsid w:val="0031277F"/>
    <w:rsid w:val="0031544A"/>
    <w:rsid w:val="00321322"/>
    <w:rsid w:val="00321E8D"/>
    <w:rsid w:val="00325348"/>
    <w:rsid w:val="0033142C"/>
    <w:rsid w:val="003368E1"/>
    <w:rsid w:val="0033710A"/>
    <w:rsid w:val="0034111F"/>
    <w:rsid w:val="00341BF0"/>
    <w:rsid w:val="00342740"/>
    <w:rsid w:val="00345D30"/>
    <w:rsid w:val="003650FB"/>
    <w:rsid w:val="00377FBB"/>
    <w:rsid w:val="00380AF3"/>
    <w:rsid w:val="00386A71"/>
    <w:rsid w:val="00391FB4"/>
    <w:rsid w:val="003921D4"/>
    <w:rsid w:val="003A6BA2"/>
    <w:rsid w:val="003B0497"/>
    <w:rsid w:val="003B0C47"/>
    <w:rsid w:val="003B57AA"/>
    <w:rsid w:val="003C080A"/>
    <w:rsid w:val="003C29F7"/>
    <w:rsid w:val="003C2BE0"/>
    <w:rsid w:val="003D08AA"/>
    <w:rsid w:val="003E2BF6"/>
    <w:rsid w:val="003F3DD8"/>
    <w:rsid w:val="00406DBA"/>
    <w:rsid w:val="0041016C"/>
    <w:rsid w:val="00412ABC"/>
    <w:rsid w:val="00412D3A"/>
    <w:rsid w:val="004144D3"/>
    <w:rsid w:val="0042389F"/>
    <w:rsid w:val="00423F75"/>
    <w:rsid w:val="0042750D"/>
    <w:rsid w:val="00431EE3"/>
    <w:rsid w:val="0045037E"/>
    <w:rsid w:val="004504AD"/>
    <w:rsid w:val="004507AE"/>
    <w:rsid w:val="00451F5B"/>
    <w:rsid w:val="0046134E"/>
    <w:rsid w:val="00462A14"/>
    <w:rsid w:val="004718F6"/>
    <w:rsid w:val="00473778"/>
    <w:rsid w:val="00484F1F"/>
    <w:rsid w:val="00485607"/>
    <w:rsid w:val="004938F6"/>
    <w:rsid w:val="004944CF"/>
    <w:rsid w:val="00494946"/>
    <w:rsid w:val="004976FA"/>
    <w:rsid w:val="00497A48"/>
    <w:rsid w:val="004A403F"/>
    <w:rsid w:val="004A5A6C"/>
    <w:rsid w:val="004A6F24"/>
    <w:rsid w:val="004B2C0D"/>
    <w:rsid w:val="004C0E00"/>
    <w:rsid w:val="004C1673"/>
    <w:rsid w:val="004C4E8A"/>
    <w:rsid w:val="004D0EE0"/>
    <w:rsid w:val="004D2A7E"/>
    <w:rsid w:val="004D421D"/>
    <w:rsid w:val="004D430E"/>
    <w:rsid w:val="004D459C"/>
    <w:rsid w:val="004D5192"/>
    <w:rsid w:val="004D67B1"/>
    <w:rsid w:val="004E028D"/>
    <w:rsid w:val="004E7795"/>
    <w:rsid w:val="004F102B"/>
    <w:rsid w:val="004F7348"/>
    <w:rsid w:val="0050021F"/>
    <w:rsid w:val="00503840"/>
    <w:rsid w:val="00504AB7"/>
    <w:rsid w:val="00505B8D"/>
    <w:rsid w:val="00510DD0"/>
    <w:rsid w:val="00516608"/>
    <w:rsid w:val="00520AF9"/>
    <w:rsid w:val="00533F47"/>
    <w:rsid w:val="005350B4"/>
    <w:rsid w:val="00536400"/>
    <w:rsid w:val="00544AF8"/>
    <w:rsid w:val="00550DDA"/>
    <w:rsid w:val="00552ACF"/>
    <w:rsid w:val="005630EA"/>
    <w:rsid w:val="0057078E"/>
    <w:rsid w:val="0057451B"/>
    <w:rsid w:val="00574CD0"/>
    <w:rsid w:val="00575048"/>
    <w:rsid w:val="00576498"/>
    <w:rsid w:val="005945C5"/>
    <w:rsid w:val="005967AD"/>
    <w:rsid w:val="00596B71"/>
    <w:rsid w:val="00597640"/>
    <w:rsid w:val="005C15D9"/>
    <w:rsid w:val="005C237B"/>
    <w:rsid w:val="005C7DEF"/>
    <w:rsid w:val="005D07FC"/>
    <w:rsid w:val="005D08D1"/>
    <w:rsid w:val="005E1A13"/>
    <w:rsid w:val="005E7844"/>
    <w:rsid w:val="005F41C5"/>
    <w:rsid w:val="00604B3C"/>
    <w:rsid w:val="006153EB"/>
    <w:rsid w:val="00615DEF"/>
    <w:rsid w:val="0061798C"/>
    <w:rsid w:val="00617F0D"/>
    <w:rsid w:val="00625752"/>
    <w:rsid w:val="00625A2C"/>
    <w:rsid w:val="00627386"/>
    <w:rsid w:val="00632926"/>
    <w:rsid w:val="00635F29"/>
    <w:rsid w:val="00636488"/>
    <w:rsid w:val="0063787C"/>
    <w:rsid w:val="00647C31"/>
    <w:rsid w:val="00657A5C"/>
    <w:rsid w:val="006651EF"/>
    <w:rsid w:val="00666B12"/>
    <w:rsid w:val="00674012"/>
    <w:rsid w:val="00674F04"/>
    <w:rsid w:val="0067775F"/>
    <w:rsid w:val="00680542"/>
    <w:rsid w:val="00682F0B"/>
    <w:rsid w:val="00692958"/>
    <w:rsid w:val="00694942"/>
    <w:rsid w:val="006A12C8"/>
    <w:rsid w:val="006B76B1"/>
    <w:rsid w:val="006C49A7"/>
    <w:rsid w:val="006C538D"/>
    <w:rsid w:val="006C694E"/>
    <w:rsid w:val="006C6C75"/>
    <w:rsid w:val="006D024B"/>
    <w:rsid w:val="006D263D"/>
    <w:rsid w:val="006E31BB"/>
    <w:rsid w:val="006E37F1"/>
    <w:rsid w:val="006E3E50"/>
    <w:rsid w:val="006F5B14"/>
    <w:rsid w:val="00700B0D"/>
    <w:rsid w:val="00700B50"/>
    <w:rsid w:val="007031A2"/>
    <w:rsid w:val="00705264"/>
    <w:rsid w:val="00727E0C"/>
    <w:rsid w:val="00731880"/>
    <w:rsid w:val="00733C70"/>
    <w:rsid w:val="00733F1E"/>
    <w:rsid w:val="0073538A"/>
    <w:rsid w:val="007501C6"/>
    <w:rsid w:val="0076329C"/>
    <w:rsid w:val="00763BC2"/>
    <w:rsid w:val="007666CF"/>
    <w:rsid w:val="00771EA0"/>
    <w:rsid w:val="0077350E"/>
    <w:rsid w:val="007860AC"/>
    <w:rsid w:val="007919BE"/>
    <w:rsid w:val="00791B5E"/>
    <w:rsid w:val="00792AF3"/>
    <w:rsid w:val="007A02FE"/>
    <w:rsid w:val="007A0B19"/>
    <w:rsid w:val="007A26E6"/>
    <w:rsid w:val="007A6271"/>
    <w:rsid w:val="007B5430"/>
    <w:rsid w:val="007B5570"/>
    <w:rsid w:val="007C02CB"/>
    <w:rsid w:val="007C74BC"/>
    <w:rsid w:val="007C7CC8"/>
    <w:rsid w:val="007E0737"/>
    <w:rsid w:val="007E36A4"/>
    <w:rsid w:val="007F0735"/>
    <w:rsid w:val="007F1667"/>
    <w:rsid w:val="00801DBA"/>
    <w:rsid w:val="00814DD7"/>
    <w:rsid w:val="00822E78"/>
    <w:rsid w:val="00826F74"/>
    <w:rsid w:val="00837C51"/>
    <w:rsid w:val="00860F1E"/>
    <w:rsid w:val="00870AAB"/>
    <w:rsid w:val="0088170F"/>
    <w:rsid w:val="00881754"/>
    <w:rsid w:val="00884A2A"/>
    <w:rsid w:val="00890BB1"/>
    <w:rsid w:val="00891A58"/>
    <w:rsid w:val="00896AA6"/>
    <w:rsid w:val="0089749F"/>
    <w:rsid w:val="008A154C"/>
    <w:rsid w:val="008B1FAE"/>
    <w:rsid w:val="008B26FB"/>
    <w:rsid w:val="008B5A50"/>
    <w:rsid w:val="008B72C1"/>
    <w:rsid w:val="008C01B6"/>
    <w:rsid w:val="008C2F62"/>
    <w:rsid w:val="008E1F91"/>
    <w:rsid w:val="008E501C"/>
    <w:rsid w:val="008E615C"/>
    <w:rsid w:val="00901672"/>
    <w:rsid w:val="00901E2E"/>
    <w:rsid w:val="00904122"/>
    <w:rsid w:val="00907AEF"/>
    <w:rsid w:val="0091113E"/>
    <w:rsid w:val="009161E5"/>
    <w:rsid w:val="00917AE5"/>
    <w:rsid w:val="0092521A"/>
    <w:rsid w:val="00933415"/>
    <w:rsid w:val="00933C7E"/>
    <w:rsid w:val="00934887"/>
    <w:rsid w:val="00935DCA"/>
    <w:rsid w:val="009364CA"/>
    <w:rsid w:val="009453E0"/>
    <w:rsid w:val="009463A6"/>
    <w:rsid w:val="00950205"/>
    <w:rsid w:val="00957D99"/>
    <w:rsid w:val="00976153"/>
    <w:rsid w:val="00976587"/>
    <w:rsid w:val="00980A89"/>
    <w:rsid w:val="00985E3F"/>
    <w:rsid w:val="00986905"/>
    <w:rsid w:val="00992AA8"/>
    <w:rsid w:val="00993F58"/>
    <w:rsid w:val="00994090"/>
    <w:rsid w:val="0099522C"/>
    <w:rsid w:val="00997111"/>
    <w:rsid w:val="009B4C5F"/>
    <w:rsid w:val="009C0C5E"/>
    <w:rsid w:val="009C413F"/>
    <w:rsid w:val="009C5D0B"/>
    <w:rsid w:val="009D3DE1"/>
    <w:rsid w:val="009D43C9"/>
    <w:rsid w:val="009D794B"/>
    <w:rsid w:val="009E6326"/>
    <w:rsid w:val="009E64D5"/>
    <w:rsid w:val="009F03D9"/>
    <w:rsid w:val="009F4B12"/>
    <w:rsid w:val="009F509F"/>
    <w:rsid w:val="009F7E44"/>
    <w:rsid w:val="00A06D96"/>
    <w:rsid w:val="00A13042"/>
    <w:rsid w:val="00A151CB"/>
    <w:rsid w:val="00A17E35"/>
    <w:rsid w:val="00A22D81"/>
    <w:rsid w:val="00A25558"/>
    <w:rsid w:val="00A327D6"/>
    <w:rsid w:val="00A366CF"/>
    <w:rsid w:val="00A46245"/>
    <w:rsid w:val="00A54561"/>
    <w:rsid w:val="00A55EBF"/>
    <w:rsid w:val="00A60477"/>
    <w:rsid w:val="00A6199C"/>
    <w:rsid w:val="00A6356B"/>
    <w:rsid w:val="00A657F9"/>
    <w:rsid w:val="00A66A41"/>
    <w:rsid w:val="00A67845"/>
    <w:rsid w:val="00A72FA6"/>
    <w:rsid w:val="00A74F9E"/>
    <w:rsid w:val="00A83C9A"/>
    <w:rsid w:val="00A85787"/>
    <w:rsid w:val="00A928D0"/>
    <w:rsid w:val="00AA7FEA"/>
    <w:rsid w:val="00AB1CFA"/>
    <w:rsid w:val="00AC0D4B"/>
    <w:rsid w:val="00AC226A"/>
    <w:rsid w:val="00AD1A93"/>
    <w:rsid w:val="00AD4573"/>
    <w:rsid w:val="00AD4ED5"/>
    <w:rsid w:val="00AE1012"/>
    <w:rsid w:val="00AE48A8"/>
    <w:rsid w:val="00AF0DBA"/>
    <w:rsid w:val="00AF3775"/>
    <w:rsid w:val="00AF3932"/>
    <w:rsid w:val="00AF7A49"/>
    <w:rsid w:val="00B04248"/>
    <w:rsid w:val="00B042AE"/>
    <w:rsid w:val="00B2373A"/>
    <w:rsid w:val="00B24ABB"/>
    <w:rsid w:val="00B266F6"/>
    <w:rsid w:val="00B26C8C"/>
    <w:rsid w:val="00B3161B"/>
    <w:rsid w:val="00B33799"/>
    <w:rsid w:val="00B422F2"/>
    <w:rsid w:val="00B45A78"/>
    <w:rsid w:val="00B536B4"/>
    <w:rsid w:val="00B64438"/>
    <w:rsid w:val="00B64D2F"/>
    <w:rsid w:val="00B74618"/>
    <w:rsid w:val="00B97A31"/>
    <w:rsid w:val="00BA244F"/>
    <w:rsid w:val="00BA66F0"/>
    <w:rsid w:val="00BA7470"/>
    <w:rsid w:val="00BB4BEC"/>
    <w:rsid w:val="00BB55D2"/>
    <w:rsid w:val="00BC380E"/>
    <w:rsid w:val="00BD3E87"/>
    <w:rsid w:val="00BE0077"/>
    <w:rsid w:val="00BE4D2B"/>
    <w:rsid w:val="00BE691A"/>
    <w:rsid w:val="00BF0BE3"/>
    <w:rsid w:val="00BF278E"/>
    <w:rsid w:val="00BF310F"/>
    <w:rsid w:val="00BF3323"/>
    <w:rsid w:val="00BF3A85"/>
    <w:rsid w:val="00BF54D0"/>
    <w:rsid w:val="00C15BAD"/>
    <w:rsid w:val="00C17751"/>
    <w:rsid w:val="00C312FB"/>
    <w:rsid w:val="00C34406"/>
    <w:rsid w:val="00C53D01"/>
    <w:rsid w:val="00C53E9F"/>
    <w:rsid w:val="00C5409A"/>
    <w:rsid w:val="00C552FF"/>
    <w:rsid w:val="00C573C1"/>
    <w:rsid w:val="00C60F02"/>
    <w:rsid w:val="00C6718A"/>
    <w:rsid w:val="00C708F9"/>
    <w:rsid w:val="00C73F7A"/>
    <w:rsid w:val="00C770CF"/>
    <w:rsid w:val="00C80D63"/>
    <w:rsid w:val="00C847AF"/>
    <w:rsid w:val="00C86079"/>
    <w:rsid w:val="00C94DEC"/>
    <w:rsid w:val="00C95DAA"/>
    <w:rsid w:val="00CA505D"/>
    <w:rsid w:val="00CA569D"/>
    <w:rsid w:val="00CB1DEF"/>
    <w:rsid w:val="00CB4C0C"/>
    <w:rsid w:val="00CC6645"/>
    <w:rsid w:val="00CD76BF"/>
    <w:rsid w:val="00CE76AD"/>
    <w:rsid w:val="00CF343C"/>
    <w:rsid w:val="00CF7813"/>
    <w:rsid w:val="00D045F2"/>
    <w:rsid w:val="00D114D2"/>
    <w:rsid w:val="00D261C9"/>
    <w:rsid w:val="00D47FF5"/>
    <w:rsid w:val="00D66E41"/>
    <w:rsid w:val="00D70856"/>
    <w:rsid w:val="00D75F70"/>
    <w:rsid w:val="00D8262F"/>
    <w:rsid w:val="00D855F7"/>
    <w:rsid w:val="00D8626F"/>
    <w:rsid w:val="00D86E7E"/>
    <w:rsid w:val="00D87729"/>
    <w:rsid w:val="00D90860"/>
    <w:rsid w:val="00DA3BCE"/>
    <w:rsid w:val="00DB2616"/>
    <w:rsid w:val="00DB60DF"/>
    <w:rsid w:val="00DC1928"/>
    <w:rsid w:val="00DC3C5F"/>
    <w:rsid w:val="00DC6D92"/>
    <w:rsid w:val="00DD637D"/>
    <w:rsid w:val="00DE577E"/>
    <w:rsid w:val="00DF1E92"/>
    <w:rsid w:val="00E01A5F"/>
    <w:rsid w:val="00E06ECB"/>
    <w:rsid w:val="00E126E3"/>
    <w:rsid w:val="00E147A6"/>
    <w:rsid w:val="00E313D3"/>
    <w:rsid w:val="00E34C8B"/>
    <w:rsid w:val="00E44F51"/>
    <w:rsid w:val="00E45016"/>
    <w:rsid w:val="00E456C8"/>
    <w:rsid w:val="00E513BC"/>
    <w:rsid w:val="00E5505C"/>
    <w:rsid w:val="00E57E22"/>
    <w:rsid w:val="00E65FA7"/>
    <w:rsid w:val="00E66FD3"/>
    <w:rsid w:val="00E77F2E"/>
    <w:rsid w:val="00E9624D"/>
    <w:rsid w:val="00E97F5F"/>
    <w:rsid w:val="00EA73DB"/>
    <w:rsid w:val="00EB1F03"/>
    <w:rsid w:val="00EB46E3"/>
    <w:rsid w:val="00EC5519"/>
    <w:rsid w:val="00EC66C6"/>
    <w:rsid w:val="00EC7684"/>
    <w:rsid w:val="00ED3AAE"/>
    <w:rsid w:val="00EE1D02"/>
    <w:rsid w:val="00EE6A55"/>
    <w:rsid w:val="00EF2A53"/>
    <w:rsid w:val="00EF5204"/>
    <w:rsid w:val="00F00F13"/>
    <w:rsid w:val="00F0784B"/>
    <w:rsid w:val="00F07AA7"/>
    <w:rsid w:val="00F14B84"/>
    <w:rsid w:val="00F36C2B"/>
    <w:rsid w:val="00F515E4"/>
    <w:rsid w:val="00F517F1"/>
    <w:rsid w:val="00F54A6B"/>
    <w:rsid w:val="00F712AC"/>
    <w:rsid w:val="00F71880"/>
    <w:rsid w:val="00F9043D"/>
    <w:rsid w:val="00F90D9E"/>
    <w:rsid w:val="00F92F38"/>
    <w:rsid w:val="00FA2CF7"/>
    <w:rsid w:val="00FB08DC"/>
    <w:rsid w:val="00FB7BBB"/>
    <w:rsid w:val="00FC5EFB"/>
    <w:rsid w:val="00FD14D3"/>
    <w:rsid w:val="00FD22CA"/>
    <w:rsid w:val="00FD3CD3"/>
    <w:rsid w:val="00FE2B5D"/>
    <w:rsid w:val="00FE2D5B"/>
    <w:rsid w:val="00FE5A74"/>
    <w:rsid w:val="00FE6112"/>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F14B84"/>
    <w:rPr>
      <w:color w:val="808080"/>
      <w:bdr w:space="0" w:sz="0" w:color="auto" w:val="none"/>
      <w:shd w:fill="auto" w:color="auto" w:val="clear"/>
    </w:rPr>
  </w:style>
  <w:style w:customStyle="true" w:styleId="eSPISCCParagraphDefaultFont" w:type="character">
    <w:name w:val="eSPIS_CC_Paragraph Default Font"/>
    <w:basedOn w:val="Zadanifontodlomka"/>
    <w:rsid w:val="00F14B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B84"/>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4B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B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F14B84"/>
    <w:rPr>
      <w:color w:val="808080"/>
      <w:bdr w:color="auto" w:space="0" w:sz="0" w:val="none"/>
      <w:shd w:color="auto" w:fill="auto" w:val="clear"/>
    </w:rPr>
  </w:style>
  <w:style w:customStyle="1" w:styleId="eSPISCCParagraphDefaultFont" w:type="character">
    <w:name w:val="eSPIS_CC_Paragraph Default Font"/>
    <w:basedOn w:val="Zadanifontodlomka"/>
    <w:rsid w:val="00F14B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B84"/>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4B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B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821430612">
      <w:bodyDiv w:val="true"/>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St-1138/2017-2191</izvorni_sadrzaj>
    <derivirana_varijabla naziv="DomainObject.Oznaka_1">St-1138/2017-2191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Original u ref.</izvorni_sadrzaj>
    <derivirana_varijabla naziv="DomainObject.Predmet.Opis_1">86 dijela spisa
Preslika dijela spisa na VTS ŠPREM-AMARENA, AJINOMOTO... i GALFRIO
preslika dijela spisa na VTS - žalba Sberbank of Russia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104 SVEZ</izvorni_sadrzaj>
    <derivirana_varijabla naziv="DomainObject.Predmet.PrimjedbaSuca_1">104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St-1138/2017-2191</izvorni_sadrzaj>
    <derivirana_varijabla naziv="DomainObject.PoslovniBrojDokumenta_1">St-1138/2017-2191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B3FC7C-A7AB-4455-AD1F-90DF90FC92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12</properties:Pages>
  <properties:Words>4333</properties:Words>
  <properties:Characters>24739</properties:Characters>
  <properties:Lines>2150</properties:Lines>
  <properties:Paragraphs>654</properties:Paragraphs>
  <properties:TotalTime>181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2018-03-05T10:06:00Z</dcterms:created>
  <dc:creator>KDS - 8</dc:creator>
  <cp:lastModifiedBy>Vinka Mihalinčić</cp:lastModifiedBy>
  <cp:lastPrinted>2018-03-08T13:02:00Z</cp:lastPrinted>
  <dcterms:modified xmlns:xsi="http://www.w3.org/2001/XMLSchema-instance" xsi:type="dcterms:W3CDTF">2018-03-08T13:02:00Z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St-1138/2017-2191 / Odluka - Rješenje - ispravak rješenja (ISPRAVAK_rješenja_-_ADRIS_GRUPA_-_ZAGREBAČKA_BANKA_d.d_od_5.3.2018..docx)</vt:lpwstr>
  </prop:property>
  <prop:property name="CC_coloring" pid="4" fmtid="{D5CDD505-2E9C-101B-9397-08002B2CF9AE}">
    <vt:bool>false</vt:bool>
  </prop:property>
  <prop:property name="BrojStranica" pid="5" fmtid="{D5CDD505-2E9C-101B-9397-08002B2CF9AE}">
    <vt:i4>12</vt:i4>
  </prop:property>
</prop:Properties>
</file>