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1926" w14:paraId="61f1926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</w:t>
      </w:r>
      <w:r w:rsidR="005B2B5E">
        <w:rPr>
          <w:b/>
          <w:lang w:val="hr-HR"/>
        </w:rPr>
        <w:t>697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5B2B5E" w:rsidRPr="005B2B5E">
        <w:rPr>
          <w:lang w:val="hr-HR"/>
        </w:rPr>
        <w:t>DILJ ELEKTRONIKA d.o.o. za građenje, trgovinu i usluge, skraćena tvrtka: DILJ ELEKTRONIKA d.o.o., Slavonski Brod, Ljudevita Gaja 34, OIB: 46091546773</w:t>
      </w:r>
      <w:r w:rsidR="008846F3" w:rsidRPr="008846F3">
        <w:rPr>
          <w:lang w:val="hr-HR"/>
        </w:rPr>
        <w:t xml:space="preserve">, dana </w:t>
      </w:r>
      <w:r w:rsidR="00B355AD">
        <w:rPr>
          <w:lang w:val="hr-HR"/>
        </w:rPr>
        <w:t xml:space="preserve">14. </w:t>
      </w:r>
      <w:r w:rsidR="00F60BEB">
        <w:rPr>
          <w:lang w:val="hr-HR"/>
        </w:rPr>
        <w:t>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5B2B5E">
        <w:rPr>
          <w:lang w:val="hr-HR"/>
        </w:rPr>
        <w:t>Borislavu Vergaš iz Slavonskog Broda, Ljudevita Gaja 34</w:t>
      </w:r>
      <w:r w:rsidR="005A3049">
        <w:rPr>
          <w:lang w:val="hr-HR"/>
        </w:rPr>
        <w:t>,</w:t>
      </w:r>
      <w:r w:rsidR="005B2B5E">
        <w:rPr>
          <w:lang w:val="hr-HR"/>
        </w:rPr>
        <w:t xml:space="preserve"> OIB: 06662484713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5B2B5E">
        <w:rPr>
          <w:lang w:val="hr-HR"/>
        </w:rPr>
        <w:t>697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</w:t>
      </w:r>
      <w:r w:rsidR="005B2B5E">
        <w:rPr>
          <w:lang w:val="hr-HR"/>
        </w:rPr>
        <w:t>697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5B2B5E" w:rsidRPr="005B2B5E">
        <w:rPr>
          <w:lang w:val="hr-HR"/>
        </w:rPr>
        <w:t>Borislav Vergaš iz Slavonskog Broda, Ljudevita Gaja 34, OIB: 06662484713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5B2B5E" w:rsidRPr="005B2B5E">
        <w:rPr>
          <w:lang w:val="hr-HR"/>
        </w:rPr>
        <w:t>Borislav</w:t>
      </w:r>
      <w:r w:rsidR="005B2B5E">
        <w:rPr>
          <w:lang w:val="hr-HR"/>
        </w:rPr>
        <w:t>a</w:t>
      </w:r>
      <w:r w:rsidR="005B2B5E" w:rsidRPr="005B2B5E">
        <w:rPr>
          <w:lang w:val="hr-HR"/>
        </w:rPr>
        <w:t xml:space="preserve"> Vergaš iz Slavonskog Broda, Ljudevita Gaja 34, OIB: 06662484713</w:t>
      </w:r>
      <w:r w:rsidR="002B622E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B355AD">
        <w:rPr>
          <w:b/>
          <w:lang w:val="hr-HR"/>
        </w:rPr>
        <w:t>1</w:t>
      </w:r>
      <w:r w:rsidR="005B2B5E">
        <w:rPr>
          <w:b/>
          <w:lang w:val="hr-HR"/>
        </w:rPr>
        <w:t>697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5B2B5E">
        <w:rPr>
          <w:lang w:val="hr-HR"/>
        </w:rPr>
        <w:t>697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</w:t>
      </w:r>
      <w:r w:rsidR="005B2B5E">
        <w:rPr>
          <w:lang w:val="hr-HR"/>
        </w:rPr>
        <w:t>697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</w:t>
      </w:r>
      <w:r w:rsidR="005B2B5E" w:rsidRPr="005B2B5E">
        <w:rPr>
          <w:lang w:val="hr-HR"/>
        </w:rPr>
        <w:t>Borislav</w:t>
      </w:r>
      <w:r w:rsidR="005B2B5E">
        <w:rPr>
          <w:lang w:val="hr-HR"/>
        </w:rPr>
        <w:t>a</w:t>
      </w:r>
      <w:r w:rsidR="005B2B5E" w:rsidRPr="005B2B5E">
        <w:rPr>
          <w:lang w:val="hr-HR"/>
        </w:rPr>
        <w:t xml:space="preserve"> Vergaš iz Slavonskog Broda, Ljudevita Gaja 34, OIB: 06662484713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B355AD">
        <w:rPr>
          <w:lang w:val="hr-HR"/>
        </w:rPr>
        <w:t>444</w:t>
      </w:r>
      <w:r w:rsidR="002B622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B355AD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B355AD">
        <w:rPr>
          <w:lang w:val="hr-HR"/>
        </w:rPr>
        <w:t>01. rujna</w:t>
      </w:r>
      <w:r w:rsidR="00011E74">
        <w:rPr>
          <w:lang w:val="hr-HR"/>
        </w:rPr>
        <w:t xml:space="preserve"> 201</w:t>
      </w:r>
      <w:r w:rsidR="00B355AD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2B622E" w:rsidP="008846F3" w:rsidR="002B622E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t>Broj: 7/St-1</w:t>
      </w:r>
      <w:r w:rsidR="005B2B5E">
        <w:rPr>
          <w:b/>
          <w:lang w:val="hr-HR"/>
        </w:rPr>
        <w:t>697</w:t>
      </w:r>
      <w:r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5B2B5E">
        <w:rPr>
          <w:lang w:val="hr-HR"/>
        </w:rPr>
        <w:t>712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5B2B5E">
        <w:rPr>
          <w:lang w:val="hr-HR"/>
        </w:rPr>
        <w:t>dvije</w:t>
      </w:r>
      <w:r w:rsidR="00011E74">
        <w:rPr>
          <w:lang w:val="hr-HR"/>
        </w:rPr>
        <w:t xml:space="preserve"> zaposlene osobe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355AD">
        <w:rPr>
          <w:lang w:val="hr-HR"/>
        </w:rPr>
        <w:t>14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3A01AA" w:rsidP="0098404F" w:rsidR="003A01AA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8404F">
        <w:rPr>
          <w:lang w:val="hr-HR"/>
        </w:rPr>
        <w:t xml:space="preserve"> </w:t>
      </w:r>
      <w:r>
        <w:rPr>
          <w:lang w:val="hr-HR"/>
        </w:rPr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8404F">
        <w:rPr>
          <w:lang w:val="hr-HR"/>
        </w:rPr>
        <w:t xml:space="preserve">   </w:t>
      </w:r>
      <w:r>
        <w:rPr>
          <w:lang w:val="hr-HR"/>
        </w:rPr>
        <w:t xml:space="preserve"> Mirna Vujčić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FF64DF" w:rsidP="00FF64DF" w:rsidR="00FF64D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2. Dostaviti: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- Zakonskom zastupniku dužnika,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pravomoćnosti</w:t>
      </w:r>
    </w:p>
    <w:p w:rsidRDefault="00975200" w:rsidP="007B218F" w:rsidR="00975200" w:rsidRPr="00E22421">
      <w:pPr>
        <w:rPr>
          <w:lang w:val="hr-HR"/>
        </w:rPr>
      </w:pPr>
    </w:p>
    <w:sectPr w:rsidSect="004511E1" w:rsidR="0097520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66" w:rsidP="004511E1" w:rsidR="00332166">
      <w:r>
        <w:separator/>
      </w:r>
    </w:p>
  </w:endnote>
  <w:endnote w:id="0" w:type="continuationSeparator">
    <w:p w:rsidRDefault="00332166" w:rsidP="004511E1" w:rsidR="00332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66" w:rsidP="004511E1" w:rsidR="00332166">
      <w:r>
        <w:separator/>
      </w:r>
    </w:p>
  </w:footnote>
  <w:footnote w:id="0" w:type="continuationSeparator">
    <w:p w:rsidRDefault="00332166" w:rsidP="004511E1" w:rsidR="00332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2437" w:rsidRPr="005C2437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6A9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B622E"/>
    <w:rsid w:val="002D4286"/>
    <w:rsid w:val="002E6F02"/>
    <w:rsid w:val="003128E1"/>
    <w:rsid w:val="00324C6E"/>
    <w:rsid w:val="00331868"/>
    <w:rsid w:val="00332166"/>
    <w:rsid w:val="00373E23"/>
    <w:rsid w:val="00386C9D"/>
    <w:rsid w:val="003A01AA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B2B5E"/>
    <w:rsid w:val="005C2437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47794"/>
    <w:rsid w:val="0086373F"/>
    <w:rsid w:val="00870706"/>
    <w:rsid w:val="008723EF"/>
    <w:rsid w:val="008846F3"/>
    <w:rsid w:val="008A3437"/>
    <w:rsid w:val="008C15A5"/>
    <w:rsid w:val="008C6D08"/>
    <w:rsid w:val="008F5CEB"/>
    <w:rsid w:val="00911251"/>
    <w:rsid w:val="00920E24"/>
    <w:rsid w:val="00975200"/>
    <w:rsid w:val="00980416"/>
    <w:rsid w:val="0098404F"/>
    <w:rsid w:val="00A122BE"/>
    <w:rsid w:val="00A13E2F"/>
    <w:rsid w:val="00A25498"/>
    <w:rsid w:val="00A27E09"/>
    <w:rsid w:val="00A73D17"/>
    <w:rsid w:val="00A92062"/>
    <w:rsid w:val="00AB4C7E"/>
    <w:rsid w:val="00AB5215"/>
    <w:rsid w:val="00AD05FF"/>
    <w:rsid w:val="00AE42E4"/>
    <w:rsid w:val="00B23988"/>
    <w:rsid w:val="00B355AD"/>
    <w:rsid w:val="00B7139D"/>
    <w:rsid w:val="00B8373A"/>
    <w:rsid w:val="00B86A03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E3374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</izvorni_sadrzaj>
    <derivirana_varijabla naziv="DomainObject.Predmet.OstaliListFormated_1">
      <item>Borislav Vergaš punomoćnik sudionika u postupku DILJ ELEKTRONIKA d.o.o. za građenje, trgovinu i usluge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</izvorni_sadrzaj>
    <derivirana_varijabla naziv="DomainObject.Predmet.OstaliListFormatedOIB_1">
      <item>Borislav Vergaš, OIB 06662484713 punomoćnik sudionika u postupku DILJ ELEKTRONIKA d.o.o. za građenje, trgovinu i usluge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</derivirana_varijabla>
  </DomainObject.Predmet.OstaliListFormatedWithAdressOIB>
  <DomainObject.Predmet.OstaliListNazivFormated>
    <izvorni_sadrzaj>
      <item>Borislav Vergaš</item>
    </izvorni_sadrzaj>
    <derivirana_varijabla naziv="DomainObject.Predmet.OstaliListNazivFormated_1">
      <item>Borislav Vergaš</item>
    </derivirana_varijabla>
  </DomainObject.Predmet.OstaliListNazivFormated>
  <DomainObject.Predmet.OstaliListNazivFormatedOIB>
    <izvorni_sadrzaj>
      <item>Borislav Vergaš, OIB 06662484713</item>
    </izvorni_sadrzaj>
    <derivirana_varijabla naziv="DomainObject.Predmet.OstaliListNazivFormatedOIB_1">
      <item>Borislav Vergaš, OIB 06662484713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</izvorni_sadrzaj>
    <derivirana_varijabla naziv="DomainObject.Predmet.SudioniciListNaziv_1">
      <item>Financijska agencija</item>
      <item>DILJ ELEKTRONIKA d.o.o. za građenje, trgovinu i usluge</item>
      <item>Borislav Vergaš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</izvorni_sadrzaj>
    <derivirana_varijabla naziv="DomainObject.Predmet.SudioniciListNazivOIB_1">
      <item>, OIB 85821130368</item>
      <item>, OIB 46091546773</item>
      <item>, OIB 06662484713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6D45A-F0CA-4460-AE9A-ACEEF1BBF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5148</properties:Characters>
  <properties:Lines>134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2016-09-13T07:02:00Z</dcterms:created>
  <dc:creator>zbiondic</dc:creator>
  <cp:lastModifiedBy>wsadmin</cp:lastModifiedBy>
  <cp:lastPrinted>2016-09-13T07:25:00Z</cp:lastPrinted>
  <dcterms:modified xmlns:xsi="http://www.w3.org/2001/XMLSchema-instance" xsi:type="dcterms:W3CDTF">2016-09-14T06:18:00Z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