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a83e3" w14:paraId="f4a83e3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6D0AD6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</w:t>
      </w:r>
      <w:r w:rsidR="006D0AD6">
        <w:t xml:space="preserve"> </w:t>
      </w:r>
      <w:r w:rsidR="00325398">
        <w:t xml:space="preserve">  </w:t>
      </w:r>
      <w:r w:rsidR="006D0AD6">
        <w:t xml:space="preserve">                                                                               75. St-</w:t>
      </w:r>
      <w:r w:rsidR="00CF08E9">
        <w:t>8</w:t>
      </w:r>
      <w:r w:rsidR="003412CD">
        <w:t>0</w:t>
      </w:r>
      <w:r w:rsidR="00CF08E9">
        <w:t>8</w:t>
      </w:r>
      <w:r w:rsidR="0074565F">
        <w:t>/</w:t>
      </w:r>
      <w:r w:rsidR="006D0AD6">
        <w:t>201</w:t>
      </w:r>
      <w:r w:rsidR="002C2271">
        <w:t>9</w:t>
      </w:r>
      <w:r w:rsidR="006D0AD6">
        <w:t>-</w:t>
      </w:r>
      <w:r w:rsidR="002C2271">
        <w:t>3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F08E9">
        <w:t>8</w:t>
      </w:r>
      <w:r w:rsidR="003412CD">
        <w:t>0</w:t>
      </w:r>
      <w:r w:rsidR="00CF08E9">
        <w:t>8</w:t>
      </w:r>
      <w:r w:rsidR="002C2271">
        <w:t>/2019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C2271">
        <w:t>1</w:t>
      </w:r>
      <w:r w:rsidR="00FA526F">
        <w:t>8</w:t>
      </w:r>
      <w:r w:rsidR="002C2271">
        <w:t xml:space="preserve">. srpnja </w:t>
      </w:r>
      <w:r w:rsidR="002E2FF7">
        <w:t>2019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F08E9" w:rsidR="00D66226">
      <w:pPr>
        <w:pStyle w:val="Odlomakpopisa"/>
        <w:numPr>
          <w:ilvl w:val="0"/>
          <w:numId w:val="5"/>
        </w:numPr>
        <w:ind w:hanging="426" w:left="993"/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764AF1">
        <w:t xml:space="preserve"> </w:t>
      </w:r>
      <w:r w:rsidR="00CF08E9" w:rsidRPr="00CF08E9">
        <w:t>METALNE LEGURE d.o.o.</w:t>
      </w:r>
      <w:r w:rsidR="003412CD">
        <w:t xml:space="preserve">, Zagreb, </w:t>
      </w:r>
      <w:r w:rsidR="00CF08E9" w:rsidRPr="00CF08E9">
        <w:t xml:space="preserve">I. </w:t>
      </w:r>
      <w:proofErr w:type="spellStart"/>
      <w:r w:rsidR="00CF08E9" w:rsidRPr="00CF08E9">
        <w:t>Resnik</w:t>
      </w:r>
      <w:proofErr w:type="spellEnd"/>
      <w:r w:rsidR="00CF08E9" w:rsidRPr="00CF08E9">
        <w:t xml:space="preserve"> 120</w:t>
      </w:r>
      <w:r w:rsidR="002E2FF7">
        <w:t>,</w:t>
      </w:r>
      <w:r w:rsidR="00F67997">
        <w:t xml:space="preserve"> </w:t>
      </w:r>
      <w:r w:rsidR="00CF08E9">
        <w:t xml:space="preserve">OIB: </w:t>
      </w:r>
      <w:r w:rsidR="00CF08E9" w:rsidRPr="00CF08E9">
        <w:t>74033774030</w:t>
      </w:r>
      <w:r w:rsidR="00AC4528">
        <w:t xml:space="preserve">. </w:t>
      </w:r>
    </w:p>
    <w:p w:rsidRDefault="00D01B78" w:rsidP="002A011D" w:rsidR="00D01B78">
      <w:pPr>
        <w:pStyle w:val="Odlomakpopisa"/>
        <w:ind w:left="1428"/>
        <w:jc w:val="both"/>
      </w:pPr>
    </w:p>
    <w:p w:rsidRDefault="00AC4528" w:rsidP="002A011D" w:rsidR="00AC4528">
      <w:pPr>
        <w:pStyle w:val="Odlomakpopisa"/>
        <w:numPr>
          <w:ilvl w:val="0"/>
          <w:numId w:val="5"/>
        </w:numPr>
        <w:ind w:hanging="567" w:left="993"/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CF08E9">
        <w:t>1</w:t>
      </w:r>
      <w:r w:rsidR="003412CD">
        <w:t>9.</w:t>
      </w:r>
      <w:r w:rsidR="00CF08E9">
        <w:t>359,92</w:t>
      </w:r>
      <w:r w:rsidR="00E5092D">
        <w:t xml:space="preserve"> </w:t>
      </w:r>
      <w:r>
        <w:t>kn</w:t>
      </w:r>
      <w:r w:rsidR="005F4627">
        <w:t>.</w:t>
      </w:r>
    </w:p>
    <w:p w:rsidRDefault="00AC4528" w:rsidP="002A011D" w:rsidR="00AC4528">
      <w:pPr>
        <w:ind w:left="360"/>
        <w:jc w:val="both"/>
      </w:pPr>
      <w:r>
        <w:t xml:space="preserve"> </w:t>
      </w:r>
    </w:p>
    <w:p w:rsidRDefault="00D66226" w:rsidP="002A011D" w:rsidR="00D66226">
      <w:pPr>
        <w:pStyle w:val="Odlomakpopisa"/>
        <w:numPr>
          <w:ilvl w:val="0"/>
          <w:numId w:val="5"/>
        </w:numPr>
        <w:ind w:hanging="567" w:left="993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2A011D" w:rsidR="00D01B78">
      <w:pPr>
        <w:ind w:firstLine="720"/>
        <w:jc w:val="both"/>
      </w:pPr>
    </w:p>
    <w:p w:rsidRDefault="00D66226" w:rsidP="002A011D" w:rsidR="00D66226">
      <w:pPr>
        <w:pStyle w:val="Odlomakpopisa"/>
        <w:numPr>
          <w:ilvl w:val="0"/>
          <w:numId w:val="5"/>
        </w:numPr>
        <w:ind w:hanging="567" w:left="993"/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2A011D" w:rsidR="00D01B78">
      <w:pPr>
        <w:pStyle w:val="Odlomakpopisa"/>
        <w:jc w:val="both"/>
      </w:pPr>
    </w:p>
    <w:p w:rsidRDefault="001F6933" w:rsidP="002A011D" w:rsidR="001F6933">
      <w:pPr>
        <w:pStyle w:val="Odlomakpopisa"/>
        <w:numPr>
          <w:ilvl w:val="0"/>
          <w:numId w:val="5"/>
        </w:numPr>
        <w:ind w:hanging="567" w:left="993"/>
        <w:jc w:val="both"/>
      </w:pPr>
      <w:r>
        <w:t>UPOZORENJE:</w:t>
      </w:r>
    </w:p>
    <w:p w:rsidRDefault="00D01B78" w:rsidP="002A011D" w:rsidR="00F034D3">
      <w:pPr>
        <w:pStyle w:val="Odlomakpopisa"/>
        <w:ind w:left="993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2A011D" w:rsidR="00D66226" w:rsidRPr="00A039F2">
      <w:pPr>
        <w:pStyle w:val="Odlomakpopisa"/>
        <w:ind w:left="993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2A011D" w:rsidR="008155EE">
      <w:pPr>
        <w:jc w:val="both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A526F">
        <w:t>18. srpnja</w:t>
      </w:r>
      <w:r w:rsidR="002E2FF7">
        <w:t xml:space="preserve"> 2019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</w:t>
      </w:r>
      <w:r w:rsidR="00052410">
        <w:t>Sanda Jeromela</w:t>
      </w:r>
      <w:r w:rsidR="00252EEB">
        <w:t>, v.r.</w:t>
      </w:r>
      <w:r w:rsidR="00052410">
        <w:t xml:space="preserve"> 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252EEB" w:rsidP="00FD290A" w:rsidR="00252EEB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252EEB" w:rsidP="00FD290A" w:rsidR="00252EEB">
      <w:pPr>
        <w:jc w:val="center"/>
      </w:pPr>
      <w:r>
        <w:t xml:space="preserve">                                                                                  Monika Fuček</w:t>
      </w:r>
    </w:p>
    <w:p w:rsidRDefault="00910A89" w:rsidP="00910A89" w:rsidR="00910A89"/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410"/>
    <w:rsid w:val="0007056B"/>
    <w:rsid w:val="00085273"/>
    <w:rsid w:val="000D387C"/>
    <w:rsid w:val="000D4FD4"/>
    <w:rsid w:val="000F1138"/>
    <w:rsid w:val="00111057"/>
    <w:rsid w:val="00114EAD"/>
    <w:rsid w:val="00117563"/>
    <w:rsid w:val="00185571"/>
    <w:rsid w:val="00186AF0"/>
    <w:rsid w:val="001B494C"/>
    <w:rsid w:val="001E50FB"/>
    <w:rsid w:val="001F6933"/>
    <w:rsid w:val="00230A63"/>
    <w:rsid w:val="002522D4"/>
    <w:rsid w:val="00252EEB"/>
    <w:rsid w:val="00263D6D"/>
    <w:rsid w:val="00264D19"/>
    <w:rsid w:val="00297E94"/>
    <w:rsid w:val="002A011D"/>
    <w:rsid w:val="002A51C3"/>
    <w:rsid w:val="002C010A"/>
    <w:rsid w:val="002C2271"/>
    <w:rsid w:val="002E2FF7"/>
    <w:rsid w:val="00301E9F"/>
    <w:rsid w:val="003151E3"/>
    <w:rsid w:val="00325398"/>
    <w:rsid w:val="003412CD"/>
    <w:rsid w:val="00371BCE"/>
    <w:rsid w:val="00371DD2"/>
    <w:rsid w:val="0038246E"/>
    <w:rsid w:val="003D35F9"/>
    <w:rsid w:val="003E3A15"/>
    <w:rsid w:val="003F054F"/>
    <w:rsid w:val="00404E04"/>
    <w:rsid w:val="00413F4C"/>
    <w:rsid w:val="00433041"/>
    <w:rsid w:val="00464AA0"/>
    <w:rsid w:val="00481EB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D0AD6"/>
    <w:rsid w:val="0073619E"/>
    <w:rsid w:val="0074565F"/>
    <w:rsid w:val="007574B5"/>
    <w:rsid w:val="00764AF1"/>
    <w:rsid w:val="007B5AFD"/>
    <w:rsid w:val="007D5A5D"/>
    <w:rsid w:val="007D6E03"/>
    <w:rsid w:val="007F12D4"/>
    <w:rsid w:val="0080712A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CF08E9"/>
    <w:rsid w:val="00D01B78"/>
    <w:rsid w:val="00D66226"/>
    <w:rsid w:val="00DB0FA3"/>
    <w:rsid w:val="00E26BFC"/>
    <w:rsid w:val="00E3040A"/>
    <w:rsid w:val="00E5092D"/>
    <w:rsid w:val="00EC3302"/>
    <w:rsid w:val="00ED6AA8"/>
    <w:rsid w:val="00F02820"/>
    <w:rsid w:val="00F034D3"/>
    <w:rsid w:val="00F67997"/>
    <w:rsid w:val="00FA526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2E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2E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2E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2E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2E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2E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2E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2E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2E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2E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2019.</izvorni_sadrzaj>
    <derivirana_varijabla naziv="DomainObject.DatumDonosenjaOdluke_1">18.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</izvorni_sadrzaj>
    <derivirana_varijabla naziv="DomainObject.Predmet.Broj_1">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2019.</izvorni_sadrzaj>
    <derivirana_varijabla naziv="DomainObject.Predmet.DatumOsnivanja_1">29.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St-808/2019</izvorni_sadrzaj>
    <derivirana_varijabla naziv="DomainObject.Predmet.OznakaBroj_1">St-808/2019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METALNE LEGURE d.o.o.</izvorni_sadrzaj>
    <derivirana_varijabla naziv="DomainObject.Predmet.ProtustrankaFormated_1">  METALNE LEGURE d.o.o.</derivirana_varijabla>
  </DomainObject.Predmet.ProtustrankaFormated>
  <DomainObject.Predmet.ProtustrankaFormatedOIB>
    <izvorni_sadrzaj>  METALNE LEGURE d.o.o., OIB 74033774030</izvorni_sadrzaj>
    <derivirana_varijabla naziv="DomainObject.Predmet.ProtustrankaFormatedOIB_1">  METALNE LEGURE d.o.o., OIB 74033774030</derivirana_varijabla>
  </DomainObject.Predmet.ProtustrankaFormatedOIB>
  <DomainObject.Predmet.ProtustrankaFormatedWithAdress>
    <izvorni_sadrzaj> METALNE LEGURE d.o.o., I. Resnik 120, 10000 Zagreb</izvorni_sadrzaj>
    <derivirana_varijabla naziv="DomainObject.Predmet.ProtustrankaFormatedWithAdress_1"> METALNE LEGURE d.o.o., I. Resnik 120, 10000 Zagreb</derivirana_varijabla>
  </DomainObject.Predmet.ProtustrankaFormatedWithAdress>
  <DomainObject.Predmet.ProtustrankaFormatedWithAdressOIB>
    <izvorni_sadrzaj> METALNE LEGURE d.o.o., OIB 74033774030, I. Resnik 120, 10000 Zagreb</izvorni_sadrzaj>
    <derivirana_varijabla naziv="DomainObject.Predmet.ProtustrankaFormatedWithAdressOIB_1"> METALNE LEGURE d.o.o., OIB 74033774030, I. Resnik 120, 10000 Zagreb</derivirana_varijabla>
  </DomainObject.Predmet.ProtustrankaFormatedWithAdressOIB>
  <DomainObject.Predmet.ProtustrankaWithAdress>
    <izvorni_sadrzaj>METALNE LEGURE d.o.o. I. Resnik 120, 10000 Zagreb</izvorni_sadrzaj>
    <derivirana_varijabla naziv="DomainObject.Predmet.ProtustrankaWithAdress_1">METALNE LEGURE d.o.o. I. Resnik 120, 10000 Zagreb</derivirana_varijabla>
  </DomainObject.Predmet.ProtustrankaWithAdress>
  <DomainObject.Predmet.ProtustrankaWithAdressOIB>
    <izvorni_sadrzaj>METALNE LEGURE d.o.o., OIB 74033774030, I. Resnik 120, 10000 Zagreb</izvorni_sadrzaj>
    <derivirana_varijabla naziv="DomainObject.Predmet.ProtustrankaWithAdressOIB_1">METALNE LEGURE d.o.o., OIB 74033774030, I. Resnik 120, 10000 Zagreb</derivirana_varijabla>
  </DomainObject.Predmet.ProtustrankaWithAdressOIB>
  <DomainObject.Predmet.ProtustrankaNazivFormated>
    <izvorni_sadrzaj>METALNE LEGURE d.o.o.</izvorni_sadrzaj>
    <derivirana_varijabla naziv="DomainObject.Predmet.ProtustrankaNazivFormated_1">METALNE LEGURE d.o.o.</derivirana_varijabla>
  </DomainObject.Predmet.ProtustrankaNazivFormated>
  <DomainObject.Predmet.ProtustrankaNazivFormatedOIB>
    <izvorni_sadrzaj>METALNE LEGURE d.o.o., OIB 74033774030</izvorni_sadrzaj>
    <derivirana_varijabla naziv="DomainObject.Predmet.ProtustrankaNazivFormatedOIB_1">METALNE LEGURE d.o.o., OIB 74033774030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METALNE LEGURE d.o.o.</item>
    </izvorni_sadrzaj>
    <derivirana_varijabla naziv="DomainObject.Predmet.ProtuStrankaListFormated_1">
      <item>METALNE LEGURE d.o.o.</item>
    </derivirana_varijabla>
  </DomainObject.Predmet.ProtuStrankaListFormated>
  <DomainObject.Predmet.ProtuStrankaListFormatedOIB>
    <izvorni_sadrzaj>
      <item>METALNE LEGURE d.o.o., OIB 74033774030</item>
    </izvorni_sadrzaj>
    <derivirana_varijabla naziv="DomainObject.Predmet.ProtuStrankaListFormatedOIB_1">
      <item>METALNE LEGURE d.o.o., OIB 74033774030</item>
    </derivirana_varijabla>
  </DomainObject.Predmet.ProtuStrankaListFormatedOIB>
  <DomainObject.Predmet.ProtuStrankaListFormatedWithAdress>
    <izvorni_sadrzaj>
      <item>METALNE LEGURE d.o.o., I. Resnik 120, 10000 Zagreb</item>
    </izvorni_sadrzaj>
    <derivirana_varijabla naziv="DomainObject.Predmet.ProtuStrankaListFormatedWithAdress_1">
      <item>METALNE LEGURE d.o.o., I. Resnik 120, 10000 Zagreb</item>
    </derivirana_varijabla>
  </DomainObject.Predmet.ProtuStrankaListFormatedWithAdress>
  <DomainObject.Predmet.ProtuStrankaListFormatedWithAdressOIB>
    <izvorni_sadrzaj>
      <item>METALNE LEGURE d.o.o., OIB 74033774030, I. Resnik 120, 10000 Zagreb</item>
    </izvorni_sadrzaj>
    <derivirana_varijabla naziv="DomainObject.Predmet.ProtuStrankaListFormatedWithAdressOIB_1">
      <item>METALNE LEGURE d.o.o., OIB 74033774030, I. Resnik 120, 10000 Zagreb</item>
    </derivirana_varijabla>
  </DomainObject.Predmet.ProtuStrankaListFormatedWithAdressOIB>
  <DomainObject.Predmet.ProtuStrankaListNazivFormated>
    <izvorni_sadrzaj>
      <item>METALNE LEGURE d.o.o.</item>
    </izvorni_sadrzaj>
    <derivirana_varijabla naziv="DomainObject.Predmet.ProtuStrankaListNazivFormated_1">
      <item>METALNE LEGURE d.o.o.</item>
    </derivirana_varijabla>
  </DomainObject.Predmet.ProtuStrankaListNazivFormated>
  <DomainObject.Predmet.ProtuStrankaListNazivFormatedOIB>
    <izvorni_sadrzaj>
      <item>METALNE LEGURE d.o.o., OIB 74033774030</item>
    </izvorni_sadrzaj>
    <derivirana_varijabla naziv="DomainObject.Predmet.ProtuStrankaListNazivFormatedOIB_1">
      <item>METALNE LEGURE d.o.o., OIB 74033774030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2019.</izvorni_sadrzaj>
    <derivirana_varijabla naziv="DomainObject.Datum_1">19.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METALNE LEGURE d.o.o.</izvorni_sadrzaj>
    <derivirana_varijabla naziv="DomainObject.Predmet.ProtustrankaIDrugi_1">METALNE LEGURE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METALNE LEGURE d.o.o., OIB 74033774030, I. Resnik 120, 10000 Zagreb</izvorni_sadrzaj>
    <derivirana_varijabla naziv="DomainObject.Predmet.ProtustrankaIDrugiAdressOIB_1">METALNE LEGURE d.o.o., OIB 74033774030, I. Resnik 120,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METALNE LEGURE d.o.o.</item>
    </izvorni_sadrzaj>
    <derivirana_varijabla naziv="DomainObject.Predmet.SudioniciListNaziv_1">
      <item>FINA Regionalni centar Zagreb</item>
      <item>METALNE LEGURE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METALNE LEGURE d.o.o., OIB 74033774030, I. Resnik 120,10000 Zagreb</item>
    </izvorni_sadrzaj>
    <derivirana_varijabla naziv="DomainObject.Predmet.SudioniciListAdressOIB_1">
      <item>FINA Regionalni centar Zagreb, OIB 85821130368, Trg svibanjskih žrtava 1995.1,10000 Zagreb</item>
      <item>METALNE LEGURE d.o.o., OIB 74033774030, I. Resnik 120,10000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74033774030</item>
    </izvorni_sadrzaj>
    <derivirana_varijabla naziv="DomainObject.Predmet.SudioniciListNazivOIB_1">
      <item>, OIB 85821130368</item>
      <item>, OIB 74033774030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1341</properties:Characters>
  <properties:Lines>43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2019-07-18T07:52:00Z</dcterms:created>
  <dc:creator>ilukac</dc:creator>
  <cp:lastModifiedBy>Monika Fuček</cp:lastModifiedBy>
  <cp:lastPrinted>2019-07-18T07:58:00Z</cp:lastPrinted>
  <dcterms:modified xmlns:xsi="http://www.w3.org/2001/XMLSchema-instance" xsi:type="dcterms:W3CDTF">2019-07-19T07:12:00Z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 St-808-2019-18-07-2019-.docx)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