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e8c9" w14:paraId="d63e8c9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55283B">
        <w:t>1</w:t>
      </w:r>
      <w:r w:rsidR="00931EE2">
        <w:t>589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55283B">
        <w:rPr>
          <w:lang w:val="hr-HR"/>
        </w:rPr>
        <w:t xml:space="preserve">UDRUGA ZA </w:t>
      </w:r>
      <w:r w:rsidR="00931EE2">
        <w:rPr>
          <w:lang w:val="hr-HR"/>
        </w:rPr>
        <w:t>PREVENTIVU ZDRAVLJA I KULTURU ŽIVLJENJA NOVO DOBA, Split, Cesarčeva 7</w:t>
      </w:r>
      <w:r w:rsidRPr="008E1461">
        <w:rPr>
          <w:lang w:val="hr-HR"/>
        </w:rPr>
        <w:t xml:space="preserve">, OIB: </w:t>
      </w:r>
      <w:r w:rsidR="00931EE2">
        <w:rPr>
          <w:lang w:val="hr-HR"/>
        </w:rPr>
        <w:t>09496274067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931EE2" w:rsidRPr="00931EE2">
        <w:rPr>
          <w:lang w:val="hr-HR"/>
        </w:rPr>
        <w:t>UDRUGA ZA PREVENTIVU ZDRAVLJA I KULTURU ŽIVLJENJA NOVO DOBA, Split, Cesarčeva 7, OIB: 09496274067</w:t>
      </w:r>
      <w:r w:rsidR="00931EE2">
        <w:rPr>
          <w:lang w:val="hr-HR"/>
        </w:rPr>
        <w:t xml:space="preserve">. </w:t>
      </w:r>
      <w:r w:rsidRPr="008E1461">
        <w:rPr>
          <w:lang w:val="hr-HR"/>
        </w:rPr>
        <w:t>Skraćeni stečajni postupak otvoren je dana 18. veljače 2016. godine,</w:t>
      </w:r>
      <w:r w:rsidR="00AC7713">
        <w:rPr>
          <w:lang w:val="hr-HR"/>
        </w:rPr>
        <w:t xml:space="preserve"> u 10 sati  i 45 minuta,</w:t>
      </w:r>
      <w:r w:rsidRPr="008E1461">
        <w:rPr>
          <w:lang w:val="hr-HR"/>
        </w:rPr>
        <w:t xml:space="preserve">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u w:val="single"/>
          <w:lang w:val="hr-HR"/>
        </w:rPr>
      </w:pPr>
      <w:r w:rsidRPr="008E1461">
        <w:rPr>
          <w:lang w:val="hr-HR"/>
        </w:rPr>
        <w:t xml:space="preserve">II.) Za stečajnog upravitelja imenuje se </w:t>
      </w:r>
      <w:r w:rsidR="00AC7713">
        <w:t>Ante Gabelica, dipl. pravnik iz Splita, Ruđera Boškovića 7/125, OIB: 68765596631.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931EE2" w:rsidRPr="00931EE2">
        <w:rPr>
          <w:lang w:val="hr-HR"/>
        </w:rPr>
        <w:t xml:space="preserve">UDRUGA ZA PREVENTIVU ZDRAVLJA I KULTURU ŽIVLJENJA NOVO DOBA, Split, Cesarčeva 7, OIB: 09496274067.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registra</w:t>
      </w:r>
      <w:r w:rsidR="00B02097">
        <w:rPr>
          <w:lang w:val="hr-HR"/>
        </w:rPr>
        <w:t xml:space="preserve"> udruga</w:t>
      </w:r>
      <w:r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AC7713" w:rsidR="00AC7713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AC7713" w:rsidR="008E1461" w:rsidRPr="008E1461">
      <w:pPr>
        <w:jc w:val="both"/>
        <w:rPr>
          <w:lang w:val="en-GB"/>
        </w:rPr>
      </w:pPr>
      <w:r w:rsidRPr="008E1461">
        <w:rPr>
          <w:lang w:val="en-GB"/>
        </w:rPr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B02097">
        <w:rPr>
          <w:lang w:val="hr-HR"/>
        </w:rPr>
        <w:t>R</w:t>
      </w:r>
      <w:r w:rsidRPr="008E1461">
        <w:rPr>
          <w:lang w:val="hr-HR"/>
        </w:rPr>
        <w:t>egistar</w:t>
      </w:r>
      <w:r w:rsidR="00B02097">
        <w:rPr>
          <w:lang w:val="hr-HR"/>
        </w:rPr>
        <w:t xml:space="preserve"> udruga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01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8536B5">
      <w:t>5</w:t>
    </w:r>
    <w:r w:rsidR="00931EE2">
      <w:t>89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E520C"/>
    <w:rsid w:val="000E727F"/>
    <w:rsid w:val="000F1016"/>
    <w:rsid w:val="001276AB"/>
    <w:rsid w:val="001B3378"/>
    <w:rsid w:val="001F5E22"/>
    <w:rsid w:val="00207DE4"/>
    <w:rsid w:val="0024279B"/>
    <w:rsid w:val="002A4B4D"/>
    <w:rsid w:val="002B1247"/>
    <w:rsid w:val="002C01D9"/>
    <w:rsid w:val="00354500"/>
    <w:rsid w:val="003A7516"/>
    <w:rsid w:val="003B76E7"/>
    <w:rsid w:val="003F4005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5283B"/>
    <w:rsid w:val="005A07BE"/>
    <w:rsid w:val="005F38C9"/>
    <w:rsid w:val="00612428"/>
    <w:rsid w:val="006139CA"/>
    <w:rsid w:val="006B3385"/>
    <w:rsid w:val="006F6D7A"/>
    <w:rsid w:val="00706888"/>
    <w:rsid w:val="00722B1F"/>
    <w:rsid w:val="0075113F"/>
    <w:rsid w:val="00761BEA"/>
    <w:rsid w:val="00772F42"/>
    <w:rsid w:val="00777C0E"/>
    <w:rsid w:val="00783722"/>
    <w:rsid w:val="007A5692"/>
    <w:rsid w:val="008536B5"/>
    <w:rsid w:val="00882DA7"/>
    <w:rsid w:val="008832F3"/>
    <w:rsid w:val="008949BF"/>
    <w:rsid w:val="008B758A"/>
    <w:rsid w:val="008E1461"/>
    <w:rsid w:val="0090366A"/>
    <w:rsid w:val="00931EE2"/>
    <w:rsid w:val="00950AA9"/>
    <w:rsid w:val="00967130"/>
    <w:rsid w:val="009715B0"/>
    <w:rsid w:val="009C2F6D"/>
    <w:rsid w:val="00A20061"/>
    <w:rsid w:val="00A3265C"/>
    <w:rsid w:val="00A533E2"/>
    <w:rsid w:val="00AC5A0E"/>
    <w:rsid w:val="00AC7713"/>
    <w:rsid w:val="00B02097"/>
    <w:rsid w:val="00B43A09"/>
    <w:rsid w:val="00BB288C"/>
    <w:rsid w:val="00BB4A6C"/>
    <w:rsid w:val="00BD6072"/>
    <w:rsid w:val="00C319B2"/>
    <w:rsid w:val="00C60F12"/>
    <w:rsid w:val="00D006D7"/>
    <w:rsid w:val="00D17E93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C0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1D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1D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1D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1D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C0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1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1D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1D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1D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PREVENTIVU ZDRAVLJA I KULTURU ŽIVLJENJA "NOVO DOBA"</izvorni_sadrzaj>
    <derivirana_varijabla naziv="DomainObject.Predmet.ProtustrankaFormated_1">  UDRUGA ZA PREVENTIVU ZDRAVLJA I KULTURU ŽIVLJENJA "NOVO DOBA"</derivirana_varijabla>
  </DomainObject.Predmet.ProtustrankaFormated>
  <DomainObject.Predmet.ProtustrankaFormatedOIB>
    <izvorni_sadrzaj>  UDRUGA ZA PREVENTIVU ZDRAVLJA I KULTURU ŽIVLJENJA "NOVO DOBA", OIB 09496274067</izvorni_sadrzaj>
    <derivirana_varijabla naziv="DomainObject.Predmet.ProtustrankaFormatedOIB_1">  UDRUGA ZA PREVENTIVU ZDRAVLJA I KULTURU ŽIVLJENJA "NOVO DOBA", OIB 09496274067</derivirana_varijabla>
  </DomainObject.Predmet.ProtustrankaFormatedOIB>
  <DomainObject.Predmet.ProtustrankaFormatedWithAdress>
    <izvorni_sadrzaj> UDRUGA ZA PREVENTIVU ZDRAVLJA I KULTURU ŽIVLJENJA "NOVO DOBA", Cesarčeva 7, 21000 Split</izvorni_sadrzaj>
    <derivirana_varijabla naziv="DomainObject.Predmet.ProtustrankaFormatedWithAdress_1"> UDRUGA ZA PREVENTIVU ZDRAVLJA I KULTURU ŽIVLJENJA "NOVO DOBA", Cesarčeva 7, 21000 Split</derivirana_varijabla>
  </DomainObject.Predmet.ProtustrankaFormatedWithAdress>
  <DomainObject.Predmet.ProtustrankaFormatedWithAdressOIB>
    <izvorni_sadrzaj> UDRUGA ZA PREVENTIVU ZDRAVLJA I KULTURU ŽIVLJENJA "NOVO DOBA", OIB 09496274067, Cesarčeva 7, 21000 Split</izvorni_sadrzaj>
    <derivirana_varijabla naziv="DomainObject.Predmet.ProtustrankaFormatedWithAdressOIB_1"> UDRUGA ZA PREVENTIVU ZDRAVLJA I KULTURU ŽIVLJENJA "NOVO DOBA", OIB 09496274067, Cesarčeva 7, 21000 Split</derivirana_varijabla>
  </DomainObject.Predmet.ProtustrankaFormatedWithAdressOIB>
  <DomainObject.Predmet.ProtustrankaWithAdress>
    <izvorni_sadrzaj>UDRUGA ZA PREVENTIVU ZDRAVLJA I KULTURU ŽIVLJENJA "NOVO DOBA" Cesarčeva 7, 21000 Split</izvorni_sadrzaj>
    <derivirana_varijabla naziv="DomainObject.Predmet.ProtustrankaWithAdress_1">UDRUGA ZA PREVENTIVU ZDRAVLJA I KULTURU ŽIVLJENJA "NOVO DOBA" Cesarčeva 7, 21000 Split</derivirana_varijabla>
  </DomainObject.Predmet.ProtustrankaWithAdress>
  <DomainObject.Predmet.ProtustrankaWithAdressOIB>
    <izvorni_sadrzaj>UDRUGA ZA PREVENTIVU ZDRAVLJA I KULTURU ŽIVLJENJA "NOVO DOBA", OIB 09496274067, Cesarčeva 7, 21000 Split</izvorni_sadrzaj>
    <derivirana_varijabla naziv="DomainObject.Predmet.ProtustrankaWithAdressOIB_1">UDRUGA ZA PREVENTIVU ZDRAVLJA I KULTURU ŽIVLJENJA "NOVO DOBA", OIB 09496274067, Cesarčeva 7, 21000 Split</derivirana_varijabla>
  </DomainObject.Predmet.ProtustrankaWithAdressOIB>
  <DomainObject.Predmet.ProtustrankaNazivFormated>
    <izvorni_sadrzaj>UDRUGA ZA PREVENTIVU ZDRAVLJA I KULTURU ŽIVLJENJA "NOVO DOBA"</izvorni_sadrzaj>
    <derivirana_varijabla naziv="DomainObject.Predmet.ProtustrankaNazivFormated_1">UDRUGA ZA PREVENTIVU ZDRAVLJA I KULTURU ŽIVLJENJA "NOVO DOBA"</derivirana_varijabla>
  </DomainObject.Predmet.ProtustrankaNazivFormated>
  <DomainObject.Predmet.ProtustrankaNazivFormatedOIB>
    <izvorni_sadrzaj>UDRUGA ZA PREVENTIVU ZDRAVLJA I KULTURU ŽIVLJENJA "NOVO DOBA", OIB 09496274067</izvorni_sadrzaj>
    <derivirana_varijabla naziv="DomainObject.Predmet.ProtustrankaNazivFormatedOIB_1">UDRUGA ZA PREVENTIVU ZDRAVLJA I KULTURU ŽIVLJENJA "NOVO DOBA", OIB 09496274067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46817.72</izvorni_sadrzaj>
    <derivirana_varijabla naziv="DomainObject.Predmet.TrenutnaVrijednost_1">46817.72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ZA PREVENTIVU ZDRAVLJA I KULTURU ŽIVLJENJA "NOVO DOBA"</item>
    </izvorni_sadrzaj>
    <derivirana_varijabla naziv="DomainObject.Predmet.ProtuStrankaListFormated_1">
      <item>UDRUGA ZA PREVENTIVU ZDRAVLJA I KULTURU ŽIVLJENJA "NOVO DOBA"</item>
    </derivirana_varijabla>
  </DomainObject.Predmet.ProtuStrankaListFormated>
  <DomainObject.Predmet.ProtuStrankaListFormatedOIB>
    <izvorni_sadrzaj>
      <item>UDRUGA ZA PREVENTIVU ZDRAVLJA I KULTURU ŽIVLJENJA "NOVO DOBA", OIB 09496274067</item>
    </izvorni_sadrzaj>
    <derivirana_varijabla naziv="DomainObject.Predmet.ProtuStrankaListFormatedOIB_1">
      <item>UDRUGA ZA PREVENTIVU ZDRAVLJA I KULTURU ŽIVLJENJA "NOVO DOBA", OIB 09496274067</item>
    </derivirana_varijabla>
  </DomainObject.Predmet.ProtuStrankaListFormatedOIB>
  <DomainObject.Predmet.ProtuStrankaListFormatedWithAdress>
    <izvorni_sadrzaj>
      <item>UDRUGA ZA PREVENTIVU ZDRAVLJA I KULTURU ŽIVLJENJA "NOVO DOBA", Cesarčeva 7, 21000 Split</item>
    </izvorni_sadrzaj>
    <derivirana_varijabla naziv="DomainObject.Predmet.ProtuStrankaListFormatedWithAdress_1">
      <item>UDRUGA ZA PREVENTIVU ZDRAVLJA I KULTURU ŽIVLJENJA "NOVO DOBA", Cesarčeva 7, 21000 Split</item>
    </derivirana_varijabla>
  </DomainObject.Predmet.ProtuStrankaListFormatedWithAdress>
  <DomainObject.Predmet.ProtuStrankaListFormatedWithAdressOIB>
    <izvorni_sadrzaj>
      <item>UDRUGA ZA PREVENTIVU ZDRAVLJA I KULTURU ŽIVLJENJA "NOVO DOBA", OIB 09496274067, Cesarčeva 7, 21000 Split</item>
    </izvorni_sadrzaj>
    <derivirana_varijabla naziv="DomainObject.Predmet.ProtuStrankaListFormatedWithAdressOIB_1">
      <item>UDRUGA ZA PREVENTIVU ZDRAVLJA I KULTURU ŽIVLJENJA "NOVO DOBA", OIB 09496274067, Cesarčeva 7, 21000 Split</item>
    </derivirana_varijabla>
  </DomainObject.Predmet.ProtuStrankaListFormatedWithAdressOIB>
  <DomainObject.Predmet.ProtuStrankaListNazivFormated>
    <izvorni_sadrzaj>
      <item>UDRUGA ZA PREVENTIVU ZDRAVLJA I KULTURU ŽIVLJENJA "NOVO DOBA"</item>
    </izvorni_sadrzaj>
    <derivirana_varijabla naziv="DomainObject.Predmet.ProtuStrankaListNazivFormated_1">
      <item>UDRUGA ZA PREVENTIVU ZDRAVLJA I KULTURU ŽIVLJENJA "NOVO DOBA"</item>
    </derivirana_varijabla>
  </DomainObject.Predmet.ProtuStrankaListNazivFormated>
  <DomainObject.Predmet.ProtuStrankaListNazivFormatedOIB>
    <izvorni_sadrzaj>
      <item>UDRUGA ZA PREVENTIVU ZDRAVLJA I KULTURU ŽIVLJENJA "NOVO DOBA", OIB 09496274067</item>
    </izvorni_sadrzaj>
    <derivirana_varijabla naziv="DomainObject.Predmet.ProtuStrankaListNazivFormatedOIB_1">
      <item>UDRUGA ZA PREVENTIVU ZDRAVLJA I KULTURU ŽIVLJENJA "NOVO DOBA", OIB 09496274067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ZA PREVENTIVU ZDRAVLJA I KULTURU ŽIVLJENJA "NOVO DOBA"</izvorni_sadrzaj>
    <derivirana_varijabla naziv="DomainObject.Predmet.ProtustrankaIDrugi_1">UDRUGA ZA PREVENTIVU ZDRAVLJA I KULTURU ŽIVLJENJA "NOVO DOBA"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ZA PREVENTIVU ZDRAVLJA I KULTURU ŽIVLJENJA "NOVO DOBA", OIB 09496274067, Cesarčeva 7, 21000 Split</izvorni_sadrzaj>
    <derivirana_varijabla naziv="DomainObject.Predmet.ProtustrankaIDrugiAdressOIB_1">UDRUGA ZA PREVENTIVU ZDRAVLJA I KULTURU ŽIVLJENJA "NOVO DOBA", OIB 09496274067, Cesarčeva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PREVENTIVU ZDRAVLJA I KULTURU ŽIVLJENJA "NOVO DOBA"</item>
      <item>FINANCIJSKA AGENCIJA, RC SPLIT</item>
    </izvorni_sadrzaj>
    <derivirana_varijabla naziv="DomainObject.Predmet.SudioniciListNaziv_1">
      <item>UDRUGA ZA PREVENTIVU ZDRAVLJA I KULTURU ŽIVLJENJA "NOVO DOBA"</item>
      <item>FINANCIJSKA AGENCIJA, RC SPLIT</item>
    </derivirana_varijabla>
  </DomainObject.Predmet.SudioniciListNaziv>
  <DomainObject.Predmet.SudioniciListAdressOIB>
    <izvorni_sadrzaj>
      <item>UDRUGA ZA PREVENTIVU ZDRAVLJA I KULTURU ŽIVLJENJA "NOVO DOBA", OIB 09496274067, Cesarčeva 7,21000 Split</item>
      <item>FINANCIJSKA AGENCIJA, RC SPLIT, OIB 85821130368, Mažuranićevo šetalište 24 b,21000 Split</item>
    </izvorni_sadrzaj>
    <derivirana_varijabla naziv="DomainObject.Predmet.SudioniciListAdressOIB_1">
      <item>UDRUGA ZA PREVENTIVU ZDRAVLJA I KULTURU ŽIVLJENJA "NOVO DOBA", OIB 09496274067, Cesarčeva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09496274067</item>
      <item>, OIB 85821130368</item>
    </izvorni_sadrzaj>
    <derivirana_varijabla naziv="DomainObject.Predmet.SudioniciListNazivOIB_1">
      <item>, OIB 09496274067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617</properties:Words>
  <properties:Characters>3362</properties:Characters>
  <properties:Lines>88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2016-02-18T09:47:00Z</dcterms:created>
  <dc:creator>Lari Glavaš</dc:creator>
  <cp:lastModifiedBy>Lari Glavaš</cp:lastModifiedBy>
  <cp:lastPrinted>2016-02-18T09:46:00Z</cp:lastPrinted>
  <dcterms:modified xmlns:xsi="http://www.w3.org/2001/XMLSchema-instance" xsi:type="dcterms:W3CDTF">2016-02-18T09:48:00Z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